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3578D" w:rsidR="00D67A30" w:rsidRPr="00D82304">
        <w:tc>
          <w:tcPr>
            <w:tcW w:type="dxa" w:w="2985"/>
            <w:shd w:fill="auto" w:color="auto" w:val="clear"/>
          </w:tcPr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bookmarkStart w:name="_GoBack" w:id="0"/>
            <w:bookmarkEnd w:id="0"/>
            <w:r w:rsidRPr="00D82304"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Republika Hrvatska</w:t>
            </w:r>
          </w:p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Trgovački sud u Varaždinu</w:t>
            </w:r>
          </w:p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4183412" w14:paraId="4183412" w:rsidRDefault="00D67A30" w:rsidP="00D67A30" w:rsidR="00D67A30" w:rsidRPr="00D82304">
      <w:pPr>
        <w:jc w:val="right"/>
        <w15:collapsed w:val="false"/>
        <w:rPr>
          <w:rFonts w:eastAsia="Calibri"/>
          <w:sz w:val="12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3578D" w:rsidR="00D67A30" w:rsidRPr="00D82304">
        <w:trPr>
          <w:jc w:val="right"/>
        </w:trPr>
        <w:tc>
          <w:tcPr>
            <w:tcW w:type="dxa" w:w="4320"/>
          </w:tcPr>
          <w:p w:rsidRDefault="00D67A30" w:rsidP="001E2C3C" w:rsidR="00D67A30" w:rsidRPr="00D82304">
            <w:pPr>
              <w:jc w:val="right"/>
            </w:pPr>
            <w:r w:rsidRPr="00D82304">
              <w:t>Poslovni broj: 5 St-</w:t>
            </w:r>
            <w:r w:rsidR="001E2C3C">
              <w:t>936/16-31</w:t>
            </w:r>
          </w:p>
        </w:tc>
      </w:tr>
    </w:tbl>
    <w:p w:rsidRDefault="00D67A30" w:rsidP="00D67A30" w:rsidR="00D67A30"/>
    <w:p w:rsidRDefault="00D67A30" w:rsidP="00D67A30" w:rsidR="00D67A30"/>
    <w:p w:rsidRDefault="00D67A30" w:rsidP="00D67A30" w:rsidR="00D67A30"/>
    <w:p w:rsidRDefault="00D67A30" w:rsidP="00D67A30" w:rsidR="00D67A30">
      <w:pPr>
        <w:jc w:val="center"/>
      </w:pPr>
      <w:r>
        <w:t xml:space="preserve">U   I M E   R E P U B L I K E   H R V A T S K E </w:t>
      </w:r>
    </w:p>
    <w:p w:rsidRDefault="00D67A30" w:rsidP="00D67A30" w:rsidR="00D67A30">
      <w:pPr>
        <w:jc w:val="both"/>
      </w:pPr>
    </w:p>
    <w:p w:rsidRDefault="00D67A30" w:rsidP="00D67A30" w:rsidR="00D67A30">
      <w:pPr>
        <w:jc w:val="center"/>
      </w:pPr>
      <w:r>
        <w:t>R J E Š E NJ E</w:t>
      </w:r>
    </w:p>
    <w:p w:rsidRDefault="00177069" w:rsidP="00594E74" w:rsidR="00177069"/>
    <w:p w:rsidRDefault="00594E74" w:rsidP="00594E74" w:rsidR="00594E74" w:rsidRPr="00324A7D"/>
    <w:p w:rsidRDefault="00695244" w:rsidP="00324A7D" w:rsidR="00695244">
      <w:pPr>
        <w:jc w:val="both"/>
      </w:pPr>
      <w:r w:rsidRPr="00324A7D">
        <w:tab/>
        <w:t xml:space="preserve">Trgovački sud u Varaždinu, po sucu toga suda Kseniji Flack-Makitan, u stečajnom postupku koji se vodi nad </w:t>
      </w:r>
      <w:r w:rsidR="009604B7" w:rsidRPr="001A7693">
        <w:t>stečajnim dužnikom</w:t>
      </w:r>
      <w:r w:rsidR="00E133A6">
        <w:t xml:space="preserve"> </w:t>
      </w:r>
      <w:r w:rsidR="001E2C3C">
        <w:t>DAM-RO</w:t>
      </w:r>
      <w:r w:rsidR="00E133A6" w:rsidRPr="007D626D">
        <w:t xml:space="preserve"> d.o.o. u stečaju, </w:t>
      </w:r>
      <w:r w:rsidR="001E2C3C">
        <w:t xml:space="preserve">Hrašćica, Kralja Tomislava 33, Varaždin, OIB: </w:t>
      </w:r>
      <w:r w:rsidR="001E2C3C" w:rsidRPr="001E2C3C">
        <w:t>08941703381</w:t>
      </w:r>
      <w:r w:rsidR="009676DD">
        <w:t xml:space="preserve">, </w:t>
      </w:r>
      <w:r w:rsidR="002570B9">
        <w:t>13</w:t>
      </w:r>
      <w:r w:rsidR="008143C6">
        <w:t>. lipnja</w:t>
      </w:r>
      <w:r w:rsidR="00410DC4">
        <w:t xml:space="preserve"> </w:t>
      </w:r>
      <w:r w:rsidR="009604B7">
        <w:t>2018</w:t>
      </w:r>
      <w:r w:rsidR="00FF0AA0">
        <w:t>.</w:t>
      </w:r>
    </w:p>
    <w:p w:rsidRDefault="00695244" w:rsidP="00695244" w:rsidR="00695244" w:rsidRPr="00324A7D"/>
    <w:p w:rsidRDefault="00695244" w:rsidP="00033FF0" w:rsidR="00695244">
      <w:pPr>
        <w:jc w:val="center"/>
      </w:pPr>
      <w:r w:rsidRPr="00324A7D">
        <w:t>r i j e š i o    j e</w:t>
      </w:r>
    </w:p>
    <w:p w:rsidRDefault="00A27433" w:rsidP="00695244" w:rsidR="00A27433" w:rsidRPr="00324A7D">
      <w:pPr>
        <w:jc w:val="center"/>
      </w:pPr>
    </w:p>
    <w:p w:rsidRDefault="002570B9" w:rsidP="00060301" w:rsidR="00695244">
      <w:pPr>
        <w:numPr>
          <w:ilvl w:val="0"/>
          <w:numId w:val="1"/>
        </w:numPr>
        <w:jc w:val="both"/>
      </w:pPr>
      <w:r>
        <w:t>Zaključuje se</w:t>
      </w:r>
      <w:r w:rsidR="00695244" w:rsidRPr="00324A7D">
        <w:t xml:space="preserve"> stečajni postupak nad</w:t>
      </w:r>
      <w:r w:rsidR="009604B7">
        <w:t xml:space="preserve"> </w:t>
      </w:r>
      <w:r w:rsidR="009604B7" w:rsidRPr="001A7693">
        <w:t>stečajnim dužnikom</w:t>
      </w:r>
      <w:r w:rsidR="001E2C3C">
        <w:t xml:space="preserve"> DAM-RO</w:t>
      </w:r>
      <w:r w:rsidR="001E2C3C" w:rsidRPr="007D626D">
        <w:t xml:space="preserve"> d.o.o. u stečaju, </w:t>
      </w:r>
      <w:r w:rsidR="001E2C3C">
        <w:t xml:space="preserve">Hrašćica, Kralja Tomislava 33, Varaždin, OIB: </w:t>
      </w:r>
      <w:r w:rsidR="001E2C3C" w:rsidRPr="001E2C3C">
        <w:t>08941703381</w:t>
      </w:r>
      <w:r w:rsidR="00695244" w:rsidRPr="00324A7D">
        <w:t>.</w:t>
      </w:r>
    </w:p>
    <w:p w:rsidRDefault="00807E24" w:rsidP="00807E24" w:rsidR="00A27433">
      <w:pPr>
        <w:numPr>
          <w:ilvl w:val="0"/>
          <w:numId w:val="1"/>
        </w:numPr>
        <w:jc w:val="both"/>
      </w:pPr>
      <w:r w:rsidRPr="00807E24">
        <w:t>Ovo rješenje objaviti će se na e-Oglasnoj ploči ovoga s</w:t>
      </w:r>
      <w:r w:rsidR="00587E1A">
        <w:t>uda</w:t>
      </w:r>
      <w:r w:rsidR="00EC140B">
        <w:t>, te će se dostaviti sudskom registru ovoga suda</w:t>
      </w:r>
      <w:r w:rsidR="00587E1A">
        <w:t xml:space="preserve"> prije njegove pravomoćnosti</w:t>
      </w:r>
      <w:r w:rsidR="00EC140B">
        <w:t xml:space="preserve"> radi zabilježbe</w:t>
      </w:r>
      <w:r w:rsidR="00587E1A">
        <w:t xml:space="preserve"> </w:t>
      </w:r>
      <w:r w:rsidR="00EC140B">
        <w:t xml:space="preserve">točke </w:t>
      </w:r>
      <w:r w:rsidR="00587E1A">
        <w:t>I. ovog rješenja</w:t>
      </w:r>
      <w:r w:rsidR="00EC140B">
        <w:t xml:space="preserve"> i radi brisanja stečajnog dužnika</w:t>
      </w:r>
      <w:r w:rsidR="001E2C3C">
        <w:t xml:space="preserve"> DAM-RO</w:t>
      </w:r>
      <w:r w:rsidR="001E2C3C" w:rsidRPr="007D626D">
        <w:t xml:space="preserve"> d.o.o. u stečaju, </w:t>
      </w:r>
      <w:r w:rsidR="001E2C3C">
        <w:t xml:space="preserve">Hrašćica, Kralja Tomislava 33, Varaždin, OIB: </w:t>
      </w:r>
      <w:r w:rsidR="001E2C3C" w:rsidRPr="001E2C3C">
        <w:t>08941703381</w:t>
      </w:r>
      <w:r w:rsidR="009676DD">
        <w:t xml:space="preserve">, </w:t>
      </w:r>
      <w:r w:rsidR="00EC140B">
        <w:t>iz sudskog registra nakon pravomoćnosti</w:t>
      </w:r>
      <w:r w:rsidRPr="00807E24">
        <w:t>.</w:t>
      </w:r>
    </w:p>
    <w:p w:rsidRDefault="00807E24" w:rsidP="00E763B1" w:rsidR="00807E24">
      <w:pPr>
        <w:jc w:val="both"/>
      </w:pPr>
    </w:p>
    <w:p w:rsidRDefault="009604B7" w:rsidP="00E763B1" w:rsidR="009604B7" w:rsidRPr="00324A7D">
      <w:pPr>
        <w:jc w:val="both"/>
      </w:pPr>
    </w:p>
    <w:p w:rsidRDefault="00695244" w:rsidP="00B51CBF" w:rsidR="009676DD">
      <w:pPr>
        <w:jc w:val="center"/>
      </w:pPr>
      <w:r w:rsidRPr="00324A7D">
        <w:t>Obrazloženje</w:t>
      </w:r>
    </w:p>
    <w:p w:rsidRDefault="009676DD" w:rsidP="00EC140B" w:rsidR="009676DD">
      <w:pPr>
        <w:jc w:val="both"/>
      </w:pPr>
    </w:p>
    <w:p w:rsidRDefault="009604B7" w:rsidP="009604B7" w:rsidR="009604B7">
      <w:pPr>
        <w:jc w:val="both"/>
      </w:pPr>
    </w:p>
    <w:p w:rsidRDefault="00E133A6" w:rsidP="00E133A6" w:rsidR="00E133A6">
      <w:pPr>
        <w:ind w:firstLine="708"/>
        <w:jc w:val="both"/>
      </w:pPr>
      <w:r>
        <w:t xml:space="preserve">Na </w:t>
      </w:r>
      <w:r w:rsidR="001E2C3C">
        <w:t>završnom ročištu vjerovnika održanom kod ovoga suda 7. ožujka 2018.</w:t>
      </w:r>
      <w:r>
        <w:t xml:space="preserve"> </w:t>
      </w:r>
      <w:r w:rsidR="001E2C3C">
        <w:t xml:space="preserve">stečajna upraviteljica je </w:t>
      </w:r>
      <w:r w:rsidR="00A27821">
        <w:t>izjavila da je izvršila završnu diobu u skladu s rješenjem ovoga suda od 23. siječnja 2018., poslovni broj St-936/16-28 te da je unovčila svu imovinu stečajnog dužnika pa predlaže zaključenje stečajnog postupka.</w:t>
      </w:r>
    </w:p>
    <w:p w:rsidRDefault="00A27821" w:rsidP="00E133A6" w:rsidR="00A27821">
      <w:pPr>
        <w:ind w:firstLine="708"/>
        <w:jc w:val="both"/>
      </w:pPr>
    </w:p>
    <w:p w:rsidRDefault="00A27821" w:rsidP="00E133A6" w:rsidR="00A27821">
      <w:pPr>
        <w:ind w:firstLine="708"/>
        <w:jc w:val="both"/>
      </w:pPr>
      <w:r>
        <w:t>Stečajni vjerovnici nisu podnijeli prigovore na završni popis, a niti u ovom stečajnom postupku ima neunovčivih predmeta stečajne mase.</w:t>
      </w:r>
    </w:p>
    <w:p w:rsidRDefault="00A27821" w:rsidP="00E133A6" w:rsidR="00A27821">
      <w:pPr>
        <w:ind w:firstLine="708"/>
        <w:jc w:val="both"/>
      </w:pPr>
    </w:p>
    <w:p w:rsidRDefault="00A27821" w:rsidP="00A27821" w:rsidR="009604B7">
      <w:pPr>
        <w:jc w:val="both"/>
      </w:pPr>
      <w:r>
        <w:tab/>
        <w:t>Radi navedenog valjalo je primjenom čl. 286. Stečajnog zakona (Narodne novine broj 71/15 i 104/17, dalje SZ) odlučiti kao u izreci ovog rješenja.</w:t>
      </w:r>
    </w:p>
    <w:p w:rsidRDefault="009604B7" w:rsidP="009604B7" w:rsidR="009604B7">
      <w:pPr>
        <w:jc w:val="both"/>
      </w:pPr>
    </w:p>
    <w:p w:rsidRDefault="00324A7D" w:rsidP="00B51CBF" w:rsidR="00EC140B">
      <w:pPr>
        <w:jc w:val="center"/>
      </w:pPr>
      <w:r>
        <w:t xml:space="preserve">U Varaždinu, </w:t>
      </w:r>
      <w:r w:rsidR="002570B9">
        <w:t>13</w:t>
      </w:r>
      <w:r w:rsidR="008143C6">
        <w:t>. lipnja</w:t>
      </w:r>
      <w:r w:rsidR="009604B7">
        <w:t xml:space="preserve"> 2018</w:t>
      </w:r>
      <w:r w:rsidR="00A27433">
        <w:t>.</w:t>
      </w:r>
    </w:p>
    <w:p w:rsidRDefault="00D35DFB" w:rsidP="00D35DFB" w:rsidR="00033FF0">
      <w:pPr>
        <w:ind w:left="6372"/>
        <w:jc w:val="both"/>
      </w:pPr>
      <w:r>
        <w:t xml:space="preserve">      </w:t>
      </w:r>
      <w:r w:rsidR="00033FF0">
        <w:t>Sudac:</w:t>
      </w:r>
    </w:p>
    <w:p w:rsidRDefault="00033FF0" w:rsidP="00033FF0" w:rsidR="00033FF0">
      <w:pPr>
        <w:ind w:left="4956"/>
        <w:jc w:val="both"/>
      </w:pPr>
    </w:p>
    <w:p w:rsidRDefault="00033FF0" w:rsidP="00033FF0" w:rsidR="00033FF0">
      <w:pPr>
        <w:ind w:firstLine="708" w:left="4956"/>
        <w:jc w:val="both"/>
      </w:pPr>
      <w:r>
        <w:t>Ksenija Flack-Makitan, v. r.</w:t>
      </w:r>
    </w:p>
    <w:p w:rsidRDefault="00033FF0" w:rsidP="00033FF0" w:rsidR="00033FF0">
      <w:pPr>
        <w:jc w:val="both"/>
      </w:pPr>
    </w:p>
    <w:p w:rsidRDefault="00033FF0" w:rsidP="00033FF0" w:rsidR="00807E24">
      <w:pPr>
        <w:ind w:left="4956"/>
        <w:jc w:val="both"/>
      </w:pPr>
      <w:r>
        <w:t>Za točnost otpravka – ovlašteni službenik</w:t>
      </w:r>
    </w:p>
    <w:p w:rsidRDefault="002E70CC" w:rsidP="009676DD" w:rsidR="002E70CC">
      <w:pPr>
        <w:jc w:val="both"/>
      </w:pPr>
    </w:p>
    <w:p w:rsidRDefault="009676DD" w:rsidP="009676DD" w:rsidR="009676DD">
      <w:pPr>
        <w:jc w:val="both"/>
      </w:pPr>
    </w:p>
    <w:p w:rsidRDefault="008143C6" w:rsidP="009676DD" w:rsidR="008143C6" w:rsidRPr="006F44C4">
      <w:pPr>
        <w:jc w:val="both"/>
      </w:pPr>
    </w:p>
    <w:p w:rsidRDefault="00807E24" w:rsidP="00807E24" w:rsidR="00807E24">
      <w:pPr>
        <w:jc w:val="both"/>
      </w:pPr>
      <w:r w:rsidRPr="00B41215">
        <w:lastRenderedPageBreak/>
        <w:t>UPUTA O PRAVNOM LIJEKU:</w:t>
      </w:r>
    </w:p>
    <w:p w:rsidRDefault="00807E24" w:rsidP="00807E24" w:rsidR="00807E24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27433" w:rsidP="00324A7D" w:rsidR="00A27433">
      <w:pPr>
        <w:jc w:val="both"/>
      </w:pPr>
    </w:p>
    <w:p w:rsidRDefault="00807E24" w:rsidP="00324A7D" w:rsidR="00807E24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 w:rsidRPr="0007513E">
      <w:pPr>
        <w:jc w:val="both"/>
      </w:pPr>
    </w:p>
    <w:p w:rsidRDefault="00E73D9A" w:rsidP="00E73D9A" w:rsidR="00E73D9A">
      <w:pPr>
        <w:numPr>
          <w:ilvl w:val="0"/>
          <w:numId w:val="2"/>
        </w:numPr>
        <w:jc w:val="both"/>
      </w:pPr>
      <w:r w:rsidRPr="00A32F0F">
        <w:t>Sudski registar</w:t>
      </w:r>
      <w:r>
        <w:t xml:space="preserve"> ovoga suda, (odmah i nakon pravomoćnosti rješenja)</w:t>
      </w:r>
    </w:p>
    <w:p w:rsidRDefault="00434B52" w:rsidP="00434B52" w:rsidR="00434B52">
      <w:pPr>
        <w:numPr>
          <w:ilvl w:val="0"/>
          <w:numId w:val="2"/>
        </w:numPr>
        <w:jc w:val="both"/>
      </w:pPr>
      <w:r>
        <w:t>Financijska agencija Varaždin, A. Cesarca 2,</w:t>
      </w:r>
    </w:p>
    <w:p w:rsidRDefault="00E73D9A" w:rsidP="00033FF0" w:rsidR="00E73D9A">
      <w:pPr>
        <w:numPr>
          <w:ilvl w:val="0"/>
          <w:numId w:val="2"/>
        </w:numPr>
        <w:jc w:val="both"/>
      </w:pPr>
      <w:r>
        <w:t>E-oglasna ploča suda kao dostava za:</w:t>
      </w:r>
    </w:p>
    <w:p w:rsidRDefault="00033FF0" w:rsidP="00033FF0" w:rsidR="00033FF0">
      <w:pPr>
        <w:numPr>
          <w:ilvl w:val="0"/>
          <w:numId w:val="2"/>
        </w:numPr>
        <w:jc w:val="both"/>
      </w:pPr>
      <w:r>
        <w:t xml:space="preserve">Ministarstvo financija, Porezna uprava, Područni ured </w:t>
      </w:r>
      <w:r w:rsidR="00E73D9A">
        <w:t>Varaždin, Ispostava Varaždin, Graberje 4/I,</w:t>
      </w:r>
      <w:r w:rsidR="00E133A6">
        <w:t xml:space="preserve"> </w:t>
      </w:r>
    </w:p>
    <w:p w:rsidRDefault="001E2C3C" w:rsidP="00B51CBF" w:rsidR="00B51CBF">
      <w:pPr>
        <w:numPr>
          <w:ilvl w:val="0"/>
          <w:numId w:val="2"/>
        </w:numPr>
        <w:jc w:val="both"/>
      </w:pPr>
      <w:r>
        <w:t>Stečajna upraviteljica Lidia Belamarić, Varaždin, Kratka 4/I,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033FF0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5A2" w:rsidR="00BC15A2">
      <w:r>
        <w:separator/>
      </w:r>
    </w:p>
  </w:endnote>
  <w:endnote w:id="0" w:type="continuationSeparator">
    <w:p w:rsidRDefault="00BC15A2" w:rsidR="00BC15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5A2" w:rsidR="00BC15A2">
      <w:r>
        <w:separator/>
      </w:r>
    </w:p>
  </w:footnote>
  <w:footnote w:id="0" w:type="continuationSeparator">
    <w:p w:rsidRDefault="00BC15A2" w:rsidR="00BC15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34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>Poslovni broj: 5 S</w:t>
    </w:r>
    <w:r w:rsidR="00760363">
      <w:t>t-</w:t>
    </w:r>
    <w:r w:rsidR="001E2C3C">
      <w:t>936/16-31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 w:rsidR="00594E74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33FF0"/>
    <w:rsid w:val="00044285"/>
    <w:rsid w:val="00060301"/>
    <w:rsid w:val="000678EE"/>
    <w:rsid w:val="00071743"/>
    <w:rsid w:val="000F3427"/>
    <w:rsid w:val="00102867"/>
    <w:rsid w:val="001433A7"/>
    <w:rsid w:val="00177069"/>
    <w:rsid w:val="001E2C3C"/>
    <w:rsid w:val="001F08FC"/>
    <w:rsid w:val="002570B9"/>
    <w:rsid w:val="002B34CA"/>
    <w:rsid w:val="002E70CC"/>
    <w:rsid w:val="002F322B"/>
    <w:rsid w:val="00314205"/>
    <w:rsid w:val="00324A7D"/>
    <w:rsid w:val="00360014"/>
    <w:rsid w:val="00410DC4"/>
    <w:rsid w:val="00434B52"/>
    <w:rsid w:val="004623F3"/>
    <w:rsid w:val="00490E32"/>
    <w:rsid w:val="004A20D6"/>
    <w:rsid w:val="00544BCE"/>
    <w:rsid w:val="00562867"/>
    <w:rsid w:val="00587E1A"/>
    <w:rsid w:val="00594E74"/>
    <w:rsid w:val="00636DC7"/>
    <w:rsid w:val="00667829"/>
    <w:rsid w:val="00695244"/>
    <w:rsid w:val="006F300C"/>
    <w:rsid w:val="00750A1E"/>
    <w:rsid w:val="00760363"/>
    <w:rsid w:val="007C1EBA"/>
    <w:rsid w:val="007E2B4D"/>
    <w:rsid w:val="00807E24"/>
    <w:rsid w:val="008143C6"/>
    <w:rsid w:val="00843F37"/>
    <w:rsid w:val="00873C0D"/>
    <w:rsid w:val="008D5079"/>
    <w:rsid w:val="00910EE7"/>
    <w:rsid w:val="009604B7"/>
    <w:rsid w:val="009676DD"/>
    <w:rsid w:val="009F4AB2"/>
    <w:rsid w:val="00A04466"/>
    <w:rsid w:val="00A27433"/>
    <w:rsid w:val="00A27821"/>
    <w:rsid w:val="00A51CE0"/>
    <w:rsid w:val="00A5293B"/>
    <w:rsid w:val="00A70291"/>
    <w:rsid w:val="00A75ED3"/>
    <w:rsid w:val="00A93FB1"/>
    <w:rsid w:val="00AA44E2"/>
    <w:rsid w:val="00AC6417"/>
    <w:rsid w:val="00B51CBF"/>
    <w:rsid w:val="00BB4696"/>
    <w:rsid w:val="00BC15A2"/>
    <w:rsid w:val="00BC5983"/>
    <w:rsid w:val="00BD191B"/>
    <w:rsid w:val="00BD2C0C"/>
    <w:rsid w:val="00C6407F"/>
    <w:rsid w:val="00C92D10"/>
    <w:rsid w:val="00CF127C"/>
    <w:rsid w:val="00D35DFB"/>
    <w:rsid w:val="00D67A30"/>
    <w:rsid w:val="00DA68E0"/>
    <w:rsid w:val="00DE1A40"/>
    <w:rsid w:val="00DE46D2"/>
    <w:rsid w:val="00E133A6"/>
    <w:rsid w:val="00E73D9A"/>
    <w:rsid w:val="00E763B1"/>
    <w:rsid w:val="00E7682F"/>
    <w:rsid w:val="00E86E5F"/>
    <w:rsid w:val="00EA09B0"/>
    <w:rsid w:val="00EC140B"/>
    <w:rsid w:val="00F16A3C"/>
    <w:rsid w:val="00F307EE"/>
    <w:rsid w:val="00F328F7"/>
    <w:rsid w:val="00F70D92"/>
    <w:rsid w:val="00FF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51CB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3F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FB1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93FB1"/>
    <w:rPr>
      <w:rFonts w:eastAsia="Calibr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93FB1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93FB1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51CB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3F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FB1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93FB1"/>
    <w:rPr>
      <w:rFonts w:eastAsia="Calibr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93FB1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93FB1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0676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St-936/2016-31</izvorni_sadrzaj>
    <derivirana_varijabla naziv="DomainObject.Oznaka_1">St-936/2016-31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St-936/2016</izvorni_sadrzaj>
    <derivirana_varijabla naziv="DomainObject.Predmet.OznakaBroj_1">St-936/2016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4.11.2016.</izvorni_sadrzaj>
    <derivirana_varijabla naziv="DomainObject.Predmet.PrimjedbaSuca_1">ŽALBA 4.11.2016.</derivirana_varijabla>
  </DomainObject.Predmet.PrimjedbaSuca>
  <DomainObject.Predmet.ProtustrankaFormated>
    <izvorni_sadrzaj>  DAM-RO društvo s ograničenom odgovornošću za transport i trgovinu zastupanog po punomoćniku KORUŠIĆ, HRG I VUKALOVIĆ, javno trgovačko društvo za obavljanje odvjetničkih poslova</izvorni_sadrzaj>
    <derivirana_varijabla naziv="DomainObject.Predmet.ProtustrankaFormated_1">  DAM-RO društvo s ograničenom odgovornošću za transport i trgovinu zastupanog po punomoćniku KORUŠIĆ, HRG I VUKALOVIĆ, javno trgovačko društvo za obavljanje odvjetničkih poslova</derivirana_varijabla>
  </DomainObject.Predmet.ProtustrankaFormated>
  <DomainObject.Predmet.ProtustrankaFormatedOIB>
    <izvorni_sadrzaj>  DAM-RO društvo s ograničenom odgovornošću za transport i trgovinu, OIB 08941703381 zastupanog po punomoćniku KORUŠIĆ, HRG I VUKALOVIĆ, javno trgovačko društvo za obavljanje odvjetničkih poslova</izvorni_sadrzaj>
    <derivirana_varijabla naziv="DomainObject.Predmet.ProtustrankaFormatedOIB_1">  DAM-RO društvo s ograničenom odgovornošću za transport i trgovinu, OIB 08941703381 zastupanog po punomoćniku KORUŠIĆ, HRG I VUKALOVIĆ, javno trgovačko društvo za obavljanje odvjetničkih poslova</derivirana_varijabla>
  </DomainObject.Predmet.ProtustrankaFormatedOIB>
  <DomainObject.Predmet.ProtustrankaFormatedWithAdress>
    <izvorni_sadrzaj> DAM-RO društvo s ograničenom odgovornošću za transport i trgovinu, Kralja Tomislava 33, 42000 Hrašćica zastupanog po punomoćniku KORUŠIĆ, HRG I VUKALOVIĆ, javno trgovačko društvo za obavljanje odvjetničkih poslova</izvorni_sadrzaj>
    <derivirana_varijabla naziv="DomainObject.Predmet.ProtustrankaFormatedWithAdress_1"> DAM-RO društvo s ograničenom odgovornošću za transport i trgovinu, Kralja Tomislava 33, 42000 Hrašćica zastupanog po punomoćniku KORUŠIĆ, HRG I VUKALOVIĆ, javno trgovačko društvo za obavljanje odvjetničkih poslova</derivirana_varijabla>
  </DomainObject.Predmet.ProtustrankaFormatedWithAdress>
  <DomainObject.Predmet.ProtustrankaFormatedWithAdressOIB>
    <izvorni_sadrzaj> DAM-RO društvo s ograničenom odgovornošću za transport i trgovinu, OIB 08941703381, Kralja Tomislava 33, 42000 Hrašćica zastupanog po punomoćniku KORUŠIĆ, HRG I VUKALOVIĆ, javno trgovačko društvo za obavljanje odvjetničkih poslova</izvorni_sadrzaj>
    <derivirana_varijabla naziv="DomainObject.Predmet.ProtustrankaFormatedWithAdressOIB_1"> DAM-RO društvo s ograničenom odgovornošću za transport i trgovinu, OIB 08941703381, Kralja Tomislava 33, 42000 Hrašćica zastupanog po punomoćniku KORUŠIĆ, HRG I VUKALOVIĆ, javno trgovačko društvo za obavljanje odvjetničkih poslova</derivirana_varijabla>
  </DomainObject.Predmet.ProtustrankaFormatedWithAdressOIB>
  <DomainObject.Predmet.ProtustrankaWithAdress>
    <izvorni_sadrzaj>DAM-RO društvo s ograničenom odgovornošću za transport i trgovinu Kralja Tomislava 33, 42000 Hrašćica</izvorni_sadrzaj>
    <derivirana_varijabla naziv="DomainObject.Predmet.ProtustrankaWithAdress_1">DAM-RO društvo s ograničenom odgovornošću za transport i trgovinu Kralja Tomislava 33, 42000 Hrašćica</derivirana_varijabla>
  </DomainObject.Predmet.ProtustrankaWithAdress>
  <DomainObject.Predmet.ProtustrankaWithAdressOIB>
    <izvorni_sadrzaj>DAM-RO društvo s ograničenom odgovornošću za transport i trgovinu, OIB 08941703381, Kralja Tomislava 33, 42000 Hrašćica</izvorni_sadrzaj>
    <derivirana_varijabla naziv="DomainObject.Predmet.ProtustrankaWithAdressOIB_1">DAM-RO društvo s ograničenom odgovornošću za transport i trgovinu, OIB 08941703381, Kralja Tomislava 33, 42000 Hrašćica</derivirana_varijabla>
  </DomainObject.Predmet.ProtustrankaWithAdressOIB>
  <DomainObject.Predmet.ProtustrankaNazivFormated>
    <izvorni_sadrzaj>DAM-RO društvo s ograničenom odgovornošću za transport i trgovinu</izvorni_sadrzaj>
    <derivirana_varijabla naziv="DomainObject.Predmet.ProtustrankaNazivFormated_1">DAM-RO društvo s ograničenom odgovornošću za transport i trgovinu</derivirana_varijabla>
  </DomainObject.Predmet.ProtustrankaNazivFormated>
  <DomainObject.Predmet.ProtustrankaNazivFormatedOIB>
    <izvorni_sadrzaj>DAM-RO društvo s ograničenom odgovornošću za transport i trgovinu, OIB 08941703381</izvorni_sadrzaj>
    <derivirana_varijabla naziv="DomainObject.Predmet.ProtustrankaNazivFormatedOIB_1">DAM-RO društvo s ograničenom odgovornošću za transport i trgovinu, OIB 08941703381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72783.93</izvorni_sadrzaj>
    <derivirana_varijabla naziv="DomainObject.Predmet.TrenutnaVrijednost_1">72783.93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DAM-RO društvo s ograničenom odgovornošću za transport i trgovinu zastupanog po punomoćniku KORUŠIĆ, HRG I VUKALOVIĆ, javno trgovačko društvo za obavljanje odvjetničkih poslova</item>
    </izvorni_sadrzaj>
    <derivirana_varijabla naziv="DomainObject.Predmet.ProtuStrankaListFormated_1">
      <item>DAM-RO društvo s ograničenom odgovornošću za transport i trgovinu zastupanog po punomoćniku KORUŠIĆ, HRG I VUKALOVIĆ, javno trgovačko društvo za obavljanje odvjetničkih poslova</item>
    </derivirana_varijabla>
  </DomainObject.Predmet.ProtuStrankaListFormated>
  <DomainObject.Predmet.ProtuStrankaListFormatedOIB>
    <izvorni_sadrzaj>
      <item>DAM-RO društvo s ograničenom odgovornošću za transport i trgovinu, OIB 08941703381 zastupanog po punomoćniku KORUŠIĆ, HRG I VUKALOVIĆ, javno trgovačko društvo za obavljanje odvjetničkih poslova</item>
    </izvorni_sadrzaj>
    <derivirana_varijabla naziv="DomainObject.Predmet.ProtuStrankaListFormatedOIB_1">
      <item>DAM-RO društvo s ograničenom odgovornošću za transport i trgovinu, OIB 08941703381 zastupanog po punomoćniku KORUŠIĆ, HRG I VUKALOVIĆ, javno trgovačko društvo za obavljanje odvjetničkih poslova</item>
    </derivirana_varijabla>
  </DomainObject.Predmet.ProtuStrankaListFormatedOIB>
  <DomainObject.Predmet.ProtuStrankaListFormatedWithAdress>
    <izvorni_sadrzaj>
      <item>DAM-RO društvo s ograničenom odgovornošću za transport i trgovinu, Kralja Tomislava 33, 42000 Hrašćica zastupanog po punomoćniku KORUŠIĆ, HRG I VUKALOVIĆ, javno trgovačko društvo za obavljanje odvjetničkih poslova</item>
    </izvorni_sadrzaj>
    <derivirana_varijabla naziv="DomainObject.Predmet.ProtuStrankaListFormatedWithAdress_1">
      <item>DAM-RO društvo s ograničenom odgovornošću za transport i trgovinu, Kralja Tomislava 33, 42000 Hrašćica zastupanog po punomoćniku KORUŠIĆ, HRG I VUKALOVIĆ, javno trgovačko društvo za obavljanje odvjetničkih poslova</item>
    </derivirana_varijabla>
  </DomainObject.Predmet.ProtuStrankaListFormatedWithAdress>
  <DomainObject.Predmet.ProtuStrankaListFormatedWithAdressOIB>
    <izvorni_sadrzaj>
      <item>DAM-RO društvo s ograničenom odgovornošću za transport i trgovinu, OIB 08941703381, Kralja Tomislava 33, 42000 Hrašćica zastupanog po punomoćniku KORUŠIĆ, HRG I VUKALOVIĆ, javno trgovačko društvo za obavljanje odvjetničkih poslova</item>
    </izvorni_sadrzaj>
    <derivirana_varijabla naziv="DomainObject.Predmet.ProtuStrankaListFormatedWithAdressOIB_1">
      <item>DAM-RO društvo s ograničenom odgovornošću za transport i trgovinu, OIB 08941703381, Kralja Tomislava 33, 42000 Hrašćica zastupanog po punomoćniku KORUŠIĆ, HRG I VUKALOVIĆ, javno trgovačko društvo za obavljanje odvjetničkih poslova</item>
    </derivirana_varijabla>
  </DomainObject.Predmet.ProtuStrankaListFormatedWithAdressOIB>
  <DomainObject.Predmet.ProtuStrankaListNazivFormated>
    <izvorni_sadrzaj>
      <item>DAM-RO društvo s ograničenom odgovornošću za transport i trgovinu</item>
    </izvorni_sadrzaj>
    <derivirana_varijabla naziv="DomainObject.Predmet.ProtuStrankaListNazivFormated_1">
      <item>DAM-RO društvo s ograničenom odgovornošću za transport i trgovinu</item>
    </derivirana_varijabla>
  </DomainObject.Predmet.ProtuStrankaListNazivFormated>
  <DomainObject.Predmet.ProtuStrankaListNazivFormatedOIB>
    <izvorni_sadrzaj>
      <item>DAM-RO društvo s ograničenom odgovornošću za transport i trgovinu, OIB 08941703381</item>
    </izvorni_sadrzaj>
    <derivirana_varijabla naziv="DomainObject.Predmet.ProtuStrankaListNazivFormatedOIB_1">
      <item>DAM-RO društvo s ograničenom odgovornošću za transport i trgovinu, OIB 08941703381</item>
    </derivirana_varijabla>
  </DomainObject.Predmet.ProtuStrankaListNazivFormatedOIB>
  <DomainObject.Predmet.OstaliListFormated>
    <izvorni_sadrzaj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 punomoćnik sudionika u postupku DAM-RO društvo s ograničenom odgovornošću za transport i trgovinu</item>
      <item>KORUŠIĆ, HRG I VUKALOVIĆ, javno trgovačko društvo za obavljanje odvjetničkih poslova</item>
    </izvorni_sadrzaj>
    <derivirana_varijabla naziv="DomainObject.Predmet.OstaliListFormated_1"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 punomoćnik sudionika u postupku DAM-RO društvo s ograničenom odgovornošću za transport i trgovinu</item>
      <item>KORUŠIĆ, HRG I VUKALOVIĆ, javno trgovačko društvo za obavljanje odvjetničkih poslova</item>
    </derivirana_varijabla>
  </DomainObject.Predmet.OstaliListFormated>
  <DomainObject.Predmet.OstaliListFormatedOIB>
    <izvorni_sadrzaj>
      <item>Trgovački sud u Varaždinu - sudski registar</item>
      <item>e-oglasna ploča</item>
      <item>Robert Klarić, OIB 39977731991</item>
      <item>Županijsko državno odvjetništvo</item>
      <item>Lidia Belamarić, OIB 55271144632</item>
      <item>KORUŠIĆ, HRG I VUKALOVIĆ, javno trgovačko društvo za obavljanje odvjetničkih poslova, OIB 69808735644 punomoćnik sudionika u postupku DAM-RO društvo s ograničenom odgovornošću za transport i trgovinu</item>
      <item>KORUŠIĆ, HRG I VUKALOVIĆ, javno trgovačko društvo za obavljanje odvjetničkih poslova, OIB 69808735644</item>
    </izvorni_sadrzaj>
    <derivirana_varijabla naziv="DomainObject.Predmet.OstaliListFormatedOIB_1">
      <item>Trgovački sud u Varaždinu - sudski registar</item>
      <item>e-oglasna ploča</item>
      <item>Robert Klarić, OIB 39977731991</item>
      <item>Županijsko državno odvjetništvo</item>
      <item>Lidia Belamarić, OIB 55271144632</item>
      <item>KORUŠIĆ, HRG I VUKALOVIĆ, javno trgovačko društvo za obavljanje odvjetničkih poslova, OIB 69808735644 punomoćnik sudionika u postupku DAM-RO društvo s ograničenom odgovornošću za transport i trgovinu</item>
      <item>KORUŠIĆ, HRG I VUKALOVIĆ, javno trgovačko društvo za obavljanje odvjetničkih poslova, OIB 69808735644</item>
    </derivirana_varijabla>
  </DomainObject.Predmet.OstaliListFormatedOIB>
  <DomainObject.Predmet.OstaliListFormatedWithAdress>
    <izvorni_sadrzaj>
      <item>Trgovački sud u Varaždinu - sudski registar</item>
      <item>e-oglasna ploča</item>
      <item>Robert Klarić, Kralja Tomislava 33, 42000 Hrašćica</item>
      <item>Županijsko državno odvjetništvo</item>
      <item>Lidia Belamarić, Kratka 2, 42000 Varaždin</item>
      <item>KORUŠIĆ, HRG I VUKALOVIĆ, javno trgovačko društvo za obavljanje odvjetničkih poslova, Anina ulica 2/II, 42000 Varaždin punomoćnik sudionika u postupku DAM-RO društvo s ograničenom odgovornošću za transport i trgovinu</item>
      <item>KORUŠIĆ, HRG I VUKALOVIĆ, javno trgovačko društvo za obavljanje odvjetničkih poslova, Anina ulica 2/II, 42000 Varaždin</item>
    </izvorni_sadrzaj>
    <derivirana_varijabla naziv="DomainObject.Predmet.OstaliListFormatedWithAdress_1">
      <item>Trgovački sud u Varaždinu - sudski registar</item>
      <item>e-oglasna ploča</item>
      <item>Robert Klarić, Kralja Tomislava 33, 42000 Hrašćica</item>
      <item>Županijsko državno odvjetništvo</item>
      <item>Lidia Belamarić, Kratka 2, 42000 Varaždin</item>
      <item>KORUŠIĆ, HRG I VUKALOVIĆ, javno trgovačko društvo za obavljanje odvjetničkih poslova, Anina ulica 2/II, 42000 Varaždin punomoćnik sudionika u postupku DAM-RO društvo s ograničenom odgovornošću za transport i trgovinu</item>
      <item>KORUŠIĆ, HRG I VUKALOVIĆ, javno trgovačko društvo za obavljanje odvjetničkih poslova, Anina ulica 2/II, 42000 Varaždin</item>
    </derivirana_varijabla>
  </DomainObject.Predmet.OstaliListFormatedWithAdress>
  <DomainObject.Predmet.OstaliListFormatedWithAdressOIB>
    <izvorni_sadrzaj>
      <item>Trgovački sud u Varaždinu - sudski registar</item>
      <item>e-oglasna ploča</item>
      <item>Robert Klarić, OIB 39977731991, Kralja Tomislava 33, 42000 Hrašćica</item>
      <item>Županijsko državno odvjetništvo</item>
      <item>Lidia Belamarić, OIB 55271144632, Kratka 2, 42000 Varaždin</item>
      <item>KORUŠIĆ, HRG I VUKALOVIĆ, javno trgovačko društvo za obavljanje odvjetničkih poslova, OIB 69808735644, Anina ulica 2/II, 42000 Varaždin punomoćnik sudionika u postupku DAM-RO društvo s ograničenom odgovornošću za transport i trgovinu</item>
      <item>KORUŠIĆ, HRG I VUKALOVIĆ, javno trgovačko društvo za obavljanje odvjetničkih poslova, OIB 69808735644, Anina ulica 2/II, 42000 Varaždin</item>
    </izvorni_sadrzaj>
    <derivirana_varijabla naziv="DomainObject.Predmet.OstaliListFormatedWithAdressOIB_1">
      <item>Trgovački sud u Varaždinu - sudski registar</item>
      <item>e-oglasna ploča</item>
      <item>Robert Klarić, OIB 39977731991, Kralja Tomislava 33, 42000 Hrašćica</item>
      <item>Županijsko državno odvjetništvo</item>
      <item>Lidia Belamarić, OIB 55271144632, Kratka 2, 42000 Varaždin</item>
      <item>KORUŠIĆ, HRG I VUKALOVIĆ, javno trgovačko društvo za obavljanje odvjetničkih poslova, OIB 69808735644, Anina ulica 2/II, 42000 Varaždin punomoćnik sudionika u postupku DAM-RO društvo s ograničenom odgovornošću za transport i trgovinu</item>
      <item>KORUŠIĆ, HRG I VUKALOVIĆ, javno trgovačko društvo za obavljanje odvjetničkih poslova, OIB 69808735644, Anina ulica 2/II, 42000 Varaždin</item>
    </derivirana_varijabla>
  </DomainObject.Predmet.OstaliListFormatedWithAdressOIB>
  <DomainObject.Predmet.OstaliListNazivFormated>
    <izvorni_sadrzaj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</item>
      <item>KORUŠIĆ, HRG I VUKALOVIĆ, javno trgovačko društvo za obavljanje odvjetničkih poslova</item>
    </izvorni_sadrzaj>
    <derivirana_varijabla naziv="DomainObject.Predmet.OstaliListNazivFormated_1"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</item>
      <item>KORUŠIĆ, HRG I VUKALOVIĆ, javno trgovačko društvo za obavljanje odvjetničkih poslova</item>
    </derivirana_varijabla>
  </DomainObject.Predmet.OstaliListNazivFormated>
  <DomainObject.Predmet.OstaliListNazivFormatedOIB>
    <izvorni_sadrzaj>
      <item>Trgovački sud u Varaždinu - sudski registar</item>
      <item>e-oglasna ploča</item>
      <item>Robert Klarić, OIB 39977731991</item>
      <item>Županijsko državno odvjetništvo</item>
      <item>Lidia Belamarić, OIB 55271144632</item>
      <item>KORUŠIĆ, HRG I VUKALOVIĆ, javno trgovačko društvo za obavljanje odvjetničkih poslova, OIB 69808735644</item>
      <item>KORUŠIĆ, HRG I VUKALOVIĆ, javno trgovačko društvo za obavljanje odvjetničkih poslova, OIB 69808735644</item>
    </izvorni_sadrzaj>
    <derivirana_varijabla naziv="DomainObject.Predmet.OstaliListNazivFormatedOIB_1">
      <item>Trgovački sud u Varaždinu - sudski registar</item>
      <item>e-oglasna ploča</item>
      <item>Robert Klarić, OIB 39977731991</item>
      <item>Županijsko državno odvjetništvo</item>
      <item>Lidia Belamarić, OIB 55271144632</item>
      <item>KORUŠIĆ, HRG I VUKALOVIĆ, javno trgovačko društvo za obavljanje odvjetničkih poslova, OIB 69808735644</item>
      <item>KORUŠIĆ, HRG I VUKALOVIĆ, javno trgovačko društvo za obavljanje odvjetničkih poslova, OIB 69808735644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St-936/2016-31</izvorni_sadrzaj>
    <derivirana_varijabla naziv="DomainObject.PoslovniBrojDokumenta_1">St-936/2016-31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DAM-RO društvo s ograničenom odgovornošću za transport i trgovinu</izvorni_sadrzaj>
    <derivirana_varijabla naziv="DomainObject.Predmet.ProtustrankaIDrugi_1">DAM-RO društvo s ograničenom odgovornošću za transport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DAM-RO društvo s ograničenom odgovornošću za transport i trgovinu, OIB 08941703381, Kralja Tomislava 33, 42000 Hrašćica</izvorni_sadrzaj>
    <derivirana_varijabla naziv="DomainObject.Predmet.ProtustrankaIDrugiAdressOIB_1">DAM-RO društvo s ograničenom odgovornošću za transport i trgovinu, OIB 08941703381, Kralja Tomislava 33,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DAM-RO društvo s ograničenom odgovornošću za transport i trgovinu</item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</item>
      <item>KORUŠIĆ, HRG I VUKALOVIĆ, javno trgovačko društvo za obavljanje odvjetničkih poslova</item>
    </izvorni_sadrzaj>
    <derivirana_varijabla naziv="DomainObject.Predmet.SudioniciListNaziv_1">
      <item>Financijska agencija</item>
      <item>DAM-RO društvo s ograničenom odgovornošću za transport i trgovinu</item>
      <item>Trgovački sud u Varaždinu - sudski registar</item>
      <item>e-oglasna ploča</item>
      <item>Robert Klarić</item>
      <item>Županijsko državno odvjetništvo</item>
      <item>Lidia Belamarić</item>
      <item>KORUŠIĆ, HRG I VUKALOVIĆ, javno trgovačko društvo za obavljanje odvjetničkih poslova</item>
      <item>KORUŠIĆ, HRG I VUKALOVIĆ, javno trgovačko društvo za obavljanje odvjetničkih poslova</item>
    </derivirana_varijabla>
  </DomainObject.Predmet.SudioniciListNaziv>
  <DomainObject.Predmet.SudioniciListAdressOIB>
    <izvorni_sadrzaj>
      <item>Financijska agencija, OIB 85821130368, Ulica grada Vukovara 70,10000 Zagreb</item>
      <item>DAM-RO društvo s ograničenom odgovornošću za transport i trgovinu, OIB 08941703381, Kralja Tomislava 33,42000 Hrašćica</item>
      <item>Trgovački sud u Varaždinu - sudski registar</item>
      <item>e-oglasna ploča</item>
      <item>Robert Klarić, OIB 39977731991, Kralja Tomislava 33,42000 Hrašćica</item>
      <item>Županijsko državno odvjetništvo</item>
      <item>Lidia Belamarić, OIB 55271144632, Kratka 2,42000 Varaždin</item>
      <item>KORUŠIĆ, HRG I VUKALOVIĆ, javno trgovačko društvo za obavljanje odvjetničkih poslova, OIB 69808735644, Anina ulica 2/II,42000 Varaždin</item>
      <item>KORUŠIĆ, HRG I VUKALOVIĆ, javno trgovačko društvo za obavljanje odvjetničkih poslova, OIB 69808735644, Anina ulica 2/II,42000 Varaždin</item>
    </izvorni_sadrzaj>
    <derivirana_varijabla naziv="DomainObject.Predmet.SudioniciListAdressOIB_1">
      <item>Financijska agencija, OIB 85821130368, Ulica grada Vukovara 70,10000 Zagreb</item>
      <item>DAM-RO društvo s ograničenom odgovornošću za transport i trgovinu, OIB 08941703381, Kralja Tomislava 33,42000 Hrašćica</item>
      <item>Trgovački sud u Varaždinu - sudski registar</item>
      <item>e-oglasna ploča</item>
      <item>Robert Klarić, OIB 39977731991, Kralja Tomislava 33,42000 Hrašćica</item>
      <item>Županijsko državno odvjetništvo</item>
      <item>Lidia Belamarić, OIB 55271144632, Kratka 2,42000 Varaždin</item>
      <item>KORUŠIĆ, HRG I VUKALOVIĆ, javno trgovačko društvo za obavljanje odvjetničkih poslova, OIB 69808735644, Anina ulica 2/II,42000 Varaždin</item>
      <item>KORUŠIĆ, HRG I VUKALOVIĆ, javno trgovačko društvo za obavljanje odvjetničkih poslova, OIB 69808735644, Anina ulica 2/II,42000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08941703381</item>
      <item>, OIB null</item>
      <item>, OIB null</item>
      <item>, OIB 39977731991</item>
      <item>, OIB null</item>
      <item>, OIB 55271144632</item>
      <item>, OIB 69808735644</item>
      <item>, OIB 69808735644</item>
    </izvorni_sadrzaj>
    <derivirana_varijabla naziv="DomainObject.Predmet.SudioniciListNazivOIB_1">
      <item>, OIB 85821130368</item>
      <item>, OIB 08941703381</item>
      <item>, OIB null</item>
      <item>, OIB null</item>
      <item>, OIB 39977731991</item>
      <item>, OIB null</item>
      <item>, OIB 55271144632</item>
      <item>, OIB 69808735644</item>
      <item>, OIB 69808735644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398</properties:Words>
  <properties:Characters>2118</properties:Characters>
  <properties:Lines>76</properties:Lines>
  <properties:Paragraphs>26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2016-06-02T11:03:00Z</dcterms:created>
  <dc:creator>kflack</dc:creator>
  <cp:lastModifiedBy>Lea Rogina</cp:lastModifiedBy>
  <cp:lastPrinted>2018-06-13T12:00:00Z</cp:lastPrinted>
  <dcterms:modified xmlns:xsi="http://www.w3.org/2001/XMLSchema-instance" xsi:type="dcterms:W3CDTF">2018-06-13T12:11:00Z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St-936/2016-31 / Odluka - Rješenje - zaključen stečajni postupak (čl. 286 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