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0392b" w14:paraId="050392b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 w:rsidR="0064298F">
        <w:rPr>
          <w:b/>
        </w:rPr>
        <w:t>44. St-163</w:t>
      </w:r>
      <w:r w:rsidR="00E7117C">
        <w:rPr>
          <w:b/>
        </w:rPr>
        <w:t>/</w:t>
      </w:r>
      <w:r w:rsidR="00F86DF1">
        <w:rPr>
          <w:b/>
        </w:rPr>
        <w:t xml:space="preserve">17. </w:t>
      </w:r>
      <w:r>
        <w:rPr>
          <w:b/>
        </w:rPr>
        <w:t xml:space="preserve"> </w:t>
      </w:r>
    </w:p>
    <w:p w:rsidRDefault="00E85BA1" w:rsidP="00E7117C" w:rsidR="00E85BA1">
      <w:pPr>
        <w:jc w:val="both"/>
      </w:pPr>
    </w:p>
    <w:p w:rsidRDefault="00E85BA1" w:rsidP="00E7117C" w:rsidR="00E85BA1" w:rsidRPr="001D2FE6">
      <w:pPr>
        <w:jc w:val="both"/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5D06E4" w:rsidRPr="005D06E4">
        <w:t xml:space="preserve"> </w:t>
      </w:r>
      <w:r w:rsidR="005D06E4">
        <w:t xml:space="preserve"> dužnikom</w:t>
      </w:r>
      <w:r w:rsidR="00954B11">
        <w:t xml:space="preserve"> </w:t>
      </w:r>
      <w:r w:rsidR="0064298F">
        <w:t xml:space="preserve">BAMAR d.o.o,  za unutarnju i vanjsku trgovinu, iz Zagreba, </w:t>
      </w:r>
      <w:proofErr w:type="spellStart"/>
      <w:r w:rsidR="0064298F">
        <w:t>Sokolovac</w:t>
      </w:r>
      <w:proofErr w:type="spellEnd"/>
      <w:r w:rsidR="0064298F">
        <w:t xml:space="preserve"> 3, OIB 83981631810, </w:t>
      </w:r>
      <w:r w:rsidR="00F65051">
        <w:t xml:space="preserve">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E7117C">
        <w:t>9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E85BA1" w:rsidR="00F65051">
      <w:r w:rsidRPr="00E85BA1">
        <w:rPr>
          <w:b/>
        </w:rPr>
        <w:t xml:space="preserve">I </w:t>
      </w:r>
      <w:r>
        <w:tab/>
        <w:t xml:space="preserve">Za </w:t>
      </w:r>
      <w:r w:rsidR="003A05C7">
        <w:t>dužnika</w:t>
      </w:r>
      <w:r w:rsidR="00F65051" w:rsidRPr="00F65051">
        <w:t xml:space="preserve"> </w:t>
      </w:r>
      <w:r w:rsidR="00F65051">
        <w:t xml:space="preserve"> </w:t>
      </w:r>
      <w:r w:rsidR="0064298F">
        <w:t xml:space="preserve">BAMAR d.o.o,  za unutarnju i vanjsku trgovinu, iz Zagreba, </w:t>
      </w:r>
      <w:proofErr w:type="spellStart"/>
      <w:r w:rsidR="0064298F">
        <w:t>Sokolovac</w:t>
      </w:r>
      <w:proofErr w:type="spellEnd"/>
      <w:r w:rsidR="0064298F">
        <w:t xml:space="preserve"> 3, OIB 83981631810  </w:t>
      </w:r>
      <w:r w:rsidR="00F65051">
        <w:t xml:space="preserve"> </w:t>
      </w:r>
      <w:r w:rsidR="00E7117C">
        <w:t>.</w:t>
      </w:r>
    </w:p>
    <w:p w:rsidRDefault="00E7117C" w:rsidP="00E85BA1" w:rsidR="00E7117C"/>
    <w:p w:rsidRDefault="00954B11" w:rsidP="00E85BA1" w:rsidR="00E85BA1">
      <w:r>
        <w:t xml:space="preserve"> </w:t>
      </w:r>
      <w:r w:rsidR="00E85BA1" w:rsidRPr="00E85BA1">
        <w:rPr>
          <w:b/>
        </w:rPr>
        <w:t>II</w:t>
      </w:r>
      <w:r w:rsidR="00E85BA1">
        <w:tab/>
        <w:t>Iznos duga evidentiran na temelju neizvršenih osnova za plaćanje je</w:t>
      </w:r>
      <w:r w:rsidR="0064298F">
        <w:t xml:space="preserve"> 17.435,34 </w:t>
      </w:r>
      <w:r w:rsidR="00DB354C">
        <w:t xml:space="preserve"> </w:t>
      </w:r>
      <w:r w:rsidR="00974706">
        <w:t xml:space="preserve"> k</w:t>
      </w:r>
      <w:r w:rsidR="00E85BA1">
        <w:t>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E7117C">
        <w:t>9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sectPr w:rsidR="00E85B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967FD"/>
    <w:rsid w:val="00097081"/>
    <w:rsid w:val="001467AA"/>
    <w:rsid w:val="00171D7B"/>
    <w:rsid w:val="001A1DB3"/>
    <w:rsid w:val="001D2FE6"/>
    <w:rsid w:val="00206D4B"/>
    <w:rsid w:val="00286A9E"/>
    <w:rsid w:val="002B02F3"/>
    <w:rsid w:val="003A05C7"/>
    <w:rsid w:val="003D41E0"/>
    <w:rsid w:val="003E7223"/>
    <w:rsid w:val="004D2566"/>
    <w:rsid w:val="004F1768"/>
    <w:rsid w:val="00530B2C"/>
    <w:rsid w:val="005D06E4"/>
    <w:rsid w:val="0061418A"/>
    <w:rsid w:val="0064031F"/>
    <w:rsid w:val="0064298F"/>
    <w:rsid w:val="00685999"/>
    <w:rsid w:val="00807E4B"/>
    <w:rsid w:val="008439B9"/>
    <w:rsid w:val="008C1208"/>
    <w:rsid w:val="00922215"/>
    <w:rsid w:val="0095331A"/>
    <w:rsid w:val="00954B11"/>
    <w:rsid w:val="00974706"/>
    <w:rsid w:val="00AA4648"/>
    <w:rsid w:val="00AC4CBA"/>
    <w:rsid w:val="00C2711B"/>
    <w:rsid w:val="00C92E4E"/>
    <w:rsid w:val="00D75D9B"/>
    <w:rsid w:val="00DA7277"/>
    <w:rsid w:val="00DB354C"/>
    <w:rsid w:val="00DF7159"/>
    <w:rsid w:val="00E0079E"/>
    <w:rsid w:val="00E674A2"/>
    <w:rsid w:val="00E7117C"/>
    <w:rsid w:val="00E85BA1"/>
    <w:rsid w:val="00EB6D67"/>
    <w:rsid w:val="00ED566B"/>
    <w:rsid w:val="00EF6B24"/>
    <w:rsid w:val="00F03748"/>
    <w:rsid w:val="00F31569"/>
    <w:rsid w:val="00F64EE0"/>
    <w:rsid w:val="00F65051"/>
    <w:rsid w:val="00F8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St-163/2017</izvorni_sadrzaj>
    <derivirana_varijabla naziv="DomainObject.Predmet.OznakaBroj_1">St-163/2017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BAMAR d.o.o. zastupanog po punomoćniku Božidar Savi</izvorni_sadrzaj>
    <derivirana_varijabla naziv="DomainObject.Predmet.ProtustrankaFormated_1">  BAMAR d.o.o. zastupanog po punomoćniku Božidar Savi</derivirana_varijabla>
  </DomainObject.Predmet.ProtustrankaFormated>
  <DomainObject.Predmet.ProtustrankaFormatedOIB>
    <izvorni_sadrzaj>  BAMAR d.o.o., OIB 83981631810 zastupanog po punomoćniku Božidar Savi</izvorni_sadrzaj>
    <derivirana_varijabla naziv="DomainObject.Predmet.ProtustrankaFormatedOIB_1">  BAMAR d.o.o., OIB 83981631810 zastupanog po punomoćniku Božidar Savi</derivirana_varijabla>
  </DomainObject.Predmet.ProtustrankaFormatedOIB>
  <DomainObject.Predmet.ProtustrankaFormatedWithAdress>
    <izvorni_sadrzaj> BAMAR d.o.o., Sokolovac 3, 10000 Zagreb zastupanog po punomoćniku Božidar Savi</izvorni_sadrzaj>
    <derivirana_varijabla naziv="DomainObject.Predmet.ProtustrankaFormatedWithAdress_1"> BAMAR d.o.o., Sokolovac 3, 10000 Zagreb zastupanog po punomoćniku Božidar Savi</derivirana_varijabla>
  </DomainObject.Predmet.ProtustrankaFormatedWithAdress>
  <DomainObject.Predmet.ProtustrankaFormatedWithAdressOIB>
    <izvorni_sadrzaj> BAMAR d.o.o., OIB 83981631810, Sokolovac 3, 10000 Zagreb zastupanog po punomoćniku Božidar Savi</izvorni_sadrzaj>
    <derivirana_varijabla naziv="DomainObject.Predmet.ProtustrankaFormatedWithAdressOIB_1"> BAMAR d.o.o., OIB 83981631810, Sokolovac 3, 10000 Zagreb zastupanog po punomoćniku Božidar Savi</derivirana_varijabla>
  </DomainObject.Predmet.ProtustrankaFormatedWithAdressOIB>
  <DomainObject.Predmet.ProtustrankaWithAdress>
    <izvorni_sadrzaj>BAMAR d.o.o. Sokolovac 3, 10000 Zagreb</izvorni_sadrzaj>
    <derivirana_varijabla naziv="DomainObject.Predmet.ProtustrankaWithAdress_1">BAMAR d.o.o. Sokolovac 3, 10000 Zagreb</derivirana_varijabla>
  </DomainObject.Predmet.ProtustrankaWithAdress>
  <DomainObject.Predmet.ProtustrankaWithAdressOIB>
    <izvorni_sadrzaj>BAMAR d.o.o., OIB 83981631810, Sokolovac 3, 10000 Zagreb</izvorni_sadrzaj>
    <derivirana_varijabla naziv="DomainObject.Predmet.ProtustrankaWithAdressOIB_1">BAMAR d.o.o., OIB 83981631810, Sokolovac 3, 10000 Zagreb</derivirana_varijabla>
  </DomainObject.Predmet.ProtustrankaWithAdressOIB>
  <DomainObject.Predmet.ProtustrankaNazivFormated>
    <izvorni_sadrzaj>BAMAR d.o.o.</izvorni_sadrzaj>
    <derivirana_varijabla naziv="DomainObject.Predmet.ProtustrankaNazivFormated_1">BAMAR d.o.o.</derivirana_varijabla>
  </DomainObject.Predmet.ProtustrankaNazivFormated>
  <DomainObject.Predmet.ProtustrankaNazivFormatedOIB>
    <izvorni_sadrzaj>BAMAR d.o.o., OIB 83981631810</izvorni_sadrzaj>
    <derivirana_varijabla naziv="DomainObject.Predmet.ProtustrankaNazivFormatedOIB_1">BAMAR d.o.o., OIB 83981631810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BAMAR d.o.o. zastupanog po punomoćniku Božidar Savi</item>
    </izvorni_sadrzaj>
    <derivirana_varijabla naziv="DomainObject.Predmet.ProtuStrankaListFormated_1">
      <item>BAMAR d.o.o. zastupanog po punomoćniku Božidar Savi</item>
    </derivirana_varijabla>
  </DomainObject.Predmet.ProtuStrankaListFormated>
  <DomainObject.Predmet.ProtuStrankaListFormatedOIB>
    <izvorni_sadrzaj>
      <item>BAMAR d.o.o., OIB 83981631810 zastupanog po punomoćniku Božidar Savi</item>
    </izvorni_sadrzaj>
    <derivirana_varijabla naziv="DomainObject.Predmet.ProtuStrankaListFormatedOIB_1">
      <item>BAMAR d.o.o., OIB 83981631810 zastupanog po punomoćniku Božidar Savi</item>
    </derivirana_varijabla>
  </DomainObject.Predmet.ProtuStrankaListFormatedOIB>
  <DomainObject.Predmet.ProtuStrankaListFormatedWithAdress>
    <izvorni_sadrzaj>
      <item>BAMAR d.o.o., Sokolovac 3, 10000 Zagreb zastupanog po punomoćniku Božidar Savi</item>
    </izvorni_sadrzaj>
    <derivirana_varijabla naziv="DomainObject.Predmet.ProtuStrankaListFormatedWithAdress_1">
      <item>BAMAR d.o.o., Sokolovac 3, 10000 Zagreb zastupanog po punomoćniku Božidar Savi</item>
    </derivirana_varijabla>
  </DomainObject.Predmet.ProtuStrankaListFormatedWithAdress>
  <DomainObject.Predmet.ProtuStrankaListFormatedWithAdressOIB>
    <izvorni_sadrzaj>
      <item>BAMAR d.o.o., OIB 83981631810, Sokolovac 3, 10000 Zagreb zastupanog po punomoćniku Božidar Savi</item>
    </izvorni_sadrzaj>
    <derivirana_varijabla naziv="DomainObject.Predmet.ProtuStrankaListFormatedWithAdressOIB_1">
      <item>BAMAR d.o.o., OIB 83981631810, Sokolovac 3, 10000 Zagreb zastupanog po punomoćniku Božidar Savi</item>
    </derivirana_varijabla>
  </DomainObject.Predmet.ProtuStrankaListFormatedWithAdressOIB>
  <DomainObject.Predmet.ProtuStrankaListNazivFormated>
    <izvorni_sadrzaj>
      <item>BAMAR d.o.o.</item>
    </izvorni_sadrzaj>
    <derivirana_varijabla naziv="DomainObject.Predmet.ProtuStrankaListNazivFormated_1">
      <item>BAMAR d.o.o.</item>
    </derivirana_varijabla>
  </DomainObject.Predmet.ProtuStrankaListNazivFormated>
  <DomainObject.Predmet.ProtuStrankaListNazivFormatedOIB>
    <izvorni_sadrzaj>
      <item>BAMAR d.o.o., OIB 83981631810</item>
    </izvorni_sadrzaj>
    <derivirana_varijabla naziv="DomainObject.Predmet.ProtuStrankaListNazivFormatedOIB_1">
      <item>BAMAR d.o.o., OIB 83981631810</item>
    </derivirana_varijabla>
  </DomainObject.Predmet.ProtuStrankaListNazivFormatedOIB>
  <DomainObject.Predmet.OstaliListFormated>
    <izvorni_sadrzaj>
      <item>Božidar Savi punomoćnik sudionika u postupku BAMAR d.o.o.</item>
    </izvorni_sadrzaj>
    <derivirana_varijabla naziv="DomainObject.Predmet.OstaliListFormated_1">
      <item>Božidar Savi punomoćnik sudionika u postupku BAMAR d.o.o.</item>
    </derivirana_varijabla>
  </DomainObject.Predmet.OstaliListFormated>
  <DomainObject.Predmet.OstaliListFormatedOIB>
    <izvorni_sadrzaj>
      <item>Božidar Savi, OIB 19925595673 punomoćnik sudionika u postupku BAMAR d.o.o.</item>
    </izvorni_sadrzaj>
    <derivirana_varijabla naziv="DomainObject.Predmet.OstaliListFormatedOIB_1">
      <item>Božidar Savi, OIB 19925595673 punomoćnik sudionika u postupku BAMAR d.o.o.</item>
    </derivirana_varijabla>
  </DomainObject.Predmet.OstaliListFormatedOIB>
  <DomainObject.Predmet.OstaliListFormatedWithAdress>
    <izvorni_sadrzaj>
      <item>Božidar Savi, Trg bana Josipa Jelačića 9, 34550 Pakrac punomoćnik sudionika u postupku BAMAR d.o.o.</item>
    </izvorni_sadrzaj>
    <derivirana_varijabla naziv="DomainObject.Predmet.OstaliListFormatedWithAdress_1">
      <item>Božidar Savi, Trg bana Josipa Jelačića 9, 34550 Pakrac punomoćnik sudionika u postupku BAMAR d.o.o.</item>
    </derivirana_varijabla>
  </DomainObject.Predmet.OstaliListFormatedWithAdress>
  <DomainObject.Predmet.OstaliListFormatedWithAdressOIB>
    <izvorni_sadrzaj>
      <item>Božidar Savi, OIB 19925595673, Trg bana Josipa Jelačića 9, 34550 Pakrac punomoćnik sudionika u postupku BAMAR d.o.o.</item>
    </izvorni_sadrzaj>
    <derivirana_varijabla naziv="DomainObject.Predmet.OstaliListFormatedWithAdressOIB_1">
      <item>Božidar Savi, OIB 19925595673, Trg bana Josipa Jelačića 9, 34550 Pakrac punomoćnik sudionika u postupku BAMAR d.o.o.</item>
    </derivirana_varijabla>
  </DomainObject.Predmet.OstaliListFormatedWithAdressOIB>
  <DomainObject.Predmet.OstaliListNazivFormated>
    <izvorni_sadrzaj>
      <item>Božidar Savi</item>
    </izvorni_sadrzaj>
    <derivirana_varijabla naziv="DomainObject.Predmet.OstaliListNazivFormated_1">
      <item>Božidar Savi</item>
    </derivirana_varijabla>
  </DomainObject.Predmet.OstaliListNazivFormated>
  <DomainObject.Predmet.OstaliListNazivFormatedOIB>
    <izvorni_sadrzaj>
      <item>Božidar Savi, OIB 19925595673</item>
    </izvorni_sadrzaj>
    <derivirana_varijabla naziv="DomainObject.Predmet.OstaliListNazivFormatedOIB_1">
      <item>Božidar Savi, OIB 19925595673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BAMAR d.o.o.</izvorni_sadrzaj>
    <derivirana_varijabla naziv="DomainObject.Predmet.ProtustrankaIDrugi_1">BAMAR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BAMAR d.o.o., OIB 83981631810, Sokolovac 3, 10000 Zagreb</izvorni_sadrzaj>
    <derivirana_varijabla naziv="DomainObject.Predmet.ProtustrankaIDrugiAdressOIB_1">BAMAR d.o.o., OIB 83981631810, Sokolovac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BAMAR d.o.o.</item>
      <item>Božidar Savi</item>
    </izvorni_sadrzaj>
    <derivirana_varijabla naziv="DomainObject.Predmet.SudioniciListNaziv_1">
      <item>FINA Regionalni centar Zagreb</item>
      <item>BAMAR d.o.o.</item>
      <item>Božidar Savi</item>
    </derivirana_varijabla>
  </DomainObject.Predmet.SudioniciListNaziv>
  <DomainObject.Predmet.SudioniciListAdressOIB>
    <izvorni_sadrzaj>
      <item>FINA Regionalni centar Zagreb, OIB 85821130368, Trg svibanjskih žrtava 1995.1,10000 Zagreb</item>
      <item>BAMAR d.o.o., OIB 83981631810, Sokolovac 3,10000 Zagreb</item>
      <item>Božidar Savi, OIB 19925595673, Trg bana Josipa Jelačića 9,34550 Pakrac</item>
    </izvorni_sadrzaj>
    <derivirana_varijabla naziv="DomainObject.Predmet.SudioniciListAdressOIB_1">
      <item>FINA Regionalni centar Zagreb, OIB 85821130368, Trg svibanjskih žrtava 1995.1,10000 Zagreb</item>
      <item>BAMAR d.o.o., OIB 83981631810, Sokolovac 3,10000 Zagreb</item>
      <item>Božidar Savi, OIB 19925595673, Trg bana Josipa Jelačića 9,34550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83981631810</item>
      <item>, OIB 19925595673</item>
    </izvorni_sadrzaj>
    <derivirana_varijabla naziv="DomainObject.Predmet.SudioniciListNazivOIB_1">
      <item>, OIB 85821130368</item>
      <item>, OIB 83981631810</item>
      <item>, OIB 19925595673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257</properties:Words>
  <properties:Characters>1377</properties:Characters>
  <properties:Lines>41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2017-03-09T08:35:00Z</dcterms:created>
  <dc:creator>Nada Nekić Plevko</dc:creator>
  <cp:lastModifiedBy>Nada Nekić Plevko</cp:lastModifiedBy>
  <cp:lastPrinted>2017-03-09T08:37:00Z</cp:lastPrinted>
  <dcterms:modified xmlns:xsi="http://www.w3.org/2001/XMLSchema-instance" xsi:type="dcterms:W3CDTF">2017-03-09T08:37:00Z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