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8071" w14:paraId="9df8071" w:rsidRDefault="004837EB" w:rsidP="00910611" w:rsidR="004837E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7EB" w:rsidP="00910611" w:rsidR="004837EB">
      <w:r>
        <w:rPr>
          <w:rFonts w:eastAsia="MS Mincho"/>
        </w:rPr>
        <w:t xml:space="preserve">   REPUBLIKA HRVATSKA</w:t>
      </w:r>
    </w:p>
    <w:p w:rsidRDefault="004837EB" w:rsidP="00910611" w:rsidR="004837EB">
      <w:r>
        <w:rPr>
          <w:rFonts w:eastAsia="MS Mincho"/>
        </w:rPr>
        <w:t>TRGOVAČKI SUD U RIJECI</w:t>
      </w:r>
    </w:p>
    <w:p w:rsidRDefault="004837EB" w:rsidR="004837E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22C92" w:rsidR="00722C92" w:rsidRPr="00DA66D5"/>
    <w:p w:rsidRDefault="00722C92" w:rsidR="00722C92" w:rsidRPr="00DA66D5"/>
    <w:p w:rsidRDefault="00722C92" w:rsidR="00722C92"/>
    <w:p w:rsidRDefault="00DA66D5" w:rsidR="00DA66D5"/>
    <w:p w:rsidRDefault="00DA66D5" w:rsidR="00DA66D5"/>
    <w:p w:rsidRDefault="00344D37" w:rsidR="00344D37" w:rsidRPr="00DA66D5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62506B" w:rsidR="0062506B">
      <w:pPr>
        <w:jc w:val="both"/>
        <w:rPr>
          <w:b/>
          <w:bCs/>
        </w:rPr>
      </w:pPr>
      <w:r w:rsidRPr="0061436B">
        <w:rPr>
          <w:rFonts w:cs="Arial"/>
        </w:rPr>
        <w:tab/>
      </w:r>
      <w:r w:rsidR="0062506B" w:rsidRPr="0062506B">
        <w:rPr>
          <w:rFonts w:cs="Arial"/>
        </w:rPr>
        <w:t xml:space="preserve">Trgovački sud u Rijeci, OIB 88785964957, po sucu pojedincu Danieli Korlević, odlučujući o prijedlogu predlagatelja Erste &amp; </w:t>
      </w:r>
      <w:proofErr w:type="spellStart"/>
      <w:r w:rsidR="0062506B" w:rsidRPr="0062506B">
        <w:rPr>
          <w:rFonts w:cs="Arial"/>
        </w:rPr>
        <w:t>Steiermarkische</w:t>
      </w:r>
      <w:proofErr w:type="spellEnd"/>
      <w:r w:rsidR="0062506B" w:rsidRPr="0062506B">
        <w:rPr>
          <w:rFonts w:cs="Arial"/>
        </w:rPr>
        <w:t xml:space="preserve"> </w:t>
      </w:r>
      <w:proofErr w:type="spellStart"/>
      <w:r w:rsidR="0062506B" w:rsidRPr="0062506B">
        <w:rPr>
          <w:rFonts w:cs="Arial"/>
        </w:rPr>
        <w:t>bank</w:t>
      </w:r>
      <w:proofErr w:type="spellEnd"/>
      <w:r w:rsidR="0062506B" w:rsidRPr="0062506B">
        <w:rPr>
          <w:rFonts w:cs="Arial"/>
        </w:rPr>
        <w:t xml:space="preserve"> d.d. Rijeka, Jadranski trg 3a, OIB 23057039320 za otvaranje stečajnog postupka nad dužnikom trgovačkim društvom </w:t>
      </w:r>
      <w:r w:rsidR="0062506B" w:rsidRPr="0062506B">
        <w:rPr>
          <w:rFonts w:cs="Arial"/>
          <w:b/>
        </w:rPr>
        <w:t xml:space="preserve">ARCUS GRADNJA društvo s ograničenom odgovornošću za građevinarstvo, Čavle, </w:t>
      </w:r>
      <w:proofErr w:type="spellStart"/>
      <w:r w:rsidR="0062506B" w:rsidRPr="0062506B">
        <w:rPr>
          <w:rFonts w:cs="Arial"/>
          <w:b/>
        </w:rPr>
        <w:t>Mavrinci</w:t>
      </w:r>
      <w:proofErr w:type="spellEnd"/>
      <w:r w:rsidR="0062506B" w:rsidRPr="0062506B">
        <w:rPr>
          <w:rFonts w:cs="Arial"/>
          <w:b/>
        </w:rPr>
        <w:t xml:space="preserve"> 111/F, OIB 98282206000</w:t>
      </w:r>
      <w:r w:rsidR="0062506B">
        <w:rPr>
          <w:rFonts w:cs="Arial"/>
        </w:rPr>
        <w:t>, dana 28</w:t>
      </w:r>
      <w:r w:rsidR="0062506B" w:rsidRPr="0062506B">
        <w:rPr>
          <w:rFonts w:cs="Arial"/>
        </w:rPr>
        <w:t>. studenog  2016. godine</w:t>
      </w:r>
      <w:r w:rsidR="00344D37" w:rsidRPr="00ED5721">
        <w:rPr>
          <w:b/>
          <w:bCs/>
        </w:rPr>
        <w:t xml:space="preserve"> </w:t>
      </w:r>
    </w:p>
    <w:p w:rsidRDefault="0062506B" w:rsidP="0062506B" w:rsidR="0062506B">
      <w:pPr>
        <w:jc w:val="both"/>
        <w:rPr>
          <w:b/>
          <w:bCs/>
        </w:rPr>
      </w:pPr>
    </w:p>
    <w:p w:rsidRDefault="00344D37" w:rsidP="0062506B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E052D8" w:rsidR="0061436B" w:rsidRPr="00E052D8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E052D8" w:rsidRPr="00E052D8">
        <w:rPr>
          <w:rFonts w:cs="Arial"/>
          <w:b/>
        </w:rPr>
        <w:t xml:space="preserve">ARCUS GRADNJA društvo s ograničenom odgovornošću za građevinarstvo, Čavle, </w:t>
      </w:r>
      <w:proofErr w:type="spellStart"/>
      <w:r w:rsidR="00E052D8" w:rsidRPr="00E052D8">
        <w:rPr>
          <w:rFonts w:cs="Arial"/>
          <w:b/>
        </w:rPr>
        <w:t>Mavrinci</w:t>
      </w:r>
      <w:proofErr w:type="spellEnd"/>
      <w:r w:rsidR="00E052D8" w:rsidRPr="00E052D8">
        <w:rPr>
          <w:rFonts w:cs="Arial"/>
          <w:b/>
        </w:rPr>
        <w:t xml:space="preserve"> 111/F, OIB 98282206000</w:t>
      </w:r>
      <w:r w:rsidR="00E052D8">
        <w:rPr>
          <w:rFonts w:cs="Arial"/>
          <w:b/>
        </w:rPr>
        <w:t>.</w:t>
      </w:r>
    </w:p>
    <w:p w:rsidRDefault="00E052D8" w:rsidP="00E052D8" w:rsidR="00E052D8">
      <w:pPr>
        <w:jc w:val="both"/>
      </w:pPr>
    </w:p>
    <w:p w:rsidRDefault="006962A2" w:rsidP="001D51B8" w:rsidR="006962A2" w:rsidRPr="00011105">
      <w:pPr>
        <w:numPr>
          <w:ilvl w:val="0"/>
          <w:numId w:val="4"/>
        </w:numPr>
        <w:jc w:val="both"/>
      </w:pPr>
      <w:r w:rsidRPr="00011105">
        <w:t>Za privremenog stečajnog upravitelja imenuje se</w:t>
      </w:r>
      <w:r w:rsidR="002C7B6B" w:rsidRPr="00011105">
        <w:t xml:space="preserve"> </w:t>
      </w:r>
      <w:r w:rsidR="00E052D8">
        <w:t xml:space="preserve">Snježana </w:t>
      </w:r>
      <w:proofErr w:type="spellStart"/>
      <w:r w:rsidR="00E052D8">
        <w:t>Sudarević</w:t>
      </w:r>
      <w:proofErr w:type="spellEnd"/>
      <w:r w:rsidR="00E052D8">
        <w:t xml:space="preserve"> iz Osijeka, Kardinala Alojzija Stepinca 35, OIB 83030278680 </w:t>
      </w:r>
      <w:r w:rsidR="00024501" w:rsidRPr="00011105">
        <w:t>.</w:t>
      </w:r>
      <w:r w:rsidRPr="00011105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>. st.2. Stečajnog zakona</w:t>
      </w:r>
      <w:r w:rsidR="00011105">
        <w:t xml:space="preserve">, Narodne novine </w:t>
      </w:r>
      <w:proofErr w:type="spellStart"/>
      <w:r w:rsidR="00011105">
        <w:t>br</w:t>
      </w:r>
      <w:proofErr w:type="spellEnd"/>
      <w:r w:rsidR="00011105">
        <w:t xml:space="preserve"> 71/15, dalje: SZ-a</w:t>
      </w:r>
      <w:r w:rsidRPr="00BF24A6">
        <w:t xml:space="preserve">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0E7B56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20. siječnja</w:t>
      </w:r>
      <w:r w:rsidR="00BF24A6" w:rsidRPr="00BF24A6">
        <w:rPr>
          <w:b/>
          <w:bCs/>
        </w:rPr>
        <w:t xml:space="preserve"> 201</w:t>
      </w:r>
      <w:r>
        <w:rPr>
          <w:b/>
          <w:bCs/>
        </w:rPr>
        <w:t>7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011105">
        <w:rPr>
          <w:b/>
          <w:bCs/>
        </w:rPr>
        <w:t>00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lastRenderedPageBreak/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944C2E" w:rsidR="00727D2D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 xml:space="preserve">. st.2. </w:t>
      </w:r>
      <w:r w:rsidR="00011105">
        <w:t>SZ-a</w:t>
      </w:r>
      <w:r w:rsidRPr="00BF24A6">
        <w:t>).</w:t>
      </w:r>
      <w:r w:rsidR="00727D2D">
        <w:tab/>
      </w:r>
    </w:p>
    <w:p w:rsidRDefault="000E7B56" w:rsidP="00944C2E" w:rsidR="000E7B56" w:rsidRPr="00DA66D5">
      <w:pPr>
        <w:jc w:val="both"/>
      </w:pP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944C2E" w:rsidP="00BB72BA" w:rsidR="00BB72BA">
      <w:pPr>
        <w:jc w:val="both"/>
      </w:pPr>
      <w:r>
        <w:tab/>
      </w:r>
      <w:r w:rsidR="00BB72BA">
        <w:t xml:space="preserve">Financijska agencija, Regionalni centar Rijeka podnijela je ovome sudu 12. siječnja 2016. godine zahtjev za provedbu skraćenog stečajnog postupka nad dužnikom ARCUS GRADNJA društvo s ograničenom odgovornošću za građevinarstvo, Čavle, </w:t>
      </w:r>
      <w:proofErr w:type="spellStart"/>
      <w:r w:rsidR="00BB72BA">
        <w:t>Mavrinci</w:t>
      </w:r>
      <w:proofErr w:type="spellEnd"/>
      <w:r w:rsidR="00BB72BA">
        <w:t xml:space="preserve"> 111/F, OIB 98282206000 (dalje: dužnik) temeljem čl.429. Stečajnog zakona (NN 71/15, dalje: SZ-a). </w:t>
      </w:r>
    </w:p>
    <w:p w:rsidRDefault="00AB08D6" w:rsidP="00BB72BA" w:rsidR="00BB72BA">
      <w:pPr>
        <w:jc w:val="both"/>
      </w:pPr>
      <w:r>
        <w:tab/>
      </w:r>
      <w:r w:rsidR="00BB72BA"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AB08D6" w:rsidP="00BB72BA" w:rsidR="00BB72BA">
      <w:pPr>
        <w:jc w:val="both"/>
      </w:pPr>
      <w:r>
        <w:tab/>
      </w:r>
      <w:r w:rsidR="00BB72BA">
        <w:t xml:space="preserve">U zakonskom roku, dana 22. travnja 2016. godine vjerovnik ERSTE &amp; STEIERMARKISCHE BANK d.d. Rijeka, Jadranski trg 3a, OIB 23057039320, podnio je ovome sudu prijedlog za otvaranje stečajnog postupka nad dužnikom.  </w:t>
      </w:r>
    </w:p>
    <w:p w:rsidRDefault="00AB08D6" w:rsidP="00BB72BA" w:rsidR="00AB08D6">
      <w:pPr>
        <w:jc w:val="both"/>
      </w:pPr>
      <w:r>
        <w:tab/>
      </w:r>
      <w:r w:rsidR="00BB72BA">
        <w:t xml:space="preserve">U prijedlogu je naveo da prema dužniku ima tražbinu sukladno izvodu iz poslovnih knjiga vjerovnika na dan 18. travnja 2016. godine, a temeljem izvoda partije kredita broj 5104329959 u iznosu od 265.781,47 kn, s osnova kreditne partije 5301990483 u iznosu 687.609,08 kn, te s osnova kreditne partije 5302017790 u iznosu od 1.042.340,11 kn, što sveukupno iznosi 1.995.730,66 kn. </w:t>
      </w:r>
    </w:p>
    <w:p w:rsidRDefault="00AB08D6" w:rsidP="00BB72BA" w:rsidR="00BB72BA">
      <w:pPr>
        <w:jc w:val="both"/>
      </w:pPr>
      <w:r>
        <w:tab/>
      </w:r>
      <w:r w:rsidR="00BB72BA">
        <w:t xml:space="preserve">Na nekretninama u vlasništvu dužnika, predlagatelj ERSTE &amp; STEIERMARKISCHE BANK d.d. Rijeka, Jadranski trg 3a, OIB 23057039320, ima uknjiženo pravo zaloga temeljem Ugovora o okvirnom iznosu zaduženja i osiguranju ES 323/09-1 od 26. svibnja 2009. godine i Ugovora o okvirnom iznosu zaduženja i osiguranju ES 217/04 od 22. ožujka 2004. godine. </w:t>
      </w:r>
    </w:p>
    <w:p w:rsidRDefault="00AB08D6" w:rsidP="00BB72BA" w:rsidR="00AB08D6">
      <w:pPr>
        <w:jc w:val="both"/>
      </w:pPr>
      <w:r>
        <w:tab/>
      </w:r>
      <w:r w:rsidR="00BB72BA">
        <w:t>Zaključkom od 31. svibnja 2016. godine sud je pozvao vjerovnika uplatiti ukupan iznos od 11.000,00 kn za namirenje troškova stečajnog postupka, što je isti učinio 08. lipnja 2016. godine.</w:t>
      </w:r>
      <w:r w:rsidR="00944C2E">
        <w:tab/>
      </w:r>
    </w:p>
    <w:p w:rsidRDefault="00AB08D6" w:rsidP="00BB72BA" w:rsidR="00AB08D6">
      <w:pPr>
        <w:jc w:val="both"/>
      </w:pPr>
      <w:r>
        <w:tab/>
        <w:t>Rješenjem od 14. lipnja 2016.g. obustavljen je skraćeni stečajni postupak nad dužnikom temeljem čl. 433. SZ-a budući nisu ispunjene pretpostavke za istodobno otvaranje i zaključenje skraćenog stečajnog postupka nad dužnikom.</w:t>
      </w:r>
    </w:p>
    <w:p w:rsidRDefault="00CF2C2F" w:rsidP="00BB72BA" w:rsidR="00CF2C2F">
      <w:pPr>
        <w:jc w:val="both"/>
      </w:pPr>
      <w:r w:rsidRPr="00CF2C2F">
        <w:tab/>
        <w:t xml:space="preserve">Priloženim ispravama </w:t>
      </w:r>
      <w:r w:rsidR="00CC7CB5">
        <w:t xml:space="preserve">predlagatelj </w:t>
      </w:r>
      <w:r w:rsidRPr="00CF2C2F">
        <w:t xml:space="preserve">vjerovnik </w:t>
      </w:r>
      <w:r w:rsidR="00CC7CB5">
        <w:t xml:space="preserve">Erste &amp; </w:t>
      </w:r>
      <w:proofErr w:type="spellStart"/>
      <w:r w:rsidR="00CC7CB5">
        <w:t>Steiermarkischebank</w:t>
      </w:r>
      <w:proofErr w:type="spellEnd"/>
      <w:r w:rsidR="00CC7CB5">
        <w:t xml:space="preserve"> </w:t>
      </w:r>
      <w:r w:rsidRPr="00CF2C2F">
        <w:t xml:space="preserve">učinio je vjerojatnim postojanje svoje novčane tražbine prema dužniku, te dokaze iz kojih proizlazi da je dužnik vlasnik nekretnina upisanih u zemljišnim knjigama Općinskog suda u Rijeci,  na kojima  </w:t>
      </w:r>
      <w:r w:rsidR="00CC7CB5">
        <w:t xml:space="preserve">ima uknjiženo pravo zaloga  kao i činjenicu da svoju tražbinu neće moći potpuno namiriti iz predmeta na koje se odnosi njegovo </w:t>
      </w:r>
      <w:proofErr w:type="spellStart"/>
      <w:r w:rsidR="00CC7CB5">
        <w:t>razlučno</w:t>
      </w:r>
      <w:proofErr w:type="spellEnd"/>
      <w:r w:rsidR="00CC7CB5">
        <w:t xml:space="preserve"> pravo poslovni </w:t>
      </w:r>
      <w:proofErr w:type="spellStart"/>
      <w:r w:rsidR="00CC7CB5">
        <w:t>objekat</w:t>
      </w:r>
      <w:proofErr w:type="spellEnd"/>
      <w:r w:rsidR="00CC7CB5">
        <w:t xml:space="preserve"> sagrađen na pravu </w:t>
      </w:r>
      <w:proofErr w:type="spellStart"/>
      <w:r w:rsidR="00CC7CB5">
        <w:t>gradjenja</w:t>
      </w:r>
      <w:proofErr w:type="spellEnd"/>
      <w:r w:rsidR="00CC7CB5">
        <w:t xml:space="preserve"> </w:t>
      </w:r>
      <w:proofErr w:type="spellStart"/>
      <w:r w:rsidR="00CC7CB5">
        <w:t>k.č</w:t>
      </w:r>
      <w:proofErr w:type="spellEnd"/>
      <w:r w:rsidR="00CC7CB5">
        <w:t xml:space="preserve">. br. 1289/182 upisano u </w:t>
      </w:r>
      <w:proofErr w:type="spellStart"/>
      <w:r w:rsidR="00CC7CB5">
        <w:t>zk</w:t>
      </w:r>
      <w:proofErr w:type="spellEnd"/>
      <w:r w:rsidR="00CC7CB5">
        <w:t xml:space="preserve">. </w:t>
      </w:r>
      <w:proofErr w:type="spellStart"/>
      <w:r w:rsidR="00CC7CB5">
        <w:t>ul</w:t>
      </w:r>
      <w:proofErr w:type="spellEnd"/>
      <w:r w:rsidR="00CC7CB5">
        <w:t xml:space="preserve"> 3312 k.o. </w:t>
      </w:r>
      <w:proofErr w:type="spellStart"/>
      <w:r w:rsidR="00CC7CB5">
        <w:t>Cernik</w:t>
      </w:r>
      <w:proofErr w:type="spellEnd"/>
      <w:r w:rsidR="00CC7CB5">
        <w:t>-Čavle.</w:t>
      </w:r>
      <w:r w:rsidRPr="00CF2C2F">
        <w:tab/>
      </w:r>
    </w:p>
    <w:p w:rsidRDefault="00AB08D6" w:rsidP="00CC7CB5" w:rsidR="00CC7CB5">
      <w:pPr>
        <w:jc w:val="both"/>
      </w:pPr>
      <w:r>
        <w:tab/>
      </w:r>
      <w:r w:rsidR="00CC7CB5">
        <w:t>Stoga je s</w:t>
      </w:r>
      <w:r w:rsidR="00A31C38">
        <w:t xml:space="preserve">ud je temeljem čl. 115 SZ-a donio rješenje </w:t>
      </w:r>
      <w:r w:rsidR="001D3C27">
        <w:t>o pokretanju prethodnog postupka i imenova</w:t>
      </w:r>
      <w:r w:rsidR="00C4680C">
        <w:t>o</w:t>
      </w:r>
      <w:r w:rsidR="001D3C27">
        <w:t xml:space="preserve"> privremenog stečajnog upravitelja </w:t>
      </w:r>
      <w:r w:rsidR="00CC7CB5">
        <w:t>radi</w:t>
      </w:r>
      <w:r w:rsidR="00CC7CB5" w:rsidRPr="00CC7CB5">
        <w:t xml:space="preserve"> </w:t>
      </w:r>
      <w:r w:rsidR="00CC7CB5">
        <w:t xml:space="preserve"> utvrđivanja pretpostavki za otvaranje stečajnog postupka nad dužnikom.</w:t>
      </w:r>
    </w:p>
    <w:p w:rsidRDefault="00CC7CB5" w:rsidP="00CC7CB5" w:rsidR="00A31C38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A31C38" w:rsidP="00BB72BA" w:rsidR="00A31C38">
      <w:pPr>
        <w:jc w:val="both"/>
      </w:pP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CC7CB5">
        <w:rPr>
          <w:b/>
        </w:rPr>
        <w:t xml:space="preserve"> 28. studenog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lastRenderedPageBreak/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CC7CB5" w:rsidR="00ED5721" w:rsidRPr="00016072">
      <w:pPr>
        <w:ind w:left="2160"/>
        <w:jc w:val="both"/>
        <w:rPr>
          <w:b/>
        </w:rPr>
      </w:pPr>
      <w:r w:rsidRPr="00016072">
        <w:rPr>
          <w:b/>
        </w:rPr>
        <w:t xml:space="preserve">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="00CC7CB5">
        <w:rPr>
          <w:b/>
        </w:rPr>
        <w:tab/>
        <w:t xml:space="preserve">   Daniela </w:t>
      </w:r>
      <w:r w:rsidRPr="00016072">
        <w:rPr>
          <w:b/>
        </w:rPr>
        <w:t xml:space="preserve"> </w:t>
      </w:r>
      <w:r w:rsidR="00CC7CB5">
        <w:rPr>
          <w:b/>
        </w:rPr>
        <w:t>Korlević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  <w:r w:rsidR="00CC7CB5">
        <w:rPr>
          <w:sz w:val="20"/>
          <w:szCs w:val="20"/>
        </w:rPr>
        <w:t xml:space="preserve"> Erste &amp;</w:t>
      </w:r>
      <w:proofErr w:type="spellStart"/>
      <w:r w:rsidR="00CC7CB5">
        <w:rPr>
          <w:sz w:val="20"/>
          <w:szCs w:val="20"/>
        </w:rPr>
        <w:t>Steiermarkische</w:t>
      </w:r>
      <w:proofErr w:type="spellEnd"/>
      <w:r w:rsidR="00CC7CB5">
        <w:rPr>
          <w:sz w:val="20"/>
          <w:szCs w:val="20"/>
        </w:rPr>
        <w:t xml:space="preserve"> po pun. OD Gugić &amp; Kovačić Zagreb, </w:t>
      </w:r>
      <w:r w:rsidR="00944C2E">
        <w:rPr>
          <w:sz w:val="20"/>
          <w:szCs w:val="20"/>
        </w:rPr>
        <w:t xml:space="preserve"> 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CC7CB5">
        <w:rPr>
          <w:sz w:val="20"/>
          <w:szCs w:val="20"/>
        </w:rPr>
        <w:t xml:space="preserve"> Stanka Kalčić </w:t>
      </w:r>
      <w:proofErr w:type="spellStart"/>
      <w:r w:rsidR="00CC7CB5">
        <w:rPr>
          <w:sz w:val="20"/>
          <w:szCs w:val="20"/>
        </w:rPr>
        <w:t>Milivojac</w:t>
      </w:r>
      <w:proofErr w:type="spellEnd"/>
      <w:r>
        <w:rPr>
          <w:sz w:val="20"/>
          <w:szCs w:val="20"/>
        </w:rPr>
        <w:t xml:space="preserve"> </w:t>
      </w:r>
      <w:r w:rsidR="00944C2E">
        <w:rPr>
          <w:sz w:val="20"/>
          <w:szCs w:val="20"/>
        </w:rPr>
        <w:t xml:space="preserve"> </w:t>
      </w:r>
      <w:r>
        <w:rPr>
          <w:sz w:val="20"/>
          <w:szCs w:val="20"/>
        </w:rPr>
        <w:t>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CC7CB5">
        <w:rPr>
          <w:sz w:val="20"/>
          <w:szCs w:val="20"/>
        </w:rPr>
        <w:t xml:space="preserve"> elektronskim putem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CC7CB5">
        <w:rPr>
          <w:sz w:val="20"/>
          <w:szCs w:val="20"/>
        </w:rPr>
        <w:t xml:space="preserve"> 28.11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3B4" w:rsidR="007163B4">
      <w:r>
        <w:separator/>
      </w:r>
    </w:p>
  </w:endnote>
  <w:endnote w:id="0" w:type="continuationSeparator">
    <w:p w:rsidRDefault="007163B4" w:rsidR="00716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74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3B4" w:rsidR="007163B4">
      <w:r>
        <w:separator/>
      </w:r>
    </w:p>
  </w:footnote>
  <w:footnote w:id="0" w:type="continuationSeparator">
    <w:p w:rsidRDefault="007163B4" w:rsidR="00716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proofErr w:type="spellStart"/>
    <w:r w:rsidRPr="00DA66D5">
      <w:t>Posl</w:t>
    </w:r>
    <w:proofErr w:type="spellEnd"/>
    <w:r w:rsidRPr="00DA66D5">
      <w:t>. br. 15 St-</w:t>
    </w:r>
    <w:r w:rsidR="0057463C">
      <w:t>1255/16-4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1105"/>
    <w:rsid w:val="00016072"/>
    <w:rsid w:val="000168E6"/>
    <w:rsid w:val="00024501"/>
    <w:rsid w:val="000257A2"/>
    <w:rsid w:val="0004116B"/>
    <w:rsid w:val="00055628"/>
    <w:rsid w:val="000673BD"/>
    <w:rsid w:val="000713C5"/>
    <w:rsid w:val="000C4209"/>
    <w:rsid w:val="000E125D"/>
    <w:rsid w:val="000E7B56"/>
    <w:rsid w:val="000F4EC2"/>
    <w:rsid w:val="00113914"/>
    <w:rsid w:val="001704C1"/>
    <w:rsid w:val="001851D8"/>
    <w:rsid w:val="00185B2A"/>
    <w:rsid w:val="00193BAA"/>
    <w:rsid w:val="001B6375"/>
    <w:rsid w:val="001D3C27"/>
    <w:rsid w:val="001D471C"/>
    <w:rsid w:val="001D51B8"/>
    <w:rsid w:val="002052BD"/>
    <w:rsid w:val="00226C34"/>
    <w:rsid w:val="002A6B0C"/>
    <w:rsid w:val="002C7B6B"/>
    <w:rsid w:val="002F3228"/>
    <w:rsid w:val="00321827"/>
    <w:rsid w:val="00344D37"/>
    <w:rsid w:val="00347537"/>
    <w:rsid w:val="00367E18"/>
    <w:rsid w:val="003859A7"/>
    <w:rsid w:val="003D5F2F"/>
    <w:rsid w:val="003F3E25"/>
    <w:rsid w:val="004376DF"/>
    <w:rsid w:val="004837EB"/>
    <w:rsid w:val="00487743"/>
    <w:rsid w:val="004C57B3"/>
    <w:rsid w:val="004D0A0B"/>
    <w:rsid w:val="00537A36"/>
    <w:rsid w:val="005436EC"/>
    <w:rsid w:val="00573792"/>
    <w:rsid w:val="0057463C"/>
    <w:rsid w:val="005B2D57"/>
    <w:rsid w:val="0061436B"/>
    <w:rsid w:val="0062506B"/>
    <w:rsid w:val="00683C57"/>
    <w:rsid w:val="00695DB0"/>
    <w:rsid w:val="006962A2"/>
    <w:rsid w:val="00697A3B"/>
    <w:rsid w:val="006B1241"/>
    <w:rsid w:val="006D49E1"/>
    <w:rsid w:val="007002EC"/>
    <w:rsid w:val="007163B4"/>
    <w:rsid w:val="00722C92"/>
    <w:rsid w:val="00727D2D"/>
    <w:rsid w:val="00745630"/>
    <w:rsid w:val="007767D3"/>
    <w:rsid w:val="007A0E32"/>
    <w:rsid w:val="007F30F2"/>
    <w:rsid w:val="007F7AF6"/>
    <w:rsid w:val="00821538"/>
    <w:rsid w:val="00875807"/>
    <w:rsid w:val="008818D0"/>
    <w:rsid w:val="008A3D3F"/>
    <w:rsid w:val="008C71B5"/>
    <w:rsid w:val="008D3FDF"/>
    <w:rsid w:val="008E181E"/>
    <w:rsid w:val="00944C2E"/>
    <w:rsid w:val="00945219"/>
    <w:rsid w:val="009B219F"/>
    <w:rsid w:val="009B744A"/>
    <w:rsid w:val="00A31C38"/>
    <w:rsid w:val="00A46343"/>
    <w:rsid w:val="00A63D14"/>
    <w:rsid w:val="00AB08D6"/>
    <w:rsid w:val="00AE138D"/>
    <w:rsid w:val="00B1315C"/>
    <w:rsid w:val="00B51077"/>
    <w:rsid w:val="00B67AA0"/>
    <w:rsid w:val="00B97064"/>
    <w:rsid w:val="00B97531"/>
    <w:rsid w:val="00BB72BA"/>
    <w:rsid w:val="00BF24A6"/>
    <w:rsid w:val="00BF7669"/>
    <w:rsid w:val="00C4680C"/>
    <w:rsid w:val="00C616C1"/>
    <w:rsid w:val="00C87349"/>
    <w:rsid w:val="00CC7CB5"/>
    <w:rsid w:val="00CF2C2F"/>
    <w:rsid w:val="00D62065"/>
    <w:rsid w:val="00D6764D"/>
    <w:rsid w:val="00D74F2E"/>
    <w:rsid w:val="00DA66D5"/>
    <w:rsid w:val="00DB0E9B"/>
    <w:rsid w:val="00DB54E4"/>
    <w:rsid w:val="00DB579A"/>
    <w:rsid w:val="00DF7E85"/>
    <w:rsid w:val="00E052D8"/>
    <w:rsid w:val="00E37B45"/>
    <w:rsid w:val="00EB5F77"/>
    <w:rsid w:val="00ED36BB"/>
    <w:rsid w:val="00ED5721"/>
    <w:rsid w:val="00EE1647"/>
    <w:rsid w:val="00F016A5"/>
    <w:rsid w:val="00F15A48"/>
    <w:rsid w:val="00F254A4"/>
    <w:rsid w:val="00F44721"/>
    <w:rsid w:val="00F80AC3"/>
    <w:rsid w:val="00FE13B8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37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37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7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7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7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37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37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7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7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7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St-1255/2016-4</izvorni_sadrzaj>
    <derivirana_varijabla naziv="DomainObject.Oznaka_1">St-1255/2016-4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St-1255/2016</izvorni_sadrzaj>
    <derivirana_varijabla naziv="DomainObject.Predmet.OznakaBroj_1">St-1255/2016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St-7/16</izvorni_sadrzaj>
    <derivirana_varijabla naziv="DomainObject.Predmet.PrimjedbaSuca_1">Veza St-7/16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ARCUS GRADNJA d.o.o.</izvorni_sadrzaj>
    <derivirana_varijabla naziv="DomainObject.Predmet.ProtustrankaFormated_1">  ARCUS GRADNJA d.o.o.</derivirana_varijabla>
  </DomainObject.Predmet.ProtustrankaFormated>
  <DomainObject.Predmet.ProtustrankaFormatedOIB>
    <izvorni_sadrzaj>  ARCUS GRADNJA d.o.o., OIB 98282206000</izvorni_sadrzaj>
    <derivirana_varijabla naziv="DomainObject.Predmet.ProtustrankaFormatedOIB_1">  ARCUS GRADNJA d.o.o., OIB 98282206000</derivirana_varijabla>
  </DomainObject.Predmet.ProtustrankaFormatedOIB>
  <DomainObject.Predmet.ProtustrankaFormatedWithAdress>
    <izvorni_sadrzaj> ARCUS GRADNJA d.o.o., Mavrinci 111f, 51219 Čavle</izvorni_sadrzaj>
    <derivirana_varijabla naziv="DomainObject.Predmet.ProtustrankaFormatedWithAdress_1"> ARCUS GRADNJA d.o.o., Mavrinci 111f, 51219 Čavle</derivirana_varijabla>
  </DomainObject.Predmet.ProtustrankaFormatedWithAdress>
  <DomainObject.Predmet.ProtustrankaFormatedWithAdressOIB>
    <izvorni_sadrzaj> ARCUS GRADNJA d.o.o., OIB 98282206000, Mavrinci 111f, 51219 Čavle</izvorni_sadrzaj>
    <derivirana_varijabla naziv="DomainObject.Predmet.ProtustrankaFormatedWithAdressOIB_1"> ARCUS GRADNJA d.o.o., OIB 98282206000, Mavrinci 111f, 51219 Čavle</derivirana_varijabla>
  </DomainObject.Predmet.ProtustrankaFormatedWithAdressOIB>
  <DomainObject.Predmet.ProtustrankaWithAdress>
    <izvorni_sadrzaj>ARCUS GRADNJA d.o.o. Mavrinci 111f, 51219 Čavle</izvorni_sadrzaj>
    <derivirana_varijabla naziv="DomainObject.Predmet.ProtustrankaWithAdress_1">ARCUS GRADNJA d.o.o. Mavrinci 111f, 51219 Čavle</derivirana_varijabla>
  </DomainObject.Predmet.ProtustrankaWithAdress>
  <DomainObject.Predmet.ProtustrankaWithAdressOIB>
    <izvorni_sadrzaj>ARCUS GRADNJA d.o.o., OIB 98282206000, Mavrinci 111f, 51219 Čavle</izvorni_sadrzaj>
    <derivirana_varijabla naziv="DomainObject.Predmet.ProtustrankaWithAdressOIB_1">ARCUS GRADNJA d.o.o., OIB 98282206000, Mavrinci 111f, 51219 Čavle</derivirana_varijabla>
  </DomainObject.Predmet.ProtustrankaWithAdressOIB>
  <DomainObject.Predmet.ProtustrankaNazivFormated>
    <izvorni_sadrzaj>ARCUS GRADNJA d.o.o.</izvorni_sadrzaj>
    <derivirana_varijabla naziv="DomainObject.Predmet.ProtustrankaNazivFormated_1">ARCUS GRADNJA d.o.o.</derivirana_varijabla>
  </DomainObject.Predmet.ProtustrankaNazivFormated>
  <DomainObject.Predmet.ProtustrankaNazivFormatedOIB>
    <izvorni_sadrzaj>ARCUS GRADNJA d.o.o., OIB 98282206000</izvorni_sadrzaj>
    <derivirana_varijabla naziv="DomainObject.Predmet.ProtustrankaNazivFormatedOIB_1">ARCUS GRADNJA d.o.o., OIB 98282206000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</izvorni_sadrzaj>
    <derivirana_varijabla naziv="DomainObject.Predmet.StrankaFormated_1">  ERSTE &amp; STEIERMARKISCHE BANK d.d.</derivirana_varijabla>
  </DomainObject.Predmet.StrankaFormated>
  <DomainObject.Predmet.StrankaFormatedOIB>
    <izvorni_sadrzaj>  ERSTE &amp; STEIERMARKISCHE BANK d.d., OIB 23057039320</izvorni_sadrzaj>
    <derivirana_varijabla naziv="DomainObject.Predmet.StrankaFormatedOIB_1">  ERSTE &amp; STEIERMARKISCHE BANK d.d., OIB 23057039320</derivirana_varijabla>
  </DomainObject.Predmet.StrankaFormatedOIB>
  <DomainObject.Predmet.StrankaFormatedWithAdress>
    <izvorni_sadrzaj> ERSTE &amp; STEIERMARKISCHE BANK d.d., Jadranski trg 3a, 51000 Rijeka</izvorni_sadrzaj>
    <derivirana_varijabla naziv="DomainObject.Predmet.StrankaFormatedWithAdress_1"> ERSTE &amp; STEIERMARKISCHE BANK d.d., Jadranski trg 3a, 51000 Rijeka</derivirana_varijabla>
  </DomainObject.Predmet.StrankaFormatedWithAdress>
  <DomainObject.Predmet.StrankaFormatedWithAdressOIB>
    <izvorni_sadrzaj> ERSTE &amp; STEIERMARKISCHE BANK d.d., OIB 23057039320, Jadranski trg 3a, 51000 Rijeka</izvorni_sadrzaj>
    <derivirana_varijabla naziv="DomainObject.Predmet.StrankaFormatedWithAdressOIB_1"> ERSTE &amp; STEIERMARKISCHE BANK d.d., OIB 23057039320, Jadranski trg 3a, 51000 Rijeka</derivirana_varijabla>
  </DomainObject.Predmet.StrankaFormatedWithAdressOIB>
  <DomainObject.Predmet.StrankaWithAdress>
    <izvorni_sadrzaj>ERSTE &amp; STEIERMARKISCHE BANK d.d. Jadranski trg 3a,51000 Rijeka</izvorni_sadrzaj>
    <derivirana_varijabla naziv="DomainObject.Predmet.StrankaWithAdress_1">ERSTE &amp; STEIERMARKISCHE BANK d.d. Jadranski trg 3a,51000 Rijeka</derivirana_varijabla>
  </DomainObject.Predmet.StrankaWithAdress>
  <DomainObject.Predmet.StrankaWithAdressOIB>
    <izvorni_sadrzaj>ERSTE &amp; STEIERMARKISCHE BANK d.d., OIB 23057039320, Jadranski trg 3a,51000 Rijeka</izvorni_sadrzaj>
    <derivirana_varijabla naziv="DomainObject.Predmet.StrankaWithAdressOIB_1">ERSTE &amp; STEIERMARKISCHE BANK d.d., OIB 23057039320, Jadranski trg 3a,51000 Rijeka</derivirana_varijabla>
  </DomainObject.Predmet.StrankaWithAdressOIB>
  <DomainObject.Predmet.StrankaNazivFormated>
    <izvorni_sadrzaj>ERSTE &amp; STEIERMARKISCHE BANK d.d.</izvorni_sadrzaj>
    <derivirana_varijabla naziv="DomainObject.Predmet.StrankaNazivFormated_1">ERSTE &amp; STEIERMARKISCHE BANK d.d.</derivirana_varijabla>
  </DomainObject.Predmet.StrankaNazivFormated>
  <DomainObject.Predmet.StrankaNazivFormatedOIB>
    <izvorni_sadrzaj>ERSTE &amp; STEIERMARKISCHE BANK d.d., OIB 23057039320</izvorni_sadrzaj>
    <derivirana_varijabla naziv="DomainObject.Predmet.StrankaNazivFormatedOIB_1">ERSTE &amp; STEIERMARKISCHE BANK d.d.,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ERSTE &amp; STEIERMARKISCHE BANK d.d.</item>
    </izvorni_sadrzaj>
    <derivirana_varijabla naziv="DomainObject.Predmet.StrankaListFormated_1">
      <item>ERSTE &amp; STEIERMARKISCHE BANK d.d.</item>
    </derivirana_varijabla>
  </DomainObject.Predmet.StrankaListFormated>
  <DomainObject.Predmet.StrankaListFormatedOIB>
    <izvorni_sadrzaj>
      <item>ERSTE &amp; STEIERMARKISCHE BANK d.d., OIB 23057039320</item>
    </izvorni_sadrzaj>
    <derivirana_varijabla naziv="DomainObject.Predmet.StrankaListFormatedOIB_1">
      <item>ERSTE &amp; STEIERMARKISCHE BANK d.d., OIB 23057039320</item>
    </derivirana_varijabla>
  </DomainObject.Predmet.StrankaListFormatedOIB>
  <DomainObject.Predmet.StrankaListFormatedWithAdress>
    <izvorni_sadrzaj>
      <item>ERSTE &amp; STEIERMARKISCHE BANK d.d., Jadranski trg 3a, 51000 Rijeka</item>
    </izvorni_sadrzaj>
    <derivirana_varijabla naziv="DomainObject.Predmet.StrankaListFormatedWithAdress_1">
      <item>ERSTE &amp; STEIERMARKISCHE BANK d.d., Jadranski trg 3a, 51000 Rijeka</item>
    </derivirana_varijabla>
  </DomainObject.Predmet.StrankaListFormatedWithAdress>
  <DomainObject.Predmet.StrankaListFormatedWithAdressOIB>
    <izvorni_sadrzaj>
      <item>ERSTE &amp; STEIERMARKISCHE BANK d.d., OIB 23057039320, Jadranski trg 3a, 51000 Rijeka</item>
    </izvorni_sadrzaj>
    <derivirana_varijabla naziv="DomainObject.Predmet.StrankaListFormatedWithAdressOIB_1">
      <item>ERSTE &amp; STEIERMARKISCHE BANK d.d., OIB 23057039320, Jadranski trg 3a, 51000 Rijeka</item>
    </derivirana_varijabla>
  </DomainObject.Predmet.StrankaListFormatedWithAdressOIB>
  <DomainObject.Predmet.StrankaListNazivFormated>
    <izvorni_sadrzaj>
      <item>ERSTE &amp; STEIERMARKISCHE BANK d.d.</item>
    </izvorni_sadrzaj>
    <derivirana_varijabla naziv="DomainObject.Predmet.StrankaListNazivFormated_1">
      <item>ERSTE &amp; STEIERMARKISCHE BANK d.d.</item>
    </derivirana_varijabla>
  </DomainObject.Predmet.StrankaListNazivFormated>
  <DomainObject.Predmet.StrankaListNazivFormatedOIB>
    <izvorni_sadrzaj>
      <item>ERSTE &amp; STEIERMARKISCHE BANK d.d., OIB 23057039320</item>
    </izvorni_sadrzaj>
    <derivirana_varijabla naziv="DomainObject.Predmet.StrankaListNazivFormatedOIB_1">
      <item>ERSTE &amp; STEIERMARKISCHE BANK d.d., OIB 23057039320</item>
    </derivirana_varijabla>
  </DomainObject.Predmet.StrankaListNazivFormatedOIB>
  <DomainObject.Predmet.ProtuStrankaListFormated>
    <izvorni_sadrzaj>
      <item>ARCUS GRADNJA d.o.o.</item>
    </izvorni_sadrzaj>
    <derivirana_varijabla naziv="DomainObject.Predmet.ProtuStrankaListFormated_1">
      <item>ARCUS GRADNJA d.o.o.</item>
    </derivirana_varijabla>
  </DomainObject.Predmet.ProtuStrankaListFormated>
  <DomainObject.Predmet.ProtuStrankaListFormatedOIB>
    <izvorni_sadrzaj>
      <item>ARCUS GRADNJA d.o.o., OIB 98282206000</item>
    </izvorni_sadrzaj>
    <derivirana_varijabla naziv="DomainObject.Predmet.ProtuStrankaListFormatedOIB_1">
      <item>ARCUS GRADNJA d.o.o., OIB 98282206000</item>
    </derivirana_varijabla>
  </DomainObject.Predmet.ProtuStrankaListFormatedOIB>
  <DomainObject.Predmet.ProtuStrankaListFormatedWithAdress>
    <izvorni_sadrzaj>
      <item>ARCUS GRADNJA d.o.o., Mavrinci 111f, 51219 Čavle</item>
    </izvorni_sadrzaj>
    <derivirana_varijabla naziv="DomainObject.Predmet.ProtuStrankaListFormatedWithAdress_1">
      <item>ARCUS GRADNJA d.o.o., Mavrinci 111f, 51219 Čavle</item>
    </derivirana_varijabla>
  </DomainObject.Predmet.ProtuStrankaListFormatedWithAdress>
  <DomainObject.Predmet.ProtuStrankaListFormatedWithAdressOIB>
    <izvorni_sadrzaj>
      <item>ARCUS GRADNJA d.o.o., OIB 98282206000, Mavrinci 111f, 51219 Čavle</item>
    </izvorni_sadrzaj>
    <derivirana_varijabla naziv="DomainObject.Predmet.ProtuStrankaListFormatedWithAdressOIB_1">
      <item>ARCUS GRADNJA d.o.o., OIB 98282206000, Mavrinci 111f, 51219 Čavle</item>
    </derivirana_varijabla>
  </DomainObject.Predmet.ProtuStrankaListFormatedWithAdressOIB>
  <DomainObject.Predmet.ProtuStrankaListNazivFormated>
    <izvorni_sadrzaj>
      <item>ARCUS GRADNJA d.o.o.</item>
    </izvorni_sadrzaj>
    <derivirana_varijabla naziv="DomainObject.Predmet.ProtuStrankaListNazivFormated_1">
      <item>ARCUS GRADNJA d.o.o.</item>
    </derivirana_varijabla>
  </DomainObject.Predmet.ProtuStrankaListNazivFormated>
  <DomainObject.Predmet.ProtuStrankaListNazivFormatedOIB>
    <izvorni_sadrzaj>
      <item>ARCUS GRADNJA d.o.o., OIB 98282206000</item>
    </izvorni_sadrzaj>
    <derivirana_varijabla naziv="DomainObject.Predmet.ProtuStrankaListNazivFormatedOIB_1">
      <item>ARCUS GRADNJA d.o.o., OIB 98282206000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St-1255/2016-4</izvorni_sadrzaj>
    <derivirana_varijabla naziv="DomainObject.PoslovniBrojDokumenta_1">St-1255/2016-4</derivirana_varijabla>
  </DomainObject.PoslovniBrojDokumenta>
  <DomainObject.Predmet.StrankaIDrugi>
    <izvorni_sadrzaj>ERSTE &amp; STEIERMARKISCHE BANK d.d.</izvorni_sadrzaj>
    <derivirana_varijabla naziv="DomainObject.Predmet.StrankaIDrugi_1">ERSTE &amp; STEIERMARKISCHE BANK d.d.</derivirana_varijabla>
  </DomainObject.Predmet.StrankaIDrugi>
  <DomainObject.Predmet.ProtustrankaIDrugi>
    <izvorni_sadrzaj>ARCUS GRADNJA d.o.o.</izvorni_sadrzaj>
    <derivirana_varijabla naziv="DomainObject.Predmet.ProtustrankaIDrugi_1">ARCUS GRADNJA d.o.o.</derivirana_varijabla>
  </DomainObject.Predmet.ProtustrankaIDrugi>
  <DomainObject.Predmet.StrankaIDrugiAdressOIB>
    <izvorni_sadrzaj>ERSTE &amp; STEIERMARKISCHE BANK d.d., OIB 23057039320, Jadranski trg 3a, 51000 Rijeka</izvorni_sadrzaj>
    <derivirana_varijabla naziv="DomainObject.Predmet.StrankaIDrugiAdressOIB_1">ERSTE &amp; STEIERMARKISCHE BANK d.d., OIB 23057039320, Jadranski trg 3a, 51000 Rijeka</derivirana_varijabla>
  </DomainObject.Predmet.StrankaIDrugiAdressOIB>
  <DomainObject.Predmet.ProtustrankaIDrugiAdressOIB>
    <izvorni_sadrzaj>ARCUS GRADNJA d.o.o., OIB 98282206000, Mavrinci 111f, 51219 Čavle</izvorni_sadrzaj>
    <derivirana_varijabla naziv="DomainObject.Predmet.ProtustrankaIDrugiAdressOIB_1">ARCUS GRADNJA d.o.o., OIB 98282206000, Mavrinci 111f,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STEIERMARKISCHE BANK d.d.</item>
      <item>ARCUS GRADNJA d.o.o.</item>
    </izvorni_sadrzaj>
    <derivirana_varijabla naziv="DomainObject.Predmet.SudioniciListNaziv_1">
      <item>ERSTE &amp; STEIERMARKISCHE BANK d.d.</item>
      <item>ARCUS GRADNJA d.o.o.</item>
    </derivirana_varijabla>
  </DomainObject.Predmet.SudioniciListNaziv>
  <DomainObject.Predmet.SudioniciListAdressOIB>
    <izvorni_sadrzaj>
      <item>ERSTE &amp; STEIERMARKISCHE BANK d.d., OIB 23057039320, Jadranski trg 3a,51000 Rijeka</item>
      <item>ARCUS GRADNJA d.o.o., OIB 98282206000, Mavrinci 111f,51219 Čavle</item>
    </izvorni_sadrzaj>
    <derivirana_varijabla naziv="DomainObject.Predmet.SudioniciListAdressOIB_1">
      <item>ERSTE &amp; STEIERMARKISCHE BANK d.d., OIB 23057039320, Jadranski trg 3a,51000 Rijeka</item>
      <item>ARCUS GRADNJA d.o.o., OIB 98282206000, Mavrinci 111f,51219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98282206000</item>
    </izvorni_sadrzaj>
    <derivirana_varijabla naziv="DomainObject.Predmet.SudioniciListNazivOIB_1">
      <item>, OIB 23057039320</item>
      <item>, OIB 98282206000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13755C-3F72-45D3-B9FC-AEE65501E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816</properties:Words>
  <properties:Characters>4635</properties:Characters>
  <properties:Lines>118</properties:Lines>
  <properties:Paragraphs>48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2016-11-28T07:39:00Z</dcterms:created>
  <dc:creator>stecaj</dc:creator>
  <cp:lastModifiedBy>Jasna Radulović</cp:lastModifiedBy>
  <cp:lastPrinted>2016-11-28T08:16:00Z</cp:lastPrinted>
  <dcterms:modified xmlns:xsi="http://www.w3.org/2001/XMLSchema-instance" xsi:type="dcterms:W3CDTF">2016-11-28T09:38:00Z</dcterms:modified>
  <cp:revision>23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St-1255/2016-4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