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a861" w14:paraId="fb7a861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36547E">
        <w:t>5250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36547E" w:rsidRPr="00184DB0">
        <w:t>MAJA poljoprivredna zadruga za proizvodnju, trgovinu i usluge, Glina (Grad Glina), Antuna Mihanovića 2, OIB 60561274654</w:t>
      </w:r>
      <w:r w:rsidR="0036547E">
        <w:t>,  dana 20</w:t>
      </w:r>
      <w:r>
        <w:t xml:space="preserve">. </w:t>
      </w:r>
      <w:r w:rsidR="009535DF">
        <w:t>veljače</w:t>
      </w:r>
      <w:r>
        <w:t xml:space="preserve">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36547E" w:rsidRPr="00184DB0">
        <w:t>MAJA poljoprivredna zadruga za proizvodnju, trgovinu i usluge, Glina (Grad Glina), Antuna Mihanovića 2, OIB 60561274654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36547E">
        <w:t>525016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2C3993" w:rsidP="002C3993" w:rsidR="002C3993" w:rsidRPr="00537299">
      <w:pPr>
        <w:ind w:firstLine="708"/>
        <w:jc w:val="both"/>
      </w:pPr>
      <w:r w:rsidRPr="00537299">
        <w:t xml:space="preserve">Financijska agencija, Regionalni centar Zagreb, podnijela je ovom sudu prijedlog za otvaranje stečajnog postupka nad dužnikom </w:t>
      </w:r>
      <w:r w:rsidR="0036547E" w:rsidRPr="00184DB0">
        <w:t>MAJA poljoprivredna zadruga za proizvodnju, trgovinu i usluge, Glina (Grad Glina), Antuna Mihanovića 2, OIB 60561274654</w:t>
      </w:r>
      <w:r w:rsidRPr="00537299">
        <w:t>.</w:t>
      </w:r>
    </w:p>
    <w:p w:rsidRDefault="002C3993" w:rsidP="002C3993" w:rsidR="002C3993">
      <w:pPr>
        <w:jc w:val="both"/>
      </w:pPr>
    </w:p>
    <w:p w:rsidRDefault="002C3993" w:rsidP="002C3993" w:rsidR="002C3993" w:rsidRPr="00537299">
      <w:pPr>
        <w:ind w:firstLine="720"/>
        <w:jc w:val="both"/>
      </w:pPr>
      <w:r w:rsidRPr="00537299"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2C3993" w:rsidP="002C3993" w:rsidR="002C3993" w:rsidRPr="00537299">
      <w:pPr>
        <w:jc w:val="both"/>
      </w:pPr>
      <w:r>
        <w:t>-</w:t>
      </w:r>
      <w:r>
        <w:tab/>
      </w:r>
      <w:r w:rsidRPr="00537299"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2C3993" w:rsidP="002C3993" w:rsidR="002C3993" w:rsidRPr="00537299">
      <w:pPr>
        <w:jc w:val="both"/>
      </w:pPr>
      <w:r w:rsidRPr="00537299">
        <w:t>-</w:t>
      </w:r>
      <w:r w:rsidRPr="00537299">
        <w:tab/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36547E">
        <w:t xml:space="preserve"> u neprekinutom razdoblju od 3667</w:t>
      </w:r>
      <w:r w:rsidRPr="00537299">
        <w:t xml:space="preserve"> dana, u ukupnom iznosu od </w:t>
      </w:r>
      <w:r w:rsidR="0036547E">
        <w:t>5.735.012,16</w:t>
      </w:r>
      <w:r>
        <w:t xml:space="preserve"> kn</w:t>
      </w:r>
      <w:r w:rsidRPr="00537299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C3993" w:rsidP="002C3993" w:rsidR="002C3993" w:rsidRPr="00537299">
      <w:pPr>
        <w:ind w:firstLine="720"/>
        <w:jc w:val="both"/>
      </w:pPr>
    </w:p>
    <w:p w:rsidRDefault="0036547E" w:rsidP="002C3993" w:rsidR="002C3993">
      <w:pPr>
        <w:ind w:firstLine="720"/>
        <w:jc w:val="both"/>
      </w:pPr>
      <w:r>
        <w:t>Sud je rješenjem od 18</w:t>
      </w:r>
      <w:r w:rsidR="002C3993" w:rsidRPr="00537299">
        <w:t xml:space="preserve">. </w:t>
      </w:r>
      <w:r>
        <w:t>siječnja 2018</w:t>
      </w:r>
      <w:r w:rsidR="002C3993" w:rsidRPr="00537299">
        <w:t xml:space="preserve">. pokrenuo prethodni postupak nad dužnikom, te odredio i održao ročište radi očitovanja o prijedlogu za otvaranje stečajnog postupka. </w:t>
      </w:r>
    </w:p>
    <w:p w:rsidRDefault="002C3993" w:rsidP="002C3993" w:rsidR="002C3993">
      <w:pPr>
        <w:ind w:firstLine="720"/>
        <w:jc w:val="both"/>
      </w:pPr>
      <w:r w:rsidRPr="00537299">
        <w:t xml:space="preserve">Podnositelj prijedloga u ovosudni spis dostavio je pisano očitovanje za ročište u kojem navodi da u cijelosti ostaje kod navoda iz podnesenog prijedloga za otvaranje stečajnog postupka. </w:t>
      </w:r>
    </w:p>
    <w:p w:rsidRDefault="002C3993" w:rsidP="002C3993" w:rsidR="002C3993">
      <w:pPr>
        <w:ind w:firstLine="720"/>
        <w:jc w:val="both"/>
      </w:pPr>
      <w:r w:rsidRPr="00537299">
        <w:t>Izvršenim elektronskim pretraživanjem, a u odnosu na popis nekretnina ovog dužnika, utvrđeno je, da isti ne raspolaž</w:t>
      </w:r>
      <w:r>
        <w:t>e nikakvim ne</w:t>
      </w:r>
      <w:r w:rsidR="0036547E">
        <w:t>kretninama (list 93</w:t>
      </w:r>
      <w:r w:rsidRPr="00537299">
        <w:t xml:space="preserve"> spisa). </w:t>
      </w:r>
    </w:p>
    <w:p w:rsidRDefault="002C3993" w:rsidP="002C3993" w:rsidR="002C3993" w:rsidRPr="00537299">
      <w:pPr>
        <w:ind w:firstLine="720"/>
        <w:jc w:val="both"/>
      </w:pPr>
    </w:p>
    <w:p w:rsidRDefault="002C3993" w:rsidP="002C3993" w:rsidR="002C3993">
      <w:pPr>
        <w:jc w:val="both"/>
      </w:pPr>
      <w:r w:rsidRPr="00537299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2C3993" w:rsidP="002C3993" w:rsidR="002C3993">
      <w:pPr>
        <w:jc w:val="both"/>
      </w:pPr>
      <w:r w:rsidRPr="00537299"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2C3993" w:rsidP="002C3993" w:rsidR="002C3993">
      <w:pPr>
        <w:jc w:val="both"/>
      </w:pPr>
      <w:r w:rsidRPr="00537299"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36547E" w:rsidP="00AC775F" w:rsidR="00AC775F">
      <w:pPr>
        <w:jc w:val="center"/>
      </w:pPr>
      <w:r>
        <w:t>U Zagrebu, 20</w:t>
      </w:r>
      <w:r w:rsidR="002811D1">
        <w:t xml:space="preserve">. </w:t>
      </w:r>
      <w:r w:rsidR="00B7099D">
        <w:t>veljače</w:t>
      </w:r>
      <w:r w:rsidR="002811D1">
        <w:t xml:space="preserve">  2018</w:t>
      </w:r>
      <w:r w:rsidR="00AC775F">
        <w:t xml:space="preserve">. </w:t>
      </w:r>
    </w:p>
    <w:p w:rsidRDefault="00AC775F" w:rsidP="0036547E" w:rsidR="00AC775F">
      <w:r>
        <w:t xml:space="preserve">                                                                                                                  </w:t>
      </w:r>
      <w:r w:rsidR="0036547E">
        <w:tab/>
      </w:r>
      <w:r w:rsidR="0036547E">
        <w:tab/>
      </w:r>
      <w:r w:rsidR="00886149">
        <w:t>SUDAC:</w:t>
      </w:r>
    </w:p>
    <w:p w:rsidRDefault="00886149" w:rsidP="00AC775F" w:rsidR="00AC775F">
      <w:pPr>
        <w:jc w:val="right"/>
      </w:pPr>
      <w:r>
        <w:t>LUCIJA BUTIGAN</w:t>
      </w:r>
      <w:r w:rsidR="00C224AF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lastRenderedPageBreak/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C224AF" w:rsidP="00C224AF" w:rsidR="00C224AF">
      <w:pPr>
        <w:ind w:left="4956"/>
      </w:pPr>
      <w:r>
        <w:t>Za točnost otpravka-ovlašteni službenik</w:t>
      </w:r>
    </w:p>
    <w:p w:rsidRDefault="00C224AF" w:rsidP="00C224AF" w:rsidR="00C224AF">
      <w:pPr>
        <w:ind w:left="4956"/>
      </w:pPr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4AF">
          <w:rPr>
            <w:noProof/>
          </w:rPr>
          <w:t>3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36547E">
          <w:t>5250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E4CA5"/>
    <w:rsid w:val="000F143F"/>
    <w:rsid w:val="00184C8B"/>
    <w:rsid w:val="001B2A51"/>
    <w:rsid w:val="0020035F"/>
    <w:rsid w:val="0021012A"/>
    <w:rsid w:val="0027755A"/>
    <w:rsid w:val="002811D1"/>
    <w:rsid w:val="002B4A0D"/>
    <w:rsid w:val="002C3993"/>
    <w:rsid w:val="002E2668"/>
    <w:rsid w:val="002F3C0F"/>
    <w:rsid w:val="0036547E"/>
    <w:rsid w:val="003855AC"/>
    <w:rsid w:val="003E6FF2"/>
    <w:rsid w:val="00430DFC"/>
    <w:rsid w:val="00434720"/>
    <w:rsid w:val="00497B80"/>
    <w:rsid w:val="00497BA4"/>
    <w:rsid w:val="00537E48"/>
    <w:rsid w:val="006A5342"/>
    <w:rsid w:val="007F25F3"/>
    <w:rsid w:val="00835B31"/>
    <w:rsid w:val="00886149"/>
    <w:rsid w:val="0092161E"/>
    <w:rsid w:val="009535DF"/>
    <w:rsid w:val="00987F81"/>
    <w:rsid w:val="00A43A92"/>
    <w:rsid w:val="00A96CDC"/>
    <w:rsid w:val="00AC775F"/>
    <w:rsid w:val="00AF796B"/>
    <w:rsid w:val="00B229F0"/>
    <w:rsid w:val="00B52B98"/>
    <w:rsid w:val="00B7099D"/>
    <w:rsid w:val="00B86C69"/>
    <w:rsid w:val="00C03CEA"/>
    <w:rsid w:val="00C224AF"/>
    <w:rsid w:val="00C376B1"/>
    <w:rsid w:val="00C43B32"/>
    <w:rsid w:val="00C75F8C"/>
    <w:rsid w:val="00CE7E1C"/>
    <w:rsid w:val="00D707AE"/>
    <w:rsid w:val="00DC7CFF"/>
    <w:rsid w:val="00F169F5"/>
    <w:rsid w:val="00F25C54"/>
    <w:rsid w:val="00F53493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2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4A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4A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4A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4A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2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4A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4A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4A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4A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5250</izvorni_sadrzaj>
    <derivirana_varijabla naziv="DomainObject.Predmet.Broj_1">5250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St-5250/2016</izvorni_sadrzaj>
    <derivirana_varijabla naziv="DomainObject.Predmet.OznakaBroj_1">St-5250/2016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 poljoprivredna zadruga za proizvodnju, trgovinu i usluge zastupanog po punomoćniku Stanko Dragić</izvorni_sadrzaj>
    <derivirana_varijabla naziv="DomainObject.Predmet.ProtustrankaFormated_1">  MAJA poljoprivredna zadruga za proizvodnju, trgovinu i usluge zastupanog po punomoćniku Stanko Dragić</derivirana_varijabla>
  </DomainObject.Predmet.ProtustrankaFormated>
  <DomainObject.Predmet.ProtustrankaFormatedOIB>
    <izvorni_sadrzaj>  MAJA poljoprivredna zadruga za proizvodnju, trgovinu i usluge, OIB 60561274654 zastupanog po punomoćniku Stanko Dragić</izvorni_sadrzaj>
    <derivirana_varijabla naziv="DomainObject.Predmet.ProtustrankaFormatedOIB_1">  MAJA poljoprivredna zadruga za proizvodnju, trgovinu i usluge, OIB 60561274654 zastupanog po punomoćniku Stanko Dragić</derivirana_varijabla>
  </DomainObject.Predmet.ProtustrankaFormatedOIB>
  <DomainObject.Predmet.ProtustrankaFormatedWithAdress>
    <izvorni_sadrzaj> MAJA poljoprivredna zadruga za proizvodnju, trgovinu i usluge, Antuna Mihanovića 2, 44400 Glina zastupanog po punomoćniku Stanko Dragić</izvorni_sadrzaj>
    <derivirana_varijabla naziv="DomainObject.Predmet.ProtustrankaFormatedWithAdress_1"> MAJA poljoprivredna zadruga za proizvodnju, trgovinu i usluge, Antuna Mihanovića 2, 44400 Glina zastupanog po punomoćniku Stanko Dragić</derivirana_varijabla>
  </DomainObject.Predmet.ProtustrankaFormatedWithAdress>
  <DomainObject.Predmet.ProtustrankaFormatedWithAdressOIB>
    <izvorni_sadrzaj> MAJA poljoprivredna zadruga za proizvodnju, trgovinu i usluge, OIB 60561274654, Antuna Mihanovića 2, 44400 Glina zastupanog po punomoćniku Stanko Dragić</izvorni_sadrzaj>
    <derivirana_varijabla naziv="DomainObject.Predmet.ProtustrankaFormatedWithAdressOIB_1"> MAJA poljoprivredna zadruga za proizvodnju, trgovinu i usluge, OIB 60561274654, Antuna Mihanovića 2, 44400 Glina zastupanog po punomoćniku Stanko Dragić</derivirana_varijabla>
  </DomainObject.Predmet.ProtustrankaFormatedWithAdressOIB>
  <DomainObject.Predmet.ProtustrankaWithAdress>
    <izvorni_sadrzaj>MAJA poljoprivredna zadruga za proizvodnju, trgovinu i usluge Antuna Mihanovića 2, 44400 Glina</izvorni_sadrzaj>
    <derivirana_varijabla naziv="DomainObject.Predmet.ProtustrankaWithAdress_1">MAJA poljoprivredna zadruga za proizvodnju, trgovinu i usluge Antuna Mihanovića 2, 44400 Glina</derivirana_varijabla>
  </DomainObject.Predmet.ProtustrankaWithAdress>
  <DomainObject.Predmet.ProtustrankaWithAdressOIB>
    <izvorni_sadrzaj>MAJA poljoprivredna zadruga za proizvodnju, trgovinu i usluge, OIB 60561274654, Antuna Mihanovića 2, 44400 Glina</izvorni_sadrzaj>
    <derivirana_varijabla naziv="DomainObject.Predmet.ProtustrankaWithAdressOIB_1">MAJA poljoprivredna zadruga za proizvodnju, trgovinu i usluge, OIB 60561274654, Antuna Mihanovića 2, 44400 Glina</derivirana_varijabla>
  </DomainObject.Predmet.ProtustrankaWithAdressOIB>
  <DomainObject.Predmet.ProtustrankaNazivFormated>
    <izvorni_sadrzaj>MAJA poljoprivredna zadruga za proizvodnju, trgovinu i usluge</izvorni_sadrzaj>
    <derivirana_varijabla naziv="DomainObject.Predmet.ProtustrankaNazivFormated_1">MAJA poljoprivredna zadruga za proizvodnju, trgovinu i usluge</derivirana_varijabla>
  </DomainObject.Predmet.ProtustrankaNazivFormated>
  <DomainObject.Predmet.ProtustrankaNazivFormatedOIB>
    <izvorni_sadrzaj>MAJA poljoprivredna zadruga za proizvodnju, trgovinu i usluge, OIB 60561274654</izvorni_sadrzaj>
    <derivirana_varijabla naziv="DomainObject.Predmet.ProtustrankaNazivFormatedOIB_1">MAJA poljoprivredna zadruga za proizvodnju, trgovinu i usluge, OIB 60561274654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Stanko Dragić</izvorni_sadrzaj>
    <derivirana_varijabla naziv="DomainObject.Predmet.StrankaFormated_1">  FINA Regionalni centar Zagreb; Stanko Dragić</derivirana_varijabla>
  </DomainObject.Predmet.StrankaFormated>
  <DomainObject.Predmet.StrankaFormatedOIB>
    <izvorni_sadrzaj>  FINA Regionalni centar Zagreb, OIB 85821130368; Stanko Dragić, OIB 28793790972</izvorni_sadrzaj>
    <derivirana_varijabla naziv="DomainObject.Predmet.StrankaFormatedOIB_1">  FINA Regionalni centar Zagreb, OIB 85821130368; Stanko Dragić, OIB 28793790972</derivirana_varijabla>
  </DomainObject.Predmet.StrankaFormatedOIB>
  <DomainObject.Predmet.StrankaFormatedWithAdress>
    <izvorni_sadrzaj> FINA Regionalni centar Zagreb, Trg svibanjskih žrtava 1995. 1, 10000 Zagreb; Stanko Dragić, Ivana Gorana Kovačića 3, 47000 Karlovac</izvorni_sadrzaj>
    <derivirana_varijabla naziv="DomainObject.Predmet.StrankaFormatedWithAdress_1"> FINA Regionalni centar Zagreb, Trg svibanjskih žrtava 1995. 1, 10000 Zagreb; Stanko Dragić, Ivana Gorana Kovačića 3, 47000 Karlovac</derivirana_varijabla>
  </DomainObject.Predmet.StrankaFormatedWithAdress>
  <DomainObject.Predmet.StrankaFormatedWithAdressOIB>
    <izvorni_sadrzaj> FINA Regionalni centar Zagreb, OIB 85821130368, Trg svibanjskih žrtava 1995. 1, 10000 Zagreb; Stanko Dragić, OIB 28793790972, Ivana Gorana Kovačića 3, 47000 Karlovac</izvorni_sadrzaj>
    <derivirana_varijabla naziv="DomainObject.Predmet.StrankaFormatedWithAdressOIB_1"> FINA Regionalni centar Zagreb, OIB 85821130368, Trg svibanjskih žrtava 1995. 1, 10000 Zagreb; Stanko Dragić, OIB 28793790972, Ivana Gorana Kovačića 3, 47000 Karlovac</derivirana_varijabla>
  </DomainObject.Predmet.StrankaFormatedWithAdressOIB>
  <DomainObject.Predmet.StrankaWithAdress>
    <izvorni_sadrzaj>FINA Regionalni centar Zagreb Trg svibanjskih žrtava 1995. 1,10000 Zagreb,Stanko Dragić Ivana Gorana Kovačića 3,47000 Karlovac</izvorni_sadrzaj>
    <derivirana_varijabla naziv="DomainObject.Predmet.StrankaWithAdress_1">FINA Regionalni centar Zagreb Trg svibanjskih žrtava 1995. 1,10000 Zagreb,Stanko Dragić Ivana Gorana Kovačića 3,47000 Karlovac</derivirana_varijabla>
  </DomainObject.Predmet.StrankaWithAdress>
  <DomainObject.Predmet.StrankaWithAdressOIB>
    <izvorni_sadrzaj>FINA Regionalni centar Zagreb, OIB 85821130368, Trg svibanjskih žrtava 1995. 1,10000 Zagreb,Stanko Dragić, OIB 28793790972, Ivana Gorana Kovačića 3,47000 Karlovac</izvorni_sadrzaj>
    <derivirana_varijabla naziv="DomainObject.Predmet.StrankaWithAdressOIB_1">FINA Regionalni centar Zagreb, OIB 85821130368, Trg svibanjskih žrtava 1995. 1,10000 Zagreb,Stanko Dragić, OIB 28793790972, Ivana Gorana Kovačića 3,47000 Karlovac</derivirana_varijabla>
  </DomainObject.Predmet.StrankaWithAdressOIB>
  <DomainObject.Predmet.StrankaNazivFormated>
    <izvorni_sadrzaj>FINA Regionalni centar Zagreb,Stanko Dragić</izvorni_sadrzaj>
    <derivirana_varijabla naziv="DomainObject.Predmet.StrankaNazivFormated_1">FINA Regionalni centar Zagreb,Stanko Dragić</derivirana_varijabla>
  </DomainObject.Predmet.StrankaNazivFormated>
  <DomainObject.Predmet.StrankaNazivFormatedOIB>
    <izvorni_sadrzaj>FINA Regionalni centar Zagreb, OIB 85821130368,Stanko Dragić, OIB 28793790972</izvorni_sadrzaj>
    <derivirana_varijabla naziv="DomainObject.Predmet.StrankaNazivFormatedOIB_1">FINA Regionalni centar Zagreb, OIB 85821130368,Stanko Dragić, OIB 28793790972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Stanko Dragić</item>
    </izvorni_sadrzaj>
    <derivirana_varijabla naziv="DomainObject.Predmet.StrankaListFormated_1">
      <item>FINA Regionalni centar Zagreb</item>
      <item>Stanko Dragić</item>
    </derivirana_varijabla>
  </DomainObject.Predmet.StrankaListFormated>
  <DomainObject.Predmet.StrankaListFormatedOIB>
    <izvorni_sadrzaj>
      <item>FINA Regionalni centar Zagreb, OIB 85821130368</item>
      <item>Stanko Dragić, OIB 28793790972</item>
    </izvorni_sadrzaj>
    <derivirana_varijabla naziv="DomainObject.Predmet.StrankaListFormatedOIB_1">
      <item>FINA Regionalni centar Zagreb, OIB 85821130368</item>
      <item>Stanko Dragić, OIB 28793790972</item>
    </derivirana_varijabla>
  </DomainObject.Predmet.StrankaListFormatedOIB>
  <DomainObject.Predmet.StrankaListFormatedWithAdress>
    <izvorni_sadrzaj>
      <item>FINA Regionalni centar Zagreb, Trg svibanjskih žrtava 1995. 1, 10000 Zagreb</item>
      <item>Stanko Dragić, Ivana Gorana Kovačića 3, 47000 Karlovac</item>
    </izvorni_sadrzaj>
    <derivirana_varijabla naziv="DomainObject.Predmet.StrankaListFormatedWithAdress_1">
      <item>FINA Regionalni centar Zagreb, Trg svibanjskih žrtava 1995. 1, 10000 Zagreb</item>
      <item>Stanko Dragić, Ivana Gorana Kovačića 3, 47000 Karlovac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Stanko Dragić, OIB 28793790972, Ivana Gorana Kovačića 3, 47000 Karlovac</item>
    </izvorni_sadrzaj>
    <derivirana_varijabla naziv="DomainObject.Predmet.StrankaListFormatedWithAdressOIB_1">
      <item>FINA Regionalni centar Zagreb, OIB 85821130368, Trg svibanjskih žrtava 1995. 1, 10000 Zagreb</item>
      <item>Stanko Dragić, OIB 28793790972, Ivana Gorana Kovačića 3, 47000 Karlovac</item>
    </derivirana_varijabla>
  </DomainObject.Predmet.StrankaListFormatedWithAdressOIB>
  <DomainObject.Predmet.StrankaListNazivFormated>
    <izvorni_sadrzaj>
      <item>FINA Regionalni centar Zagreb</item>
      <item>Stanko Dragić</item>
    </izvorni_sadrzaj>
    <derivirana_varijabla naziv="DomainObject.Predmet.StrankaListNazivFormated_1">
      <item>FINA Regionalni centar Zagreb</item>
      <item>Stanko Dragić</item>
    </derivirana_varijabla>
  </DomainObject.Predmet.StrankaListNazivFormated>
  <DomainObject.Predmet.StrankaListNazivFormatedOIB>
    <izvorni_sadrzaj>
      <item>FINA Regionalni centar Zagreb, OIB 85821130368</item>
      <item>Stanko Dragić, OIB 28793790972</item>
    </izvorni_sadrzaj>
    <derivirana_varijabla naziv="DomainObject.Predmet.StrankaListNazivFormatedOIB_1">
      <item>FINA Regionalni centar Zagreb, OIB 85821130368</item>
      <item>Stanko Dragić, OIB 28793790972</item>
    </derivirana_varijabla>
  </DomainObject.Predmet.StrankaListNazivFormatedOIB>
  <DomainObject.Predmet.ProtuStrankaListFormated>
    <izvorni_sadrzaj>
      <item>MAJA poljoprivredna zadruga za proizvodnju, trgovinu i usluge zastupanog po punomoćniku Stanko Dragić</item>
    </izvorni_sadrzaj>
    <derivirana_varijabla naziv="DomainObject.Predmet.ProtuStrankaListFormated_1">
      <item>MAJA poljoprivredna zadruga za proizvodnju, trgovinu i usluge zastupanog po punomoćniku Stanko Dragić</item>
    </derivirana_varijabla>
  </DomainObject.Predmet.ProtuStrankaListFormated>
  <DomainObject.Predmet.ProtuStrankaListFormatedOIB>
    <izvorni_sadrzaj>
      <item>MAJA poljoprivredna zadruga za proizvodnju, trgovinu i usluge, OIB 60561274654 zastupanog po punomoćniku Stanko Dragić</item>
    </izvorni_sadrzaj>
    <derivirana_varijabla naziv="DomainObject.Predmet.ProtuStrankaListFormatedOIB_1">
      <item>MAJA poljoprivredna zadruga za proizvodnju, trgovinu i usluge, OIB 60561274654 zastupanog po punomoćniku Stanko Dragić</item>
    </derivirana_varijabla>
  </DomainObject.Predmet.ProtuStrankaListFormatedOIB>
  <DomainObject.Predmet.ProtuStrankaListFormatedWithAdress>
    <izvorni_sadrzaj>
      <item>MAJA poljoprivredna zadruga za proizvodnju, trgovinu i usluge, Antuna Mihanovića 2, 44400 Glina zastupanog po punomoćniku Stanko Dragić</item>
    </izvorni_sadrzaj>
    <derivirana_varijabla naziv="DomainObject.Predmet.ProtuStrankaListFormatedWithAdress_1">
      <item>MAJA poljoprivredna zadruga za proizvodnju, trgovinu i usluge, Antuna Mihanovića 2, 44400 Glina zastupanog po punomoćniku Stanko Dragić</item>
    </derivirana_varijabla>
  </DomainObject.Predmet.ProtuStrankaListFormatedWithAdress>
  <DomainObject.Predmet.ProtuStrankaListFormatedWithAdressOIB>
    <izvorni_sadrzaj>
      <item>MAJA poljoprivredna zadruga za proizvodnju, trgovinu i usluge, OIB 60561274654, Antuna Mihanovića 2, 44400 Glina zastupanog po punomoćniku Stanko Dragić</item>
    </izvorni_sadrzaj>
    <derivirana_varijabla naziv="DomainObject.Predmet.ProtuStrankaListFormatedWithAdressOIB_1">
      <item>MAJA poljoprivredna zadruga za proizvodnju, trgovinu i usluge, OIB 60561274654, Antuna Mihanovića 2, 44400 Glina zastupanog po punomoćniku Stanko Dragić</item>
    </derivirana_varijabla>
  </DomainObject.Predmet.ProtuStrankaListFormatedWithAdressOIB>
  <DomainObject.Predmet.ProtuStrankaListNazivFormated>
    <izvorni_sadrzaj>
      <item>MAJA poljoprivredna zadruga za proizvodnju, trgovinu i usluge</item>
    </izvorni_sadrzaj>
    <derivirana_varijabla naziv="DomainObject.Predmet.ProtuStrankaListNazivFormated_1">
      <item>MAJA poljoprivredna zadruga za proizvodnju, trgovinu i usluge</item>
    </derivirana_varijabla>
  </DomainObject.Predmet.ProtuStrankaListNazivFormated>
  <DomainObject.Predmet.ProtuStrankaListNazivFormatedOIB>
    <izvorni_sadrzaj>
      <item>MAJA poljoprivredna zadruga za proizvodnju, trgovinu i usluge, OIB 60561274654</item>
    </izvorni_sadrzaj>
    <derivirana_varijabla naziv="DomainObject.Predmet.ProtuStrankaListNazivFormatedOIB_1">
      <item>MAJA poljoprivredna zadruga za proizvodnju, trgovinu i usluge, OIB 60561274654</item>
    </derivirana_varijabla>
  </DomainObject.Predmet.ProtuStrankaListNazivFormatedOIB>
  <DomainObject.Predmet.OstaliListFormated>
    <izvorni_sadrzaj>
      <item>Stanko Dragić punomoćnik sudionika u postupku MAJA poljoprivredna zadruga za proizvodnju, trgovinu i usluge</item>
    </izvorni_sadrzaj>
    <derivirana_varijabla naziv="DomainObject.Predmet.OstaliListFormated_1">
      <item>Stanko Dragić punomoćnik sudionika u postupku MAJA poljoprivredna zadruga za proizvodnju, trgovinu i usluge</item>
    </derivirana_varijabla>
  </DomainObject.Predmet.OstaliListFormated>
  <DomainObject.Predmet.OstaliListFormatedOIB>
    <izvorni_sadrzaj>
      <item>Stanko Dragić, OIB 28793790972 punomoćnik sudionika u postupku MAJA poljoprivredna zadruga za proizvodnju, trgovinu i usluge</item>
    </izvorni_sadrzaj>
    <derivirana_varijabla naziv="DomainObject.Predmet.OstaliListFormatedOIB_1">
      <item>Stanko Dragić, OIB 28793790972 punomoćnik sudionika u postupku MAJA poljoprivredna zadruga za proizvodnju, trgovinu i usluge</item>
    </derivirana_varijabla>
  </DomainObject.Predmet.OstaliListFormatedOIB>
  <DomainObject.Predmet.OstaliListFormatedWithAdress>
    <izvorni_sadrzaj>
      <item>Stanko Dragić, Ivana Gorana Kovačića 3, 47000 Karlovac punomoćnik sudionika u postupku MAJA poljoprivredna zadruga za proizvodnju, trgovinu i usluge</item>
    </izvorni_sadrzaj>
    <derivirana_varijabla naziv="DomainObject.Predmet.OstaliListFormatedWithAdress_1">
      <item>Stanko Dragić, Ivana Gorana Kovačića 3, 47000 Karlovac punomoćnik sudionika u postupku MAJA poljoprivredna zadruga za proizvodnju, trgovinu i usluge</item>
    </derivirana_varijabla>
  </DomainObject.Predmet.OstaliListFormatedWithAdress>
  <DomainObject.Predmet.OstaliListFormatedWithAdressOIB>
    <izvorni_sadrzaj>
      <item>Stanko Dragić, OIB 28793790972, Ivana Gorana Kovačića 3, 47000 Karlovac punomoćnik sudionika u postupku MAJA poljoprivredna zadruga za proizvodnju, trgovinu i usluge</item>
    </izvorni_sadrzaj>
    <derivirana_varijabla naziv="DomainObject.Predmet.OstaliListFormatedWithAdressOIB_1">
      <item>Stanko Dragić, OIB 28793790972, Ivana Gorana Kovačića 3, 47000 Karlovac punomoćnik sudionika u postupku MAJA poljoprivredna zadruga za proizvodnju, trgovinu i usluge</item>
    </derivirana_varijabla>
  </DomainObject.Predmet.OstaliListFormatedWithAdressOIB>
  <DomainObject.Predmet.OstaliListNazivFormated>
    <izvorni_sadrzaj>
      <item>Stanko Dragić</item>
    </izvorni_sadrzaj>
    <derivirana_varijabla naziv="DomainObject.Predmet.OstaliListNazivFormated_1">
      <item>Stanko Dragić</item>
    </derivirana_varijabla>
  </DomainObject.Predmet.OstaliListNazivFormated>
  <DomainObject.Predmet.OstaliListNazivFormatedOIB>
    <izvorni_sadrzaj>
      <item>Stanko Dragić, OIB 28793790972</item>
    </izvorni_sadrzaj>
    <derivirana_varijabla naziv="DomainObject.Predmet.OstaliListNazivFormatedOIB_1">
      <item>Stanko Dragić, OIB 28793790972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MAJA poljoprivredna zadruga za proizvodnju, trgovinu i usluge</izvorni_sadrzaj>
    <derivirana_varijabla naziv="DomainObject.Predmet.ProtustrankaIDrugi_1">MAJA poljoprivredna zadruga za proizvodnju,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MAJA poljoprivredna zadruga za proizvodnju, trgovinu i usluge, OIB 60561274654, Antuna Mihanovića 2, 44400 Glina</izvorni_sadrzaj>
    <derivirana_varijabla naziv="DomainObject.Predmet.ProtustrankaIDrugiAdressOIB_1">MAJA poljoprivredna zadruga za proizvodnju, trgovinu i usluge, OIB 60561274654, Antuna Mihanovića 2,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MAJA poljoprivredna zadruga za proizvodnju, trgovinu i usluge</item>
      <item>FINA Regionalni centar Zagreb</item>
      <item>Stanko Dragić</item>
      <item>Stanko Dragić</item>
    </izvorni_sadrzaj>
    <derivirana_varijabla naziv="DomainObject.Predmet.SudioniciListNaziv_1">
      <item>MAJA poljoprivredna zadruga za proizvodnju, trgovinu i usluge</item>
      <item>FINA Regionalni centar Zagreb</item>
      <item>Stanko Dragić</item>
      <item>Stanko Dragić</item>
    </derivirana_varijabla>
  </DomainObject.Predmet.SudioniciListNaziv>
  <DomainObject.Predmet.SudioniciListAdressOIB>
    <izvorni_sadrzaj>
      <item>MAJA poljoprivredna zadruga za proizvodnju, trgovinu i usluge, OIB 60561274654, Antuna Mihanovića 2,44400 Glina</item>
      <item>FINA Regionalni centar Zagreb, OIB 85821130368, Trg svibanjskih žrtava 1995. 1,10000 Zagreb</item>
      <item>Stanko Dragić, OIB 28793790972, Ivana Gorana Kovačića 3,47000 Karlovac</item>
      <item>Stanko Dragić, OIB 28793790972, Ivana Gorana Kovačića 3,47000 Karlovac</item>
    </izvorni_sadrzaj>
    <derivirana_varijabla naziv="DomainObject.Predmet.SudioniciListAdressOIB_1">
      <item>MAJA poljoprivredna zadruga za proizvodnju, trgovinu i usluge, OIB 60561274654, Antuna Mihanovića 2,44400 Glina</item>
      <item>FINA Regionalni centar Zagreb, OIB 85821130368, Trg svibanjskih žrtava 1995. 1,10000 Zagreb</item>
      <item>Stanko Dragić, OIB 28793790972, Ivana Gorana Kovačića 3,47000 Karlovac</item>
      <item>Stanko Dragić, OIB 28793790972, Ivana Gorana Kovačića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60561274654</item>
      <item>, OIB 85821130368</item>
      <item>, OIB 28793790972</item>
      <item>, OIB 28793790972</item>
    </izvorni_sadrzaj>
    <derivirana_varijabla naziv="DomainObject.Predmet.SudioniciListNazivOIB_1">
      <item>, OIB 60561274654</item>
      <item>, OIB 85821130368</item>
      <item>, OIB 28793790972</item>
      <item>, OIB 28793790972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899</properties:Words>
  <properties:Characters>5089</properties:Characters>
  <properties:Lines>105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2018-02-20T09:51:00Z</dcterms:created>
  <dc:creator>Monika Grbac</dc:creator>
  <cp:lastModifiedBy>Monika Grbac</cp:lastModifiedBy>
  <cp:lastPrinted>2018-02-20T09:56:00Z</cp:lastPrinted>
  <dcterms:modified xmlns:xsi="http://www.w3.org/2001/XMLSchema-instance" xsi:type="dcterms:W3CDTF">2018-02-20T09:57:00Z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st-5250-16 MAJA zadruga.docx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