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d510" w14:paraId="2cdd510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893ECA">
        <w:t>321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05B1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893ECA">
        <w:t>FILKO TRADE d.o.o. Sveti Petar Na Moru (Općina Sv. Filip i Jakov), OIB: 39092579429,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893ECA" w:rsidP="00705B14" w:rsidR="00893ECA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893ECA">
        <w:t>FILKO TRADE d.o.o. Sveti Petar Na Moru (Općina Sv. Filip i Jakov), OIB: 39092579429</w:t>
      </w:r>
      <w:r w:rsidR="00A545F6">
        <w:t>,</w:t>
      </w:r>
      <w:r w:rsidR="008019F8">
        <w:t xml:space="preserve"> </w:t>
      </w:r>
      <w:r>
        <w:t xml:space="preserve">na temelju neizvršenih osnova za plaćanje iznosi </w:t>
      </w:r>
      <w:r w:rsidR="00893ECA">
        <w:t>222,39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893ECA">
        <w:t>Aleksandar Colić, Sveti Petar Na Moru,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893ECA">
        <w:t>321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62104">
      <w:rPr>
        <w:noProof/>
      </w:rPr>
      <w:t>2</w:t>
    </w:r>
    <w:r>
      <w:fldChar w:fldCharType="end"/>
    </w:r>
  </w:p>
  <w:p w:rsidRDefault="00F6210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6210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893ECA">
      <w:t>321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595A6E"/>
    <w:rsid w:val="006E23B2"/>
    <w:rsid w:val="006F6E1E"/>
    <w:rsid w:val="00705B14"/>
    <w:rsid w:val="007465D2"/>
    <w:rsid w:val="00755B97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B3549A"/>
    <w:rsid w:val="00CC210B"/>
    <w:rsid w:val="00D94EAF"/>
    <w:rsid w:val="00EF524A"/>
    <w:rsid w:val="00F2052F"/>
    <w:rsid w:val="00F6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FILKO TRADE, društvo s ograničenom odgovornošću za ugostiteljstvo, turizam i trgovinu</izvorni_sadrzaj>
    <derivirana_varijabla naziv="DomainObject.Predmet.ProtustrankaFormated_1">  FILKO TRADE, društvo s ograničenom odgovornošću za ugostiteljstvo, turizam i trgovinu</derivirana_varijabla>
  </DomainObject.Predmet.ProtustrankaFormated>
  <DomainObject.Predmet.ProtustrankaFormatedOIB>
    <izvorni_sadrzaj>  FILKO TRADE, društvo s ograničenom odgovornošću za ugostiteljstvo, turizam i trgovinu, OIB 39092579429</izvorni_sadrzaj>
    <derivirana_varijabla naziv="DomainObject.Predmet.ProtustrankaFormatedOIB_1">  FILKO TRADE, društvo s ograničenom odgovornošću za ugostiteljstvo, turizam i trgovinu, OIB 39092579429</derivirana_varijabla>
  </DomainObject.Predmet.ProtustrankaFormatedOIB>
  <DomainObject.Predmet.ProtustrankaFormatedWithAdress>
    <izvorni_sadrzaj> FILKO TRADE, društvo s ograničenom odgovornošću za ugostiteljstvo, turizam i trgovinu, 23210 Sveti Petar Na Moru</izvorni_sadrzaj>
    <derivirana_varijabla naziv="DomainObject.Predmet.ProtustrankaFormatedWithAdress_1"> FILKO TRADE, društvo s ograničenom odgovornošću za ugostiteljstvo, turizam i trgovinu, 23210 Sveti Petar Na Moru</derivirana_varijabla>
  </DomainObject.Predmet.ProtustrankaFormatedWithAdress>
  <DomainObject.Predmet.ProtustrankaFormatedWithAdressOIB>
    <izvorni_sadrzaj> FILKO TRADE, društvo s ograničenom odgovornošću za ugostiteljstvo, turizam i trgovinu, OIB 39092579429, 23210 Sveti Petar Na Moru</izvorni_sadrzaj>
    <derivirana_varijabla naziv="DomainObject.Predmet.ProtustrankaFormatedWithAdressOIB_1"> FILKO TRADE, društvo s ograničenom odgovornošću za ugostiteljstvo, turizam i trgovinu, OIB 39092579429, 23210 Sveti Petar Na Moru</derivirana_varijabla>
  </DomainObject.Predmet.ProtustrankaFormatedWithAdressOIB>
  <DomainObject.Predmet.ProtustrankaWithAdress>
    <izvorni_sadrzaj>FILKO TRADE, društvo s ograničenom odgovornošću za ugostiteljstvo, turizam i trgovinu 23210 Sveti Petar Na Moru</izvorni_sadrzaj>
    <derivirana_varijabla naziv="DomainObject.Predmet.ProtustrankaWithAdress_1">FILKO TRADE, društvo s ograničenom odgovornošću za ugostiteljstvo, turizam i trgovinu 23210 Sveti Petar Na Moru</derivirana_varijabla>
  </DomainObject.Predmet.ProtustrankaWithAdress>
  <DomainObject.Predmet.ProtustrankaWithAdressOIB>
    <izvorni_sadrzaj>FILKO TRADE, društvo s ograničenom odgovornošću za ugostiteljstvo, turizam i trgovinu, OIB 39092579429, 23210 Sveti Petar Na Moru</izvorni_sadrzaj>
    <derivirana_varijabla naziv="DomainObject.Predmet.ProtustrankaWithAdressOIB_1">FILKO TRADE, društvo s ograničenom odgovornošću za ugostiteljstvo, turizam i trgovinu, OIB 39092579429, 23210 Sveti Petar Na Moru</derivirana_varijabla>
  </DomainObject.Predmet.ProtustrankaWithAdressOIB>
  <DomainObject.Predmet.ProtustrankaNazivFormated>
    <izvorni_sadrzaj>FILKO TRADE, društvo s ograničenom odgovornošću za ugostiteljstvo, turizam i trgovinu</izvorni_sadrzaj>
    <derivirana_varijabla naziv="DomainObject.Predmet.ProtustrankaNazivFormated_1">FILKO TRADE, društvo s ograničenom odgovornošću za ugostiteljstvo, turizam i trgovinu</derivirana_varijabla>
  </DomainObject.Predmet.ProtustrankaNazivFormated>
  <DomainObject.Predmet.ProtustrankaNazivFormatedOIB>
    <izvorni_sadrzaj>FILKO TRADE, društvo s ograničenom odgovornošću za ugostiteljstvo, turizam i trgovinu, OIB 39092579429</izvorni_sadrzaj>
    <derivirana_varijabla naziv="DomainObject.Predmet.ProtustrankaNazivFormatedOIB_1">FILKO TRADE, društvo s ograničenom odgovornošću za ugostiteljstvo, turizam i trgovinu, OIB 39092579429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222.39</izvorni_sadrzaj>
    <derivirana_varijabla naziv="DomainObject.Predmet.TrenutnaVrijednost_1">222.39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FILKO TRADE, društvo s ograničenom odgovornošću za ugostiteljstvo, turizam i trgovinu</item>
    </izvorni_sadrzaj>
    <derivirana_varijabla naziv="DomainObject.Predmet.ProtuStrankaListFormated_1">
      <item>FILKO TRADE, društvo s ograničenom odgovornošću za ugostiteljstvo, turizam i trgovinu</item>
    </derivirana_varijabla>
  </DomainObject.Predmet.ProtuStrankaListFormated>
  <DomainObject.Predmet.ProtuStrankaListFormatedOIB>
    <izvorni_sadrzaj>
      <item>FILKO TRADE, društvo s ograničenom odgovornošću za ugostiteljstvo, turizam i trgovinu, OIB 39092579429</item>
    </izvorni_sadrzaj>
    <derivirana_varijabla naziv="DomainObject.Predmet.ProtuStrankaListFormatedOIB_1">
      <item>FILKO TRADE, društvo s ograničenom odgovornošću za ugostiteljstvo, turizam i trgovinu, OIB 39092579429</item>
    </derivirana_varijabla>
  </DomainObject.Predmet.ProtuStrankaListFormatedOIB>
  <DomainObject.Predmet.ProtuStrankaListFormatedWithAdress>
    <izvorni_sadrzaj>
      <item>FILKO TRADE, društvo s ograničenom odgovornošću za ugostiteljstvo, turizam i trgovinu, 23210 Sveti Petar Na Moru</item>
    </izvorni_sadrzaj>
    <derivirana_varijabla naziv="DomainObject.Predmet.ProtuStrankaListFormatedWithAdress_1">
      <item>FILKO TRADE, društvo s ograničenom odgovornošću za ugostiteljstvo, turizam i trgovinu, 23210 Sveti Petar Na Moru</item>
    </derivirana_varijabla>
  </DomainObject.Predmet.ProtuStrankaListFormatedWithAdress>
  <DomainObject.Predmet.ProtuStrankaListFormatedWithAdressOIB>
    <izvorni_sadrzaj>
      <item>FILKO TRADE, društvo s ograničenom odgovornošću za ugostiteljstvo, turizam i trgovinu, OIB 39092579429, 23210 Sveti Petar Na Moru</item>
    </izvorni_sadrzaj>
    <derivirana_varijabla naziv="DomainObject.Predmet.ProtuStrankaListFormatedWithAdressOIB_1">
      <item>FILKO TRADE, društvo s ograničenom odgovornošću za ugostiteljstvo, turizam i trgovinu, OIB 39092579429, 23210 Sveti Petar Na Moru</item>
    </derivirana_varijabla>
  </DomainObject.Predmet.ProtuStrankaListFormatedWithAdressOIB>
  <DomainObject.Predmet.ProtuStrankaListNazivFormated>
    <izvorni_sadrzaj>
      <item>FILKO TRADE, društvo s ograničenom odgovornošću za ugostiteljstvo, turizam i trgovinu</item>
    </izvorni_sadrzaj>
    <derivirana_varijabla naziv="DomainObject.Predmet.ProtuStrankaListNazivFormated_1">
      <item>FILKO TRADE, društvo s ograničenom odgovornošću za ugostiteljstvo, turizam i trgovinu</item>
    </derivirana_varijabla>
  </DomainObject.Predmet.ProtuStrankaListNazivFormated>
  <DomainObject.Predmet.ProtuStrankaListNazivFormatedOIB>
    <izvorni_sadrzaj>
      <item>FILKO TRADE, društvo s ograničenom odgovornošću za ugostiteljstvo, turizam i trgovinu, OIB 39092579429</item>
    </izvorni_sadrzaj>
    <derivirana_varijabla naziv="DomainObject.Predmet.ProtuStrankaListNazivFormatedOIB_1">
      <item>FILKO TRADE, društvo s ograničenom odgovornošću za ugostiteljstvo, turizam i trgovinu, OIB 39092579429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FILKO TRADE, društvo s ograničenom odgovornošću za ugostiteljstvo, turizam i trgovinu</izvorni_sadrzaj>
    <derivirana_varijabla naziv="DomainObject.Predmet.ProtustrankaIDrugi_1">FILKO TRADE, društvo s ograničenom odgovornošću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FILKO TRADE, društvo s ograničenom odgovornošću za ugostiteljstvo, turizam i trgovinu, OIB 39092579429, 23210 Sveti Petar Na Moru</izvorni_sadrzaj>
    <derivirana_varijabla naziv="DomainObject.Predmet.ProtustrankaIDrugiAdressOIB_1">FILKO TRADE, društvo s ograničenom odgovornošću za ugostiteljstvo, turizam i trgovinu, OIB 39092579429,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FILKO TRADE, društvo s ograničenom odgovornošću za ugostiteljstvo, turizam i trgovinu</item>
    </izvorni_sadrzaj>
    <derivirana_varijabla naziv="DomainObject.Predmet.SudioniciListNaziv_1">
      <item>FINA</item>
      <item>FILKO TRADE, društvo s ograničenom odgovornošću za ugostiteljstvo, turizam i trgovinu</item>
    </derivirana_varijabla>
  </DomainObject.Predmet.SudioniciListNaziv>
  <DomainObject.Predmet.SudioniciListAdressOIB>
    <izvorni_sadrzaj>
      <item>FINA, OIB 85821130368</item>
      <item>FILKO TRADE, društvo s ograničenom odgovornošću za ugostiteljstvo, turizam i trgovinu, OIB 39092579429, 23210 Sveti Petar Na Moru</item>
    </izvorni_sadrzaj>
    <derivirana_varijabla naziv="DomainObject.Predmet.SudioniciListAdressOIB_1">
      <item>FINA, OIB 85821130368</item>
      <item>FILKO TRADE, društvo s ograničenom odgovornošću za ugostiteljstvo, turizam i trgovinu, OIB 39092579429, 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39092579429</item>
    </izvorni_sadrzaj>
    <derivirana_varijabla naziv="DomainObject.Predmet.SudioniciListNazivOIB_1">
      <item>, OIB 85821130368</item>
      <item>, OIB 39092579429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2059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2016-01-19T09:31:00Z</dcterms:created>
  <dc:creator>Tina Grgas</dc:creator>
  <cp:lastModifiedBy>Nena Mužanović</cp:lastModifiedBy>
  <cp:lastPrinted>2016-01-19T09:26:00Z</cp:lastPrinted>
  <dcterms:modified xmlns:xsi="http://www.w3.org/2001/XMLSchema-instance" xsi:type="dcterms:W3CDTF">2016-01-19T09:33:00Z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