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3c4a0" w14:paraId="ca3c4a0" w:rsidRDefault="001C5844" w:rsidP="001C5844" w:rsidR="001C5844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C5844" w:rsidP="001C5844" w:rsidR="001C5844" w:rsidRPr="0058509A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58509A">
        <w:rPr>
          <w:rFonts w:cs="Times New Roman" w:eastAsia="Times New Roman"/>
          <w:bCs/>
          <w:szCs w:val="20"/>
          <w:lang w:eastAsia="en-US" w:val="it-IT"/>
        </w:rPr>
        <w:t xml:space="preserve">     REPUBLIKA HRVATSKA</w:t>
      </w:r>
    </w:p>
    <w:p w:rsidRDefault="001C5844" w:rsidP="001C5844" w:rsidR="001C584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8509A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1C5844" w:rsidP="001C5844" w:rsidR="001C584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1C5844" w:rsidP="001C5844" w:rsidR="001C5844" w:rsidRPr="0058509A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1C5844" w:rsidP="001C5844" w:rsidR="001C5844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1C5844" w:rsidP="001C5844" w:rsidR="001C5844" w:rsidRPr="005D578C">
      <w:pPr>
        <w:jc w:val="center"/>
        <w:rPr>
          <w:rFonts w:cs="Times New Roman" w:eastAsia="Times New Roman"/>
          <w:szCs w:val="24"/>
        </w:rPr>
      </w:pPr>
    </w:p>
    <w:p w:rsidRDefault="001C5844" w:rsidP="001C5844" w:rsidR="001C584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1C5844" w:rsidP="001C5844" w:rsidR="001C5844" w:rsidRPr="005D578C">
      <w:pPr>
        <w:rPr>
          <w:rFonts w:cs="Times New Roman" w:eastAsia="Times New Roman"/>
          <w:szCs w:val="24"/>
        </w:rPr>
      </w:pPr>
    </w:p>
    <w:p w:rsidRDefault="001C5844" w:rsidP="001C5844" w:rsidR="001C5844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SOCIETAS NEKRETNINE d. o. o. Novigrad, Rotonda 1, OIB 37227558655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130024142,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58509A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>. ožujka 2016.</w:t>
      </w:r>
    </w:p>
    <w:p w:rsidRDefault="001C5844" w:rsidP="001C5844" w:rsidR="001C5844" w:rsidRPr="005D578C">
      <w:pPr>
        <w:rPr>
          <w:rFonts w:cs="Times New Roman" w:eastAsia="Times New Roman"/>
          <w:szCs w:val="24"/>
        </w:rPr>
      </w:pPr>
    </w:p>
    <w:p w:rsidRDefault="001C5844" w:rsidP="001C5844" w:rsidR="001C584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1C5844" w:rsidP="001C5844" w:rsidR="001C5844" w:rsidRPr="005D578C">
      <w:pPr>
        <w:rPr>
          <w:rFonts w:cs="Times New Roman" w:eastAsia="Times New Roman"/>
          <w:szCs w:val="24"/>
        </w:rPr>
      </w:pPr>
    </w:p>
    <w:p w:rsidRDefault="001C5844" w:rsidP="001C5844" w:rsidR="001C5844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SOCIETAS NEKRETNINE d. o. o. Novigrad, Rotonda 1, OIB 37227558655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130024142,</w:t>
      </w:r>
      <w:r w:rsidRPr="005D578C">
        <w:rPr>
          <w:rFonts w:cs="Times New Roman" w:eastAsia="Times New Roman"/>
          <w:szCs w:val="24"/>
        </w:rPr>
        <w:t xml:space="preserve"> s danom </w:t>
      </w:r>
      <w:r w:rsidR="0058509A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1C5844" w:rsidP="001C5844" w:rsidR="001C5844" w:rsidRPr="005D578C">
      <w:pPr>
        <w:rPr>
          <w:rFonts w:cs="Times New Roman" w:eastAsia="Times New Roman"/>
          <w:szCs w:val="24"/>
        </w:rPr>
      </w:pPr>
    </w:p>
    <w:p w:rsidRDefault="001C5844" w:rsidP="001C5844" w:rsidR="001C5844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1C5844" w:rsidP="001C5844" w:rsidR="001C5844">
      <w:pPr>
        <w:rPr>
          <w:rFonts w:cs="Times New Roman" w:eastAsia="Times New Roman"/>
          <w:szCs w:val="20"/>
        </w:rPr>
      </w:pPr>
    </w:p>
    <w:p w:rsidRDefault="001C5844" w:rsidP="001C5844" w:rsidR="001C584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SOCIETAS NEKRETNINE d. o. o. Novigrad, Rotonda 1, OIB 37227558655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130024142.</w:t>
      </w:r>
    </w:p>
    <w:p w:rsidRDefault="001C5844" w:rsidP="001C5844" w:rsidR="001C5844">
      <w:pPr>
        <w:ind w:firstLine="709"/>
        <w:rPr>
          <w:rFonts w:cs="Times New Roman" w:eastAsia="Times New Roman"/>
          <w:szCs w:val="24"/>
        </w:rPr>
      </w:pPr>
    </w:p>
    <w:p w:rsidRDefault="001C5844" w:rsidP="001C5844" w:rsidR="001C584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SOCIETAS NEKRETNINE d. o. o. Novigrad, Rotonda 1, OIB 37227558655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130024142.</w:t>
      </w:r>
    </w:p>
    <w:p w:rsidRDefault="001C5844" w:rsidP="001C5844" w:rsidR="001C5844">
      <w:pPr>
        <w:rPr>
          <w:rFonts w:cs="Times New Roman" w:eastAsia="Times New Roman"/>
          <w:szCs w:val="24"/>
        </w:rPr>
      </w:pPr>
    </w:p>
    <w:p w:rsidRDefault="001C5844" w:rsidP="001C5844" w:rsidR="001C5844" w:rsidRPr="005D578C">
      <w:pPr>
        <w:rPr>
          <w:rFonts w:cs="Times New Roman" w:eastAsia="Times New Roman"/>
          <w:szCs w:val="24"/>
        </w:rPr>
      </w:pPr>
    </w:p>
    <w:p w:rsidRDefault="001C5844" w:rsidP="001C5844" w:rsidR="001C5844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1C5844" w:rsidP="001C5844" w:rsidR="001C5844">
      <w:pPr>
        <w:ind w:firstLine="708"/>
        <w:rPr>
          <w:rFonts w:cs="Times New Roman" w:eastAsia="Times New Roman"/>
          <w:szCs w:val="24"/>
        </w:rPr>
      </w:pPr>
    </w:p>
    <w:p w:rsidRDefault="001C5844" w:rsidP="001C5844" w:rsidR="001C584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SOCIET</w:t>
      </w:r>
      <w:r w:rsidR="00026439">
        <w:rPr>
          <w:rFonts w:cs="Times New Roman" w:eastAsia="Times New Roman"/>
          <w:szCs w:val="24"/>
        </w:rPr>
        <w:t>AS NEKRETNINE d. o. o. Novigrad</w:t>
      </w:r>
      <w:r>
        <w:rPr>
          <w:rFonts w:cs="Times New Roman" w:eastAsia="Times New Roman"/>
          <w:szCs w:val="24"/>
        </w:rPr>
        <w:t xml:space="preserve">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12.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St-939/2015-3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1C5844" w:rsidP="001C5844" w:rsidR="001C5844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1C5844" w:rsidP="001C5844" w:rsidR="001C5844" w:rsidRPr="005D578C">
      <w:pPr>
        <w:rPr>
          <w:rFonts w:cs="Times New Roman" w:eastAsia="Times New Roman"/>
          <w:szCs w:val="24"/>
        </w:rPr>
      </w:pPr>
    </w:p>
    <w:p w:rsidRDefault="001C5844" w:rsidP="001C5844" w:rsidR="001C584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58509A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1C5844" w:rsidP="001C5844" w:rsidR="001C5844">
      <w:pPr>
        <w:rPr>
          <w:rFonts w:cs="Times New Roman" w:eastAsia="Times New Roman"/>
          <w:szCs w:val="24"/>
        </w:rPr>
      </w:pPr>
    </w:p>
    <w:p w:rsidRDefault="001C5844" w:rsidP="001C5844" w:rsidR="001C584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1C5844" w:rsidP="001C5844" w:rsidR="001C584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  <w:r w:rsidR="00FC787E">
        <w:rPr>
          <w:rFonts w:cs="Times New Roman" w:eastAsia="Times New Roman"/>
          <w:szCs w:val="24"/>
        </w:rPr>
        <w:t>, v. r.</w:t>
      </w:r>
    </w:p>
    <w:p w:rsidRDefault="001C5844" w:rsidP="001C5844" w:rsidR="001C5844">
      <w:pPr>
        <w:jc w:val="left"/>
        <w:rPr>
          <w:rFonts w:cs="Times New Roman" w:eastAsia="Times New Roman"/>
          <w:szCs w:val="24"/>
        </w:rPr>
      </w:pPr>
    </w:p>
    <w:p w:rsidRDefault="001C5844" w:rsidP="001C5844" w:rsidR="001C5844" w:rsidRPr="005D578C">
      <w:pPr>
        <w:jc w:val="left"/>
        <w:rPr>
          <w:rFonts w:cs="Times New Roman" w:eastAsia="Times New Roman"/>
          <w:szCs w:val="24"/>
        </w:rPr>
      </w:pPr>
    </w:p>
    <w:p w:rsidRDefault="001C5844" w:rsidP="001C5844" w:rsidR="001C584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1C5844" w:rsidP="001C5844" w:rsidR="001C5844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1C5844" w:rsidP="001C5844" w:rsidR="001C584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1C5844" w:rsidP="001C5844" w:rsidR="001C5844">
      <w:pPr>
        <w:rPr>
          <w:rFonts w:cs="Times New Roman" w:eastAsia="Times New Roman"/>
          <w:szCs w:val="24"/>
        </w:rPr>
      </w:pPr>
    </w:p>
    <w:p w:rsidRDefault="001C5844" w:rsidP="001C5844" w:rsidR="001C5844" w:rsidRPr="005D578C">
      <w:pPr>
        <w:rPr>
          <w:rFonts w:cs="Times New Roman" w:eastAsia="Times New Roman"/>
          <w:szCs w:val="24"/>
        </w:rPr>
      </w:pPr>
    </w:p>
    <w:p w:rsidRDefault="001C5844" w:rsidP="001C5844" w:rsidR="001C584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1C5844" w:rsidP="001C5844" w:rsidR="001C584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1C5844" w:rsidP="001C5844" w:rsidR="001C584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SOCIETAS NEKRETNINE d. o. o. Novigrad, Rotonda 1,</w:t>
      </w:r>
    </w:p>
    <w:p w:rsidRDefault="001C5844" w:rsidP="001C5844" w:rsidR="001C584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osobe ovlaštene za zastupanje dužnika – Bojan Božić, Umag, Bruštoloni 7 i Jacob Sgpigel, Izrael, Tel Aviv, Aluf David 168, </w:t>
      </w:r>
    </w:p>
    <w:p w:rsidRDefault="001C5844" w:rsidP="001C5844" w:rsidR="001C5844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1C5844" w:rsidP="001C5844" w:rsidR="001C584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1C5844" w:rsidP="001C5844" w:rsidR="001C5844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1C5844" w:rsidP="001C5844" w:rsidR="001C5844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1C5844" w:rsidP="001C5844" w:rsidR="001C584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1C5844" w:rsidP="001C5844" w:rsidR="001C584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1C5844" w:rsidP="001C5844" w:rsidR="001C5844"/>
    <w:p w:rsidRDefault="001C5844" w:rsidP="001C5844" w:rsidR="001C5844"/>
    <w:p w:rsidRDefault="001C5844" w:rsidP="001C5844" w:rsidR="001C5844"/>
    <w:p w:rsidRDefault="001C5844" w:rsidP="001C5844" w:rsidR="001C5844"/>
    <w:p w:rsidRDefault="001C5844" w:rsidP="001C5844" w:rsidR="001C5844"/>
    <w:p w:rsidRDefault="001C5844" w:rsidP="001C5844" w:rsidR="001C5844"/>
    <w:p w:rsidRDefault="001C5844" w:rsidP="001C5844" w:rsidR="001C5844"/>
    <w:p w:rsidRDefault="00FC787E" w:rsidR="00387208"/>
    <w:sectPr w:rsidSect="0026233F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5844" w:rsidP="001C5844" w:rsidR="001C5844">
      <w:r>
        <w:separator/>
      </w:r>
    </w:p>
  </w:endnote>
  <w:endnote w:id="0" w:type="continuationSeparator">
    <w:p w:rsidRDefault="001C5844" w:rsidP="001C5844" w:rsidR="001C58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5844" w:rsidP="001C5844" w:rsidR="001C5844">
      <w:r>
        <w:separator/>
      </w:r>
    </w:p>
  </w:footnote>
  <w:footnote w:id="0" w:type="continuationSeparator">
    <w:p w:rsidRDefault="001C5844" w:rsidP="001C5844" w:rsidR="001C58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5844" w:rsidP="0026233F" w:rsidR="0026233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C787E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St-939/2015-5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5844" w:rsidP="0026233F" w:rsidR="0026233F" w:rsidRPr="00A074C3">
    <w:pPr>
      <w:pStyle w:val="Zaglavlje"/>
      <w:jc w:val="right"/>
      <w:rPr>
        <w:szCs w:val="24"/>
      </w:rPr>
    </w:pPr>
    <w:r>
      <w:rPr>
        <w:szCs w:val="24"/>
      </w:rPr>
      <w:t>8 St-939/2015-5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2218"/>
    <w:rsid w:val="00026439"/>
    <w:rsid w:val="001C5844"/>
    <w:rsid w:val="0058509A"/>
    <w:rsid w:val="005F1344"/>
    <w:rsid w:val="0075528E"/>
    <w:rsid w:val="0079403F"/>
    <w:rsid w:val="00AB2218"/>
    <w:rsid w:val="00FC7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584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C584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1C584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58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584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C584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C584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78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787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C787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C787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C787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584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C584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1C584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58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584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C584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C584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78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787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C787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C787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C787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939</izvorni_sadrzaj>
    <derivirana_varijabla naziv="DomainObject.Predmet.Broj_1">939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St-939/2015</izvorni_sadrzaj>
    <derivirana_varijabla naziv="DomainObject.Predmet.OznakaBroj_1">St-939/2015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SOCIETAS NEKRETNINE d.o.o. NOVIGRAD</izvorni_sadrzaj>
    <derivirana_varijabla naziv="DomainObject.Predmet.ProtustrankaFormated_1">  SOCIETAS NEKRETNINE d.o.o. NOVIGRAD</derivirana_varijabla>
  </DomainObject.Predmet.ProtustrankaFormated>
  <DomainObject.Predmet.ProtustrankaFormatedOIB>
    <izvorni_sadrzaj>  SOCIETAS NEKRETNINE d.o.o. NOVIGRAD, OIB 37227558655</izvorni_sadrzaj>
    <derivirana_varijabla naziv="DomainObject.Predmet.ProtustrankaFormatedOIB_1">  SOCIETAS NEKRETNINE d.o.o. NOVIGRAD, OIB 37227558655</derivirana_varijabla>
  </DomainObject.Predmet.ProtustrankaFormatedOIB>
  <DomainObject.Predmet.ProtustrankaFormatedWithAdress>
    <izvorni_sadrzaj> SOCIETAS NEKRETNINE d.o.o. NOVIGRAD, Rotonda 1, 52466 Novigrad</izvorni_sadrzaj>
    <derivirana_varijabla naziv="DomainObject.Predmet.ProtustrankaFormatedWithAdress_1"> SOCIETAS NEKRETNINE d.o.o. NOVIGRAD, Rotonda 1, 52466 Novigrad</derivirana_varijabla>
  </DomainObject.Predmet.ProtustrankaFormatedWithAdress>
  <DomainObject.Predmet.ProtustrankaFormatedWithAdressOIB>
    <izvorni_sadrzaj> SOCIETAS NEKRETNINE d.o.o. NOVIGRAD, OIB 37227558655, Rotonda 1, 52466 Novigrad</izvorni_sadrzaj>
    <derivirana_varijabla naziv="DomainObject.Predmet.ProtustrankaFormatedWithAdressOIB_1"> SOCIETAS NEKRETNINE d.o.o. NOVIGRAD, OIB 37227558655, Rotonda 1, 52466 Novigrad</derivirana_varijabla>
  </DomainObject.Predmet.ProtustrankaFormatedWithAdressOIB>
  <DomainObject.Predmet.ProtustrankaWithAdress>
    <izvorni_sadrzaj>SOCIETAS NEKRETNINE d.o.o. NOVIGRAD Rotonda 1, 52466 Novigrad</izvorni_sadrzaj>
    <derivirana_varijabla naziv="DomainObject.Predmet.ProtustrankaWithAdress_1">SOCIETAS NEKRETNINE d.o.o. NOVIGRAD Rotonda 1, 52466 Novigrad</derivirana_varijabla>
  </DomainObject.Predmet.ProtustrankaWithAdress>
  <DomainObject.Predmet.ProtustrankaWithAdressOIB>
    <izvorni_sadrzaj>SOCIETAS NEKRETNINE d.o.o. NOVIGRAD, OIB 37227558655, Rotonda 1, 52466 Novigrad</izvorni_sadrzaj>
    <derivirana_varijabla naziv="DomainObject.Predmet.ProtustrankaWithAdressOIB_1">SOCIETAS NEKRETNINE d.o.o. NOVIGRAD, OIB 37227558655, Rotonda 1, 52466 Novigrad</derivirana_varijabla>
  </DomainObject.Predmet.ProtustrankaWithAdressOIB>
  <DomainObject.Predmet.ProtustrankaNazivFormated>
    <izvorni_sadrzaj>SOCIETAS NEKRETNINE d.o.o. NOVIGRAD</izvorni_sadrzaj>
    <derivirana_varijabla naziv="DomainObject.Predmet.ProtustrankaNazivFormated_1">SOCIETAS NEKRETNINE d.o.o. NOVIGRAD</derivirana_varijabla>
  </DomainObject.Predmet.ProtustrankaNazivFormated>
  <DomainObject.Predmet.ProtustrankaNazivFormatedOIB>
    <izvorni_sadrzaj>SOCIETAS NEKRETNINE d.o.o. NOVIGRAD, OIB 37227558655</izvorni_sadrzaj>
    <derivirana_varijabla naziv="DomainObject.Predmet.ProtustrankaNazivFormatedOIB_1">SOCIETAS NEKRETNINE d.o.o. NOVIGRAD, OIB 37227558655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6282.22</izvorni_sadrzaj>
    <derivirana_varijabla naziv="DomainObject.Predmet.TrenutnaVrijednost_1">6282.22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SOCIETAS NEKRETNINE d.o.o. NOVIGRAD</item>
    </izvorni_sadrzaj>
    <derivirana_varijabla naziv="DomainObject.Predmet.ProtuStrankaListFormated_1">
      <item>SOCIETAS NEKRETNINE d.o.o. NOVIGRAD</item>
    </derivirana_varijabla>
  </DomainObject.Predmet.ProtuStrankaListFormated>
  <DomainObject.Predmet.ProtuStrankaListFormatedOIB>
    <izvorni_sadrzaj>
      <item>SOCIETAS NEKRETNINE d.o.o. NOVIGRAD, OIB 37227558655</item>
    </izvorni_sadrzaj>
    <derivirana_varijabla naziv="DomainObject.Predmet.ProtuStrankaListFormatedOIB_1">
      <item>SOCIETAS NEKRETNINE d.o.o. NOVIGRAD, OIB 37227558655</item>
    </derivirana_varijabla>
  </DomainObject.Predmet.ProtuStrankaListFormatedOIB>
  <DomainObject.Predmet.ProtuStrankaListFormatedWithAdress>
    <izvorni_sadrzaj>
      <item>SOCIETAS NEKRETNINE d.o.o. NOVIGRAD, Rotonda 1, 52466 Novigrad</item>
    </izvorni_sadrzaj>
    <derivirana_varijabla naziv="DomainObject.Predmet.ProtuStrankaListFormatedWithAdress_1">
      <item>SOCIETAS NEKRETNINE d.o.o. NOVIGRAD, Rotonda 1, 52466 Novigrad</item>
    </derivirana_varijabla>
  </DomainObject.Predmet.ProtuStrankaListFormatedWithAdress>
  <DomainObject.Predmet.ProtuStrankaListFormatedWithAdressOIB>
    <izvorni_sadrzaj>
      <item>SOCIETAS NEKRETNINE d.o.o. NOVIGRAD, OIB 37227558655, Rotonda 1, 52466 Novigrad</item>
    </izvorni_sadrzaj>
    <derivirana_varijabla naziv="DomainObject.Predmet.ProtuStrankaListFormatedWithAdressOIB_1">
      <item>SOCIETAS NEKRETNINE d.o.o. NOVIGRAD, OIB 37227558655, Rotonda 1, 52466 Novigrad</item>
    </derivirana_varijabla>
  </DomainObject.Predmet.ProtuStrankaListFormatedWithAdressOIB>
  <DomainObject.Predmet.ProtuStrankaListNazivFormated>
    <izvorni_sadrzaj>
      <item>SOCIETAS NEKRETNINE d.o.o. NOVIGRAD</item>
    </izvorni_sadrzaj>
    <derivirana_varijabla naziv="DomainObject.Predmet.ProtuStrankaListNazivFormated_1">
      <item>SOCIETAS NEKRETNINE d.o.o. NOVIGRAD</item>
    </derivirana_varijabla>
  </DomainObject.Predmet.ProtuStrankaListNazivFormated>
  <DomainObject.Predmet.ProtuStrankaListNazivFormatedOIB>
    <izvorni_sadrzaj>
      <item>SOCIETAS NEKRETNINE d.o.o. NOVIGRAD, OIB 37227558655</item>
    </izvorni_sadrzaj>
    <derivirana_varijabla naziv="DomainObject.Predmet.ProtuStrankaListNazivFormatedOIB_1">
      <item>SOCIETAS NEKRETNINE d.o.o. NOVIGRAD, OIB 37227558655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SOCIETAS NEKRETNINE d.o.o. NOVIGRAD</izvorni_sadrzaj>
    <derivirana_varijabla naziv="DomainObject.Predmet.ProtustrankaIDrugi_1">SOCIETAS NEKRETNINE d.o.o. NOVIGRAD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SOCIETAS NEKRETNINE d.o.o. NOVIGRAD, OIB 37227558655, Rotonda 1, 52466 Novigrad</izvorni_sadrzaj>
    <derivirana_varijabla naziv="DomainObject.Predmet.ProtustrankaIDrugiAdressOIB_1">SOCIETAS NEKRETNINE d.o.o. NOVIGRAD, OIB 37227558655, Rotonda 1,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SOCIETAS NEKRETNINE d.o.o. NOVIGRAD</item>
    </izvorni_sadrzaj>
    <derivirana_varijabla naziv="DomainObject.Predmet.SudioniciListNaziv_1">
      <item>FINANCIJSKA AGENCIJA, RC RIJEKA, PODRUŽNICA PULA, PULA</item>
      <item>SOCIETAS NEKRETNINE d.o.o. NOVIGRAD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SOCIETAS NEKRETNINE d.o.o. NOVIGRAD, OIB 37227558655, Rotonda 1,52466 Novigrad</item>
    </izvorni_sadrzaj>
    <derivirana_varijabla naziv="DomainObject.Predmet.SudioniciListAdressOIB_1">
      <item>FINANCIJSKA AGENCIJA, RC RIJEKA, PODRUŽNICA PULA, PULA, OIB 85821130368, Ulica grada Vukovara 70,Zagreb</item>
      <item>SOCIETAS NEKRETNINE d.o.o. NOVIGRAD, OIB 37227558655, Rotonda 1,52466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37227558655</item>
    </izvorni_sadrzaj>
    <derivirana_varijabla naziv="DomainObject.Predmet.SudioniciListNazivOIB_1">
      <item>, OIB 85821130368</item>
      <item>, OIB 37227558655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580</properties:Words>
  <properties:Characters>3110</properties:Characters>
  <properties:Lines>84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2016-03-17T09:14:00Z</dcterms:created>
  <dc:creator>Mihaela Kaligari</dc:creator>
  <dc:description/>
  <cp:keywords/>
  <cp:lastModifiedBy>Jasmina Matika</cp:lastModifiedBy>
  <cp:lastPrinted>2016-03-23T06:51:00Z</cp:lastPrinted>
  <dcterms:modified xmlns:xsi="http://www.w3.org/2001/XMLSchema-instance" xsi:type="dcterms:W3CDTF">2016-03-23T07:40:00Z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