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09282" w14:paraId="1f09282" w:rsidRDefault="00137C70" w:rsidR="00137C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78485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7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6324" w:rsidR="00D46324" w:rsidRPr="00507C77">
      <w:pPr>
        <w:rPr>
          <w:rFonts w:cs="Courier New" w:hAnsi="Courier New" w:ascii="Courier New"/>
          <w:b/>
        </w:rPr>
      </w:pPr>
    </w:p>
    <w:p w:rsidRDefault="00507C77" w:rsidP="00507C77" w:rsidR="00507C77" w:rsidRPr="00507C77">
      <w:r w:rsidRPr="00507C77">
        <w:t>REPUBLIKA HRVATSKA</w:t>
      </w:r>
    </w:p>
    <w:p w:rsidRDefault="00507C77" w:rsidP="00507C77" w:rsidR="00507C77" w:rsidRPr="00507C77">
      <w:r w:rsidRPr="00507C77">
        <w:t xml:space="preserve">TRGOVAČKI SUD U ZAGREBU                       </w:t>
      </w:r>
      <w:r w:rsidR="00137C70">
        <w:t xml:space="preserve">                              </w:t>
      </w:r>
      <w:r w:rsidR="00137C70">
        <w:tab/>
      </w:r>
    </w:p>
    <w:p w:rsidRDefault="00507C77" w:rsidP="00507C77" w:rsidR="00507C77" w:rsidRPr="00507C77">
      <w:r w:rsidRPr="00507C77">
        <w:t>Amruševa 2/II</w:t>
      </w:r>
    </w:p>
    <w:p w:rsidRDefault="00507C77" w:rsidP="00507C77" w:rsidR="00507C77" w:rsidRPr="00507C77">
      <w:pPr>
        <w:jc w:val="center"/>
        <w:rPr>
          <w:b/>
        </w:rPr>
      </w:pPr>
      <w:r w:rsidRPr="00507C77">
        <w:t>REPUBLIKA HRVATSKA</w:t>
      </w:r>
    </w:p>
    <w:p w:rsidRDefault="00507C77" w:rsidP="00507C77" w:rsidR="00507C77" w:rsidRPr="003D1917">
      <w:pPr>
        <w:jc w:val="center"/>
      </w:pPr>
      <w:r w:rsidRPr="003D1917">
        <w:t xml:space="preserve">Z A K LJ U Č A K </w:t>
      </w:r>
    </w:p>
    <w:p w:rsidRDefault="007A4D48" w:rsidP="007A4D48" w:rsidR="007A4D48" w:rsidRPr="007C0FBE">
      <w:pPr>
        <w:rPr>
          <w:b/>
        </w:rPr>
      </w:pPr>
    </w:p>
    <w:p w:rsidRDefault="002B0EBD" w:rsidP="00460CCA" w:rsidR="00507C77" w:rsidRPr="00507C77">
      <w:pPr>
        <w:jc w:val="both"/>
        <w:rPr>
          <w:lang w:val="pt-BR"/>
        </w:rPr>
      </w:pPr>
      <w:r w:rsidRPr="00DF5214">
        <w:t xml:space="preserve">Trgovački sud u Zagrebu, po sucu Nikoli Ribariću, u stečajnom predmetu nad dužnikom </w:t>
      </w:r>
      <w:r w:rsidRPr="00EE5685">
        <w:t>KOLPROMET d.o.o. – u stečaju,  Zagreb, Pazinska 31 MBS: 080312995 OIB: 69722991358</w:t>
      </w:r>
      <w:r w:rsidRPr="00DF5214">
        <w:t xml:space="preserve">, dana </w:t>
      </w:r>
      <w:r w:rsidR="001E4AF6">
        <w:t>2</w:t>
      </w:r>
      <w:r w:rsidRPr="00DF5214">
        <w:t>.</w:t>
      </w:r>
      <w:r w:rsidR="001E4AF6">
        <w:t xml:space="preserve"> ožujka</w:t>
      </w:r>
      <w:r w:rsidRPr="00DF5214">
        <w:t xml:space="preserve"> 201</w:t>
      </w:r>
      <w:r w:rsidR="009E4BCD">
        <w:t>8</w:t>
      </w:r>
      <w:r w:rsidRPr="00DF5214">
        <w:t>.,</w:t>
      </w:r>
    </w:p>
    <w:p w:rsidRDefault="009A6899" w:rsidP="00507C77" w:rsidR="009A6899" w:rsidRPr="00507C77"/>
    <w:p w:rsidRDefault="00D95DAD" w:rsidP="00D95DAD" w:rsidR="00D95DAD" w:rsidRPr="003D1917">
      <w:pPr>
        <w:jc w:val="center"/>
      </w:pPr>
      <w:r w:rsidRPr="003D1917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084318" w:rsidP="00B74C63" w:rsidR="00B74C63">
      <w:pPr>
        <w:autoSpaceDE w:val="false"/>
        <w:autoSpaceDN w:val="false"/>
        <w:adjustRightInd w:val="false"/>
      </w:pPr>
      <w:r w:rsidRPr="00507C77">
        <w:tab/>
      </w:r>
      <w:r w:rsidR="009E4BCD">
        <w:t xml:space="preserve">Nalaže se stečajnom upravitelju </w:t>
      </w:r>
      <w:r w:rsidR="00B74C63">
        <w:t>Marinko Paić, IV. Požarinje 6, Zagreb, OIB: 55654806007</w:t>
      </w:r>
      <w:r w:rsidR="00B74C63">
        <w:rPr>
          <w:bCs/>
        </w:rPr>
        <w:t xml:space="preserve"> ,</w:t>
      </w:r>
    </w:p>
    <w:p w:rsidRDefault="009E4BCD" w:rsidP="001E4AF6" w:rsidR="001E4AF6">
      <w:pPr>
        <w:jc w:val="both"/>
      </w:pPr>
      <w:r>
        <w:t>u roku od 8 dana dostaviti sudu</w:t>
      </w:r>
      <w:r w:rsidR="001E4AF6">
        <w:t>:</w:t>
      </w:r>
    </w:p>
    <w:p w:rsidRDefault="001E4AF6" w:rsidP="001E4AF6" w:rsidR="001E4AF6">
      <w:pPr>
        <w:jc w:val="both"/>
      </w:pPr>
    </w:p>
    <w:p w:rsidRDefault="001E4AF6" w:rsidP="001E4AF6" w:rsidR="001E4AF6">
      <w:pPr>
        <w:jc w:val="both"/>
      </w:pPr>
    </w:p>
    <w:p w:rsidRDefault="001E4AF6" w:rsidP="001E4AF6" w:rsidR="00125FB7">
      <w:pPr>
        <w:pStyle w:val="Odlomakpopisa"/>
        <w:numPr>
          <w:ilvl w:val="0"/>
          <w:numId w:val="3"/>
        </w:numPr>
        <w:jc w:val="both"/>
      </w:pPr>
      <w:r>
        <w:t>točnu specifikaciju poslova</w:t>
      </w:r>
      <w:r w:rsidR="00991529">
        <w:t>,</w:t>
      </w:r>
      <w:r>
        <w:t xml:space="preserve"> uz obrazloženje</w:t>
      </w:r>
      <w:r w:rsidR="00991529">
        <w:t>,</w:t>
      </w:r>
      <w:r>
        <w:t xml:space="preserve"> koje je knjigovodstveni servis </w:t>
      </w:r>
      <w:r w:rsidR="00125FB7">
        <w:t>FBS PROMET d.o.o. obavljao za stečajnog dužnika u periodu od ožujka 2017. do rujna 2017. godine za iznos od 3.000,00 kuna mjesečno (navesti</w:t>
      </w:r>
      <w:r w:rsidR="00991529">
        <w:t xml:space="preserve"> koji su to točno poslovi, od čega se sastoje i dostaviti dokaz o tome</w:t>
      </w:r>
      <w:r w:rsidR="00125FB7">
        <w:t>)</w:t>
      </w:r>
    </w:p>
    <w:p w:rsidRDefault="00BB2B6B" w:rsidP="001E4AF6" w:rsidR="00125FB7">
      <w:pPr>
        <w:pStyle w:val="Odlomakpopisa"/>
        <w:numPr>
          <w:ilvl w:val="0"/>
          <w:numId w:val="3"/>
        </w:numPr>
        <w:jc w:val="both"/>
      </w:pPr>
      <w:r>
        <w:t xml:space="preserve">specificirati i obrazložiti poslove praćenja pravnih poslova pomoćnika stečajnog upravitelja GEO-SFERA d.o.o. (navesti koji su to pravni poslovi koje je pratio pomoćnik stečajnog upravitelja), na što se odnosi posao obrada tražbina vjerovnika </w:t>
      </w:r>
      <w:r w:rsidR="00487D05">
        <w:t>u suradnji sa knjigovodstvenim servisom kao i priprema izvješća stečajnog up</w:t>
      </w:r>
      <w:r w:rsidR="00991529">
        <w:t>ravitelja</w:t>
      </w:r>
    </w:p>
    <w:p w:rsidRDefault="00487D05" w:rsidP="001E4AF6" w:rsidR="00487D05">
      <w:pPr>
        <w:pStyle w:val="Odlomakpopisa"/>
        <w:numPr>
          <w:ilvl w:val="0"/>
          <w:numId w:val="3"/>
        </w:numPr>
        <w:jc w:val="both"/>
      </w:pPr>
      <w:r>
        <w:t>dostaviti podatak o rodbinskoj vezi sa zastupnikom po zakonu tvrtke ALDO d.o.o., Marinom Paićem</w:t>
      </w:r>
    </w:p>
    <w:p w:rsidRDefault="001E4AF6" w:rsidP="001E4AF6" w:rsidR="001E4AF6">
      <w:pPr>
        <w:jc w:val="both"/>
      </w:pPr>
    </w:p>
    <w:p w:rsidRDefault="00AB5205" w:rsidP="00507C77" w:rsidR="00AB5205">
      <w:pPr>
        <w:jc w:val="both"/>
      </w:pPr>
    </w:p>
    <w:p w:rsidRDefault="009E4BCD" w:rsidP="00507C77" w:rsidR="009E4BCD">
      <w:pPr>
        <w:jc w:val="both"/>
      </w:pPr>
    </w:p>
    <w:p w:rsidRDefault="00AB5205" w:rsidP="002B0EBD" w:rsidR="00314C0B" w:rsidRPr="00507C77">
      <w:pPr>
        <w:ind w:firstLine="708" w:left="2124"/>
      </w:pPr>
      <w:r>
        <w:t>U Zagrebu, 2</w:t>
      </w:r>
      <w:r w:rsidR="009A6899" w:rsidRPr="00507C77">
        <w:t>.</w:t>
      </w:r>
      <w:r w:rsidR="00991529">
        <w:t xml:space="preserve"> ožujka</w:t>
      </w:r>
      <w:r w:rsidR="00314C0B" w:rsidRPr="00507C77">
        <w:t xml:space="preserve"> 20</w:t>
      </w:r>
      <w:r w:rsidR="00084318" w:rsidRPr="00507C77">
        <w:t>1</w:t>
      </w:r>
      <w:r w:rsidR="00460CCA">
        <w:t>8</w:t>
      </w:r>
      <w:r w:rsidR="00314C0B" w:rsidRPr="00507C77">
        <w:t>.</w:t>
      </w:r>
      <w:r w:rsidR="00084318" w:rsidRPr="00507C77">
        <w:t xml:space="preserve"> </w:t>
      </w:r>
      <w:r w:rsidR="00507C77">
        <w:t xml:space="preserve"> </w:t>
      </w:r>
      <w:r w:rsidR="00084318" w:rsidRPr="00507C77">
        <w:t>godine</w:t>
      </w:r>
      <w:r w:rsidR="00314C0B" w:rsidRPr="00507C77">
        <w:t xml:space="preserve"> </w:t>
      </w:r>
    </w:p>
    <w:p w:rsidRDefault="00314C0B" w:rsidP="00E91121" w:rsidR="00DE03A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DE03A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E03A0" w:rsidP="00E91121" w:rsidR="00DE03A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E03A0" w:rsidP="00E91121" w:rsidR="00DE03A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E03A0" w:rsidP="00E91121" w:rsidR="00DE03A0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E03A0" w:rsidP="00E91121" w:rsidR="00DE03A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47CC0" w:rsidP="00DE03A0" w:rsidR="00507C77" w:rsidRPr="008C5BFD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D95DAD" w:rsidRPr="00507C77">
        <w:tab/>
      </w:r>
      <w:r w:rsidR="00D95DAD" w:rsidRPr="00507C77">
        <w:tab/>
      </w:r>
    </w:p>
    <w:p w:rsidRDefault="00DE03A0" w:rsidP="00507C77" w:rsidR="00DE03A0">
      <w:pPr>
        <w:jc w:val="both"/>
      </w:pPr>
    </w:p>
    <w:p w:rsidRDefault="00DE03A0" w:rsidP="00507C77" w:rsidR="00DE03A0">
      <w:pPr>
        <w:jc w:val="both"/>
      </w:pP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507C77">
      <w:pPr>
        <w:jc w:val="both"/>
      </w:pPr>
      <w:r w:rsidRPr="008C5BFD">
        <w:t>Protiv zaključka nije dopuštena žalba (čl. 11. stavak 9. SZ-a)</w:t>
      </w:r>
    </w:p>
    <w:p w:rsidRDefault="007C549E" w:rsidP="00507C77" w:rsidR="007C549E">
      <w:pPr>
        <w:jc w:val="both"/>
      </w:pPr>
    </w:p>
    <w:p w:rsidRDefault="00DE03A0" w:rsidP="00507C77" w:rsidR="00DE03A0">
      <w:pPr>
        <w:jc w:val="both"/>
      </w:pPr>
    </w:p>
    <w:p w:rsidRDefault="00DE03A0" w:rsidP="00507C77" w:rsidR="00DE03A0">
      <w:pPr>
        <w:jc w:val="both"/>
      </w:pPr>
    </w:p>
    <w:p w:rsidRDefault="00DE03A0" w:rsidP="00507C77" w:rsidR="00DE03A0">
      <w:pPr>
        <w:jc w:val="both"/>
      </w:pPr>
    </w:p>
    <w:p w:rsidRDefault="00DE03A0" w:rsidP="00507C77" w:rsidR="00DE03A0">
      <w:pPr>
        <w:jc w:val="both"/>
      </w:pPr>
    </w:p>
    <w:p w:rsidRDefault="00DE03A0" w:rsidP="00507C77" w:rsidR="00DE03A0">
      <w:pPr>
        <w:jc w:val="both"/>
      </w:pPr>
    </w:p>
    <w:p w:rsidRDefault="00DE03A0" w:rsidP="00507C77" w:rsidR="00DE03A0">
      <w:pPr>
        <w:jc w:val="both"/>
      </w:pPr>
    </w:p>
    <w:p w:rsidRDefault="00DE03A0" w:rsidP="00507C77" w:rsidR="00DE03A0">
      <w:pPr>
        <w:jc w:val="both"/>
      </w:pPr>
    </w:p>
    <w:p w:rsidRDefault="00DE03A0" w:rsidP="00507C77" w:rsidR="00DE03A0">
      <w:pPr>
        <w:jc w:val="both"/>
      </w:pPr>
    </w:p>
    <w:p w:rsidRDefault="00DE03A0" w:rsidP="00507C77" w:rsidR="00DE03A0">
      <w:pPr>
        <w:jc w:val="both"/>
      </w:pPr>
    </w:p>
    <w:p w:rsidRDefault="00DE03A0" w:rsidP="00507C77" w:rsidR="00DE03A0">
      <w:pPr>
        <w:jc w:val="both"/>
      </w:pPr>
    </w:p>
    <w:sectPr w:rsidSect="00D95DAD" w:rsidR="00DE03A0">
      <w:headerReference w:type="default" r:id="rId10"/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CCA" w:rsidP="00460CCA" w:rsidR="00460CCA">
      <w:r>
        <w:separator/>
      </w:r>
    </w:p>
  </w:endnote>
  <w:endnote w:id="0" w:type="continuationSeparator">
    <w:p w:rsidRDefault="00460CCA" w:rsidP="00460CCA" w:rsidR="00460C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CCA" w:rsidP="00460CCA" w:rsidR="00460CCA">
      <w:r>
        <w:separator/>
      </w:r>
    </w:p>
  </w:footnote>
  <w:footnote w:id="0" w:type="continuationSeparator">
    <w:p w:rsidRDefault="00460CCA" w:rsidP="00460CCA" w:rsidR="00460C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CCA" w:rsidR="00460CCA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507C77">
        <w:t>72. St</w:t>
      </w:r>
    </w:smartTag>
    <w:r w:rsidRPr="00507C77">
      <w:t xml:space="preserve"> </w:t>
    </w:r>
    <w:r>
      <w:t>– 3408/2016</w:t>
    </w:r>
    <w:r w:rsidR="00DE03A0">
      <w:t>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F711D0"/>
    <w:multiLevelType w:val="hybridMultilevel"/>
    <w:tmpl w:val="83E8FB46"/>
    <w:lvl w:tplc="6494F8F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5FE70F9"/>
    <w:multiLevelType w:val="hybridMultilevel"/>
    <w:tmpl w:val="8F68FE52"/>
    <w:lvl w:tplc="56069B7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9B34944"/>
    <w:multiLevelType w:val="hybridMultilevel"/>
    <w:tmpl w:val="0A84C4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0984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5FB7"/>
    <w:rsid w:val="00127D33"/>
    <w:rsid w:val="00130956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2620"/>
    <w:rsid w:val="001B48EC"/>
    <w:rsid w:val="001B5085"/>
    <w:rsid w:val="001B618D"/>
    <w:rsid w:val="001C05BA"/>
    <w:rsid w:val="001C0DC6"/>
    <w:rsid w:val="001C10F7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AF6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0EBD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1917"/>
    <w:rsid w:val="003D2045"/>
    <w:rsid w:val="003D5473"/>
    <w:rsid w:val="003E0287"/>
    <w:rsid w:val="003E1BE3"/>
    <w:rsid w:val="003E2C4E"/>
    <w:rsid w:val="003E35A7"/>
    <w:rsid w:val="003E37F9"/>
    <w:rsid w:val="003E413F"/>
    <w:rsid w:val="003E47BD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0CCA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87D05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10E2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C549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2C9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47CC0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1529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4BCD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205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4C63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2B6B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5862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356C"/>
    <w:rsid w:val="00DB6505"/>
    <w:rsid w:val="00DC6B93"/>
    <w:rsid w:val="00DD094B"/>
    <w:rsid w:val="00DD0AFA"/>
    <w:rsid w:val="00DD43A4"/>
    <w:rsid w:val="00DD787A"/>
    <w:rsid w:val="00DE03A0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0DC1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F70DC1"/>
    <w:pPr>
      <w:ind w:left="720"/>
      <w:contextualSpacing/>
    </w:pPr>
  </w:style>
  <w:style w:styleId="Zaglavlje" w:type="paragraph">
    <w:name w:val="header"/>
    <w:basedOn w:val="Normal"/>
    <w:link w:val="ZaglavljeChar"/>
    <w:rsid w:val="00460C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60CCA"/>
    <w:rPr>
      <w:sz w:val="24"/>
      <w:szCs w:val="24"/>
    </w:rPr>
  </w:style>
  <w:style w:styleId="Podnoje" w:type="paragraph">
    <w:name w:val="footer"/>
    <w:basedOn w:val="Normal"/>
    <w:link w:val="PodnojeChar"/>
    <w:rsid w:val="00460C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60CC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2C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2C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2C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2C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2C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F70DC1"/>
    <w:pPr>
      <w:ind w:left="720"/>
      <w:contextualSpacing/>
    </w:pPr>
  </w:style>
  <w:style w:styleId="Zaglavlje" w:type="paragraph">
    <w:name w:val="header"/>
    <w:basedOn w:val="Normal"/>
    <w:link w:val="ZaglavljeChar"/>
    <w:rsid w:val="00460C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60CCA"/>
    <w:rPr>
      <w:sz w:val="24"/>
      <w:szCs w:val="24"/>
    </w:rPr>
  </w:style>
  <w:style w:styleId="Podnoje" w:type="paragraph">
    <w:name w:val="footer"/>
    <w:basedOn w:val="Normal"/>
    <w:link w:val="PodnojeChar"/>
    <w:rsid w:val="00460C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60CC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2C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2C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2C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2C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2C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8940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3408</izvorni_sadrzaj>
    <derivirana_varijabla naziv="DomainObject.Predmet.Broj_1">3408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St-3408/2016</izvorni_sadrzaj>
    <derivirana_varijabla naziv="DomainObject.Predmet.OznakaBroj_1">St-3408/2016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KOLPROMET d.o.o.</izvorni_sadrzaj>
    <derivirana_varijabla naziv="DomainObject.Predmet.ProtustrankaFormated_1">  KOLPROMET d.o.o.</derivirana_varijabla>
  </DomainObject.Predmet.ProtustrankaFormated>
  <DomainObject.Predmet.ProtustrankaFormatedOIB>
    <izvorni_sadrzaj>  KOLPROMET d.o.o., OIB 69722991358</izvorni_sadrzaj>
    <derivirana_varijabla naziv="DomainObject.Predmet.ProtustrankaFormatedOIB_1">  KOLPROMET d.o.o., OIB 69722991358</derivirana_varijabla>
  </DomainObject.Predmet.ProtustrankaFormatedOIB>
  <DomainObject.Predmet.ProtustrankaFormatedWithAdress>
    <izvorni_sadrzaj> KOLPROMET d.o.o., Pazinska 31, 10000 Zagreb</izvorni_sadrzaj>
    <derivirana_varijabla naziv="DomainObject.Predmet.ProtustrankaFormatedWithAdress_1"> KOLPROMET d.o.o., Pazinska 31, 10000 Zagreb</derivirana_varijabla>
  </DomainObject.Predmet.ProtustrankaFormatedWithAdress>
  <DomainObject.Predmet.ProtustrankaFormatedWithAdressOIB>
    <izvorni_sadrzaj> KOLPROMET d.o.o., OIB 69722991358, Pazinska 31, 10000 Zagreb</izvorni_sadrzaj>
    <derivirana_varijabla naziv="DomainObject.Predmet.ProtustrankaFormatedWithAdressOIB_1"> KOLPROMET d.o.o., OIB 69722991358, Pazinska 31, 10000 Zagreb</derivirana_varijabla>
  </DomainObject.Predmet.ProtustrankaFormatedWithAdressOIB>
  <DomainObject.Predmet.ProtustrankaWithAdress>
    <izvorni_sadrzaj>KOLPROMET d.o.o. Pazinska 31, 10000 Zagreb</izvorni_sadrzaj>
    <derivirana_varijabla naziv="DomainObject.Predmet.ProtustrankaWithAdress_1">KOLPROMET d.o.o. Pazinska 31, 10000 Zagreb</derivirana_varijabla>
  </DomainObject.Predmet.ProtustrankaWithAdress>
  <DomainObject.Predmet.ProtustrankaWithAdressOIB>
    <izvorni_sadrzaj>KOLPROMET d.o.o., OIB 69722991358, Pazinska 31, 10000 Zagreb</izvorni_sadrzaj>
    <derivirana_varijabla naziv="DomainObject.Predmet.ProtustrankaWithAdressOIB_1">KOLPROMET d.o.o., OIB 69722991358, Pazinska 31, 10000 Zagreb</derivirana_varijabla>
  </DomainObject.Predmet.ProtustrankaWithAdressOIB>
  <DomainObject.Predmet.ProtustrankaNazivFormated>
    <izvorni_sadrzaj>KOLPROMET d.o.o.</izvorni_sadrzaj>
    <derivirana_varijabla naziv="DomainObject.Predmet.ProtustrankaNazivFormated_1">KOLPROMET d.o.o.</derivirana_varijabla>
  </DomainObject.Predmet.ProtustrankaNazivFormated>
  <DomainObject.Predmet.ProtustrankaNazivFormatedOIB>
    <izvorni_sadrzaj>KOLPROMET d.o.o., OIB 69722991358</izvorni_sadrzaj>
    <derivirana_varijabla naziv="DomainObject.Predmet.ProtustrankaNazivFormatedOIB_1">KOLPROMET d.o.o., OIB 69722991358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Ante Puljiz</izvorni_sadrzaj>
    <derivirana_varijabla naziv="DomainObject.Predmet.StrankaFormated_1">  FINA Regionalni centar Zagreb; VJEROVNICI; Ante Puljiz</derivirana_varijabla>
  </DomainObject.Predmet.StrankaFormated>
  <DomainObject.Predmet.StrankaFormatedOIB>
    <izvorni_sadrzaj>  FINA Regionalni centar Zagreb, OIB 85821130368; VJEROVNICI; Ante Puljiz, OIB 96069824318</izvorni_sadrzaj>
    <derivirana_varijabla naziv="DomainObject.Predmet.StrankaFormatedOIB_1">  FINA Regionalni centar Zagreb, OIB 85821130368; VJEROVNICI; Ante Puljiz, OIB 96069824318</derivirana_varijabla>
  </DomainObject.Predmet.StrankaFormatedOIB>
  <DomainObject.Predmet.StrankaFormatedWithAdress>
    <izvorni_sadrzaj> FINA Regionalni centar Zagreb, Trg svibanjskih žrtava 1995. 1, 10000 Zagreb; VJEROVNICI; Ante Puljiz, Bijenik 1b, 10000 Zagreb</izvorni_sadrzaj>
    <derivirana_varijabla naziv="DomainObject.Predmet.StrankaFormatedWithAdress_1"> FINA Regionalni centar Zagreb, Trg svibanjskih žrtava 1995. 1, 10000 Zagreb; VJEROVNICI; Ante Puljiz, Bijenik 1b, 10000 Zagreb</derivirana_varijabla>
  </DomainObject.Predmet.StrankaFormatedWithAdress>
  <DomainObject.Predmet.StrankaFormatedWithAdressOIB>
    <izvorni_sadrzaj> FINA Regionalni centar Zagreb, OIB 85821130368, Trg svibanjskih žrtava 1995. 1, 10000 Zagreb; VJEROVNICI; Ante Puljiz, OIB 96069824318, Bijenik 1b, 10000 Zagreb</izvorni_sadrzaj>
    <derivirana_varijabla naziv="DomainObject.Predmet.StrankaFormatedWithAdressOIB_1"> FINA Regionalni centar Zagreb, OIB 85821130368, Trg svibanjskih žrtava 1995. 1, 10000 Zagreb; VJEROVNICI; Ante Puljiz, OIB 96069824318, Bijenik 1b, 10000 Zagreb</derivirana_varijabla>
  </DomainObject.Predmet.StrankaFormatedWithAdressOIB>
  <DomainObject.Predmet.StrankaWithAdress>
    <izvorni_sadrzaj>FINA Regionalni centar Zagreb Trg svibanjskih žrtava 1995. 1,10000 Zagreb,VJEROVNICI ,Ante Puljiz Bijenik 1b,10000 Zagreb</izvorni_sadrzaj>
    <derivirana_varijabla naziv="DomainObject.Predmet.StrankaWithAdress_1">FINA Regionalni centar Zagreb Trg svibanjskih žrtava 1995. 1,10000 Zagreb,VJEROVNICI ,Ante Puljiz Bijenik 1b,10000 Zagreb</derivirana_varijabla>
  </DomainObject.Predmet.StrankaWithAdress>
  <DomainObject.Predmet.StrankaWithAdressOIB>
    <izvorni_sadrzaj>FINA Regionalni centar Zagreb, OIB 85821130368, Trg svibanjskih žrtava 1995. 1,10000 Zagreb,VJEROVNICI,Ante Puljiz, OIB 96069824318, Bijenik 1b,10000 Zagreb</izvorni_sadrzaj>
    <derivirana_varijabla naziv="DomainObject.Predmet.StrankaWithAdressOIB_1">FINA Regionalni centar Zagreb, OIB 85821130368, Trg svibanjskih žrtava 1995. 1,10000 Zagreb,VJEROVNICI,Ante Puljiz, OIB 96069824318, Bijenik 1b,10000 Zagreb</derivirana_varijabla>
  </DomainObject.Predmet.StrankaWithAdressOIB>
  <DomainObject.Predmet.StrankaNazivFormated>
    <izvorni_sadrzaj>FINA Regionalni centar Zagreb,VJEROVNICI,Ante Puljiz</izvorni_sadrzaj>
    <derivirana_varijabla naziv="DomainObject.Predmet.StrankaNazivFormated_1">FINA Regionalni centar Zagreb,VJEROVNICI,Ante Puljiz</derivirana_varijabla>
  </DomainObject.Predmet.StrankaNazivFormated>
  <DomainObject.Predmet.StrankaNazivFormatedOIB>
    <izvorni_sadrzaj>FINA Regionalni centar Zagreb, OIB 85821130368,VJEROVNICI,Ante Puljiz, OIB 96069824318</izvorni_sadrzaj>
    <derivirana_varijabla naziv="DomainObject.Predmet.StrankaNazivFormatedOIB_1">FINA Regionalni centar Zagreb, OIB 85821130368,VJEROVNICI,Ante Puljiz, OIB 96069824318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VJEROVNICI</item>
      <item>Ante Puljiz</item>
    </izvorni_sadrzaj>
    <derivirana_varijabla naziv="DomainObject.Predmet.StrankaListFormated_1">
      <item>FINA Regionalni centar Zagreb</item>
      <item>VJEROVNICI</item>
      <item>Ante Puljiz</item>
    </derivirana_varijabla>
  </DomainObject.Predmet.StrankaListFormated>
  <DomainObject.Predmet.StrankaListFormatedOIB>
    <izvorni_sadrzaj>
      <item>FINA Regionalni centar Zagreb, OIB 85821130368</item>
      <item>VJEROVNICI</item>
      <item>Ante Puljiz, OIB 96069824318</item>
    </izvorni_sadrzaj>
    <derivirana_varijabla naziv="DomainObject.Predmet.StrankaListFormatedOIB_1">
      <item>FINA Regionalni centar Zagreb, OIB 85821130368</item>
      <item>VJEROVNICI</item>
      <item>Ante Puljiz, OIB 96069824318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  <item>Ante Puljiz, Bijenik 1b, 10000 Zagreb</item>
    </izvorni_sadrzaj>
    <derivirana_varijabla naziv="DomainObject.Predmet.StrankaListFormatedWithAdress_1">
      <item>FINA Regionalni centar Zagreb, Trg svibanjskih žrtava 1995. 1, 10000 Zagreb</item>
      <item>VJEROVNICI</item>
      <item>Ante Puljiz, Bijenik 1b,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  <item>Ante Puljiz, OIB 96069824318, Bijenik 1b, 10000 Zagreb</item>
    </izvorni_sadrzaj>
    <derivirana_varijabla naziv="DomainObject.Predmet.StrankaListFormatedWithAdressOIB_1">
      <item>FINA Regionalni centar Zagreb, OIB 85821130368, Trg svibanjskih žrtava 1995. 1, 10000 Zagreb</item>
      <item>VJEROVNICI</item>
      <item>Ante Puljiz, OIB 96069824318, Bijenik 1b, 10000 Zagreb</item>
    </derivirana_varijabla>
  </DomainObject.Predmet.StrankaListFormatedWithAdressOIB>
  <DomainObject.Predmet.StrankaListNazivFormated>
    <izvorni_sadrzaj>
      <item>FINA Regionalni centar Zagreb</item>
      <item>VJEROVNICI</item>
      <item>Ante Puljiz</item>
    </izvorni_sadrzaj>
    <derivirana_varijabla naziv="DomainObject.Predmet.StrankaListNazivFormated_1">
      <item>FINA Regionalni centar Zagreb</item>
      <item>VJEROVNICI</item>
      <item>Ante Puljiz</item>
    </derivirana_varijabla>
  </DomainObject.Predmet.StrankaListNazivFormated>
  <DomainObject.Predmet.StrankaListNazivFormatedOIB>
    <izvorni_sadrzaj>
      <item>FINA Regionalni centar Zagreb, OIB 85821130368</item>
      <item>VJEROVNICI</item>
      <item>Ante Puljiz, OIB 96069824318</item>
    </izvorni_sadrzaj>
    <derivirana_varijabla naziv="DomainObject.Predmet.StrankaListNazivFormatedOIB_1">
      <item>FINA Regionalni centar Zagreb, OIB 85821130368</item>
      <item>VJEROVNICI</item>
      <item>Ante Puljiz, OIB 96069824318</item>
    </derivirana_varijabla>
  </DomainObject.Predmet.StrankaListNazivFormatedOIB>
  <DomainObject.Predmet.ProtuStrankaListFormated>
    <izvorni_sadrzaj>
      <item>KOLPROMET d.o.o.</item>
    </izvorni_sadrzaj>
    <derivirana_varijabla naziv="DomainObject.Predmet.ProtuStrankaListFormated_1">
      <item>KOLPROMET d.o.o.</item>
    </derivirana_varijabla>
  </DomainObject.Predmet.ProtuStrankaListFormated>
  <DomainObject.Predmet.ProtuStrankaListFormatedOIB>
    <izvorni_sadrzaj>
      <item>KOLPROMET d.o.o., OIB 69722991358</item>
    </izvorni_sadrzaj>
    <derivirana_varijabla naziv="DomainObject.Predmet.ProtuStrankaListFormatedOIB_1">
      <item>KOLPROMET d.o.o., OIB 69722991358</item>
    </derivirana_varijabla>
  </DomainObject.Predmet.ProtuStrankaListFormatedOIB>
  <DomainObject.Predmet.ProtuStrankaListFormatedWithAdress>
    <izvorni_sadrzaj>
      <item>KOLPROMET d.o.o., Pazinska 31, 10000 Zagreb</item>
    </izvorni_sadrzaj>
    <derivirana_varijabla naziv="DomainObject.Predmet.ProtuStrankaListFormatedWithAdress_1">
      <item>KOLPROMET d.o.o., Pazinska 31, 10000 Zagreb</item>
    </derivirana_varijabla>
  </DomainObject.Predmet.ProtuStrankaListFormatedWithAdress>
  <DomainObject.Predmet.ProtuStrankaListFormatedWithAdressOIB>
    <izvorni_sadrzaj>
      <item>KOLPROMET d.o.o., OIB 69722991358, Pazinska 31, 10000 Zagreb</item>
    </izvorni_sadrzaj>
    <derivirana_varijabla naziv="DomainObject.Predmet.ProtuStrankaListFormatedWithAdressOIB_1">
      <item>KOLPROMET d.o.o., OIB 69722991358, Pazinska 31, 10000 Zagreb</item>
    </derivirana_varijabla>
  </DomainObject.Predmet.ProtuStrankaListFormatedWithAdressOIB>
  <DomainObject.Predmet.ProtuStrankaListNazivFormated>
    <izvorni_sadrzaj>
      <item>KOLPROMET d.o.o.</item>
    </izvorni_sadrzaj>
    <derivirana_varijabla naziv="DomainObject.Predmet.ProtuStrankaListNazivFormated_1">
      <item>KOLPROMET d.o.o.</item>
    </derivirana_varijabla>
  </DomainObject.Predmet.ProtuStrankaListNazivFormated>
  <DomainObject.Predmet.ProtuStrankaListNazivFormatedOIB>
    <izvorni_sadrzaj>
      <item>KOLPROMET d.o.o., OIB 69722991358</item>
    </izvorni_sadrzaj>
    <derivirana_varijabla naziv="DomainObject.Predmet.ProtuStrankaListNazivFormatedOIB_1">
      <item>KOLPROMET d.o.o., OIB 69722991358</item>
    </derivirana_varijabla>
  </DomainObject.Predmet.ProtuStrankaListNazivFormatedOIB>
  <DomainObject.Predmet.OstaliListFormated>
    <izvorni_sadrzaj>
      <item>Željko Novoselac</item>
      <item>Zoran Puljiz</item>
      <item>Ljiljana Maravić Pirš</item>
      <item>Agencija za osiguranje radničkih tražbina</item>
      <item>Jasmina Ajlec</item>
      <item>ŽDO Zagreb</item>
    </izvorni_sadrzaj>
    <derivirana_varijabla naziv="DomainObject.Predmet.OstaliListFormated_1">
      <item>Željko Novoselac</item>
      <item>Zoran Puljiz</item>
      <item>Ljiljana Maravić Pirš</item>
      <item>Agencija za osiguranje radničkih tražbina</item>
      <item>Jasmina Ajlec</item>
      <item>ŽDO Zagreb</item>
    </derivirana_varijabla>
  </DomainObject.Predmet.OstaliListFormated>
  <DomainObject.Predmet.OstaliListFormatedOIB>
    <izvorni_sadrzaj>
      <item>Željko Novoselac, OIB 09986023800</item>
      <item>Zoran Puljiz, OIB 58345109800</item>
      <item>Ljiljana Maravić Pirš, OIB 53820173260</item>
      <item>Agencija za osiguranje radničkih tražbina, OIB 04323472109</item>
      <item>Jasmina Ajlec, OIB 90300224901</item>
      <item>ŽDO Zagreb, OIB 16488001145</item>
    </izvorni_sadrzaj>
    <derivirana_varijabla naziv="DomainObject.Predmet.OstaliListFormatedOIB_1">
      <item>Željko Novoselac, OIB 09986023800</item>
      <item>Zoran Puljiz, OIB 58345109800</item>
      <item>Ljiljana Maravić Pirš, OIB 53820173260</item>
      <item>Agencija za osiguranje radničkih tražbina, OIB 04323472109</item>
      <item>Jasmina Ajlec, OIB 90300224901</item>
      <item>ŽDO Zagreb, OIB 16488001145</item>
    </derivirana_varijabla>
  </DomainObject.Predmet.OstaliListFormatedOIB>
  <DomainObject.Predmet.OstaliListFormatedWithAdress>
    <izvorni_sadrzaj>
      <item>Željko Novoselac, Janka Jurkovića 9, 34000 Požega</item>
      <item>Zoran Puljiz, Grahorova 24, 10000 Zagreb</item>
      <item>Ljiljana Maravić Pirš, Kneza Branimira 5, 10000 Zagreb</item>
      <item>Agencija za osiguranje radničkih tražbina, Frankopanska 11, 10000 Zagreb</item>
      <item>Jasmina Ajlec, DUBRANEC 315 (ranije: VUKOMERIĆ, VUKOMERIĆ, 315), 10418 Dubranec</item>
      <item>ŽDO Zagreb</item>
    </izvorni_sadrzaj>
    <derivirana_varijabla naziv="DomainObject.Predmet.OstaliListFormatedWithAdress_1">
      <item>Željko Novoselac, Janka Jurkovića 9, 34000 Požega</item>
      <item>Zoran Puljiz, Grahorova 24, 10000 Zagreb</item>
      <item>Ljiljana Maravić Pirš, Kneza Branimira 5, 10000 Zagreb</item>
      <item>Agencija za osiguranje radničkih tražbina, Frankopanska 11, 10000 Zagreb</item>
      <item>Jasmina Ajlec, DUBRANEC 315 (ranije: VUKOMERIĆ, VUKOMERIĆ, 315), 10418 Dubranec</item>
      <item>ŽDO Zagreb</item>
    </derivirana_varijabla>
  </DomainObject.Predmet.OstaliListFormatedWithAdress>
  <DomainObject.Predmet.OstaliListFormatedWithAdressOIB>
    <izvorni_sadrzaj>
      <item>Željko Novoselac, OIB 09986023800, Janka Jurkovića 9, 34000 Požega</item>
      <item>Zoran Puljiz, OIB 58345109800, Grahorova 24, 10000 Zagreb</item>
      <item>Ljiljana Maravić Pirš, OIB 53820173260, Kneza Branimira 5, 10000 Zagreb</item>
      <item>Agencija za osiguranje radničkih tražbina, OIB 04323472109, Frankopanska 11, 10000 Zagreb</item>
      <item>Jasmina Ajlec, OIB 90300224901, DUBRANEC 315 (ranije: VUKOMERIĆ, VUKOMERIĆ, 315), 10418 Dubranec</item>
      <item>ŽDO Zagreb, OIB 16488001145</item>
    </izvorni_sadrzaj>
    <derivirana_varijabla naziv="DomainObject.Predmet.OstaliListFormatedWithAdressOIB_1">
      <item>Željko Novoselac, OIB 09986023800, Janka Jurkovića 9, 34000 Požega</item>
      <item>Zoran Puljiz, OIB 58345109800, Grahorova 24, 10000 Zagreb</item>
      <item>Ljiljana Maravić Pirš, OIB 53820173260, Kneza Branimira 5, 10000 Zagreb</item>
      <item>Agencija za osiguranje radničkih tražbina, OIB 04323472109, Frankopanska 11, 10000 Zagreb</item>
      <item>Jasmina Ajlec, OIB 90300224901, DUBRANEC 315 (ranije: VUKOMERIĆ, VUKOMERIĆ, 315), 10418 Dubranec</item>
      <item>ŽDO Zagreb, OIB 16488001145</item>
    </derivirana_varijabla>
  </DomainObject.Predmet.OstaliListFormatedWithAdressOIB>
  <DomainObject.Predmet.OstaliListNazivFormated>
    <izvorni_sadrzaj>
      <item>Željko Novoselac</item>
      <item>Zoran Puljiz</item>
      <item>Ljiljana Maravić Pirš</item>
      <item>Agencija za osiguranje radničkih tražbina</item>
      <item>Jasmina Ajlec</item>
      <item>ŽDO Zagreb</item>
    </izvorni_sadrzaj>
    <derivirana_varijabla naziv="DomainObject.Predmet.OstaliListNazivFormated_1">
      <item>Željko Novoselac</item>
      <item>Zoran Puljiz</item>
      <item>Ljiljana Maravić Pirš</item>
      <item>Agencija za osiguranje radničkih tražbina</item>
      <item>Jasmina Ajlec</item>
      <item>ŽDO Zagreb</item>
    </derivirana_varijabla>
  </DomainObject.Predmet.OstaliListNazivFormated>
  <DomainObject.Predmet.OstaliListNazivFormatedOIB>
    <izvorni_sadrzaj>
      <item>Željko Novoselac, OIB 09986023800</item>
      <item>Zoran Puljiz, OIB 58345109800</item>
      <item>Ljiljana Maravić Pirš, OIB 53820173260</item>
      <item>Agencija za osiguranje radničkih tražbina, OIB 04323472109</item>
      <item>Jasmina Ajlec, OIB 90300224901</item>
      <item>ŽDO Zagreb, OIB 16488001145</item>
    </izvorni_sadrzaj>
    <derivirana_varijabla naziv="DomainObject.Predmet.OstaliListNazivFormatedOIB_1">
      <item>Željko Novoselac, OIB 09986023800</item>
      <item>Zoran Puljiz, OIB 58345109800</item>
      <item>Ljiljana Maravić Pirš, OIB 53820173260</item>
      <item>Agencija za osiguranje radničkih tražbina, OIB 04323472109</item>
      <item>Jasmina Ajlec, OIB 90300224901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KOLPROMET d.o.o.</izvorni_sadrzaj>
    <derivirana_varijabla naziv="DomainObject.Predmet.ProtustrankaIDrugi_1">KOLPROMET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KOLPROMET d.o.o., OIB 69722991358, Pazinska 31, 10000 Zagreb</izvorni_sadrzaj>
    <derivirana_varijabla naziv="DomainObject.Predmet.ProtustrankaIDrugiAdressOIB_1">KOLPROMET d.o.o., OIB 69722991358, Pazinska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KOLPROMET d.o.o.</item>
      <item>Željko Novoselac</item>
      <item>VJEROVNICI</item>
      <item>Ante Puljiz</item>
      <item>Zoran Puljiz</item>
      <item>Ljiljana Maravić Pirš</item>
      <item>Agencija za osiguranje radničkih tražbina</item>
      <item>Jasmina Ajlec</item>
      <item>ŽDO Zagreb</item>
    </izvorni_sadrzaj>
    <derivirana_varijabla naziv="DomainObject.Predmet.SudioniciListNaziv_1">
      <item>FINA Regionalni centar Zagreb</item>
      <item>KOLPROMET d.o.o.</item>
      <item>Željko Novoselac</item>
      <item>VJEROVNICI</item>
      <item>Ante Puljiz</item>
      <item>Zoran Puljiz</item>
      <item>Ljiljana Maravić Pirš</item>
      <item>Agencija za osiguranje radničkih tražbina</item>
      <item>Jasmina Ajlec</item>
      <item>ŽDO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KOLPROMET d.o.o., OIB 69722991358, Pazinska 31,10000 Zagreb</item>
      <item>Željko Novoselac, OIB 09986023800, Janka Jurkovića 9,34000 Požega</item>
      <item>VJEROVNICI</item>
      <item>Ante Puljiz, OIB 96069824318, Bijenik 1b,10000 Zagreb</item>
      <item>Zoran Puljiz, OIB 58345109800, Grahorova 24,10000 Zagreb</item>
      <item>Ljiljana Maravić Pirš, OIB 53820173260, Kneza Branimira 5,10000 Zagreb</item>
      <item>Agencija za osiguranje radničkih tražbina, OIB 04323472109, Frankopanska 11,10000 Zagreb</item>
      <item>Jasmina Ajlec, OIB 90300224901, DUBRANEC 315 (ranije: VUKOMERIĆ, VUKOMERIĆ, 315),10418 Dubranec</item>
      <item>ŽDO Zagreb, OIB 16488001145</item>
    </izvorni_sadrzaj>
    <derivirana_varijabla naziv="DomainObject.Predmet.SudioniciListAdressOIB_1">
      <item>FINA Regionalni centar Zagreb, OIB 85821130368, Trg svibanjskih žrtava 1995. 1,10000 Zagreb</item>
      <item>KOLPROMET d.o.o., OIB 69722991358, Pazinska 31,10000 Zagreb</item>
      <item>Željko Novoselac, OIB 09986023800, Janka Jurkovića 9,34000 Požega</item>
      <item>VJEROVNICI</item>
      <item>Ante Puljiz, OIB 96069824318, Bijenik 1b,10000 Zagreb</item>
      <item>Zoran Puljiz, OIB 58345109800, Grahorova 24,10000 Zagreb</item>
      <item>Ljiljana Maravić Pirš, OIB 53820173260, Kneza Branimira 5,10000 Zagreb</item>
      <item>Agencija za osiguranje radničkih tražbina, OIB 04323472109, Frankopanska 11,10000 Zagreb</item>
      <item>Jasmina Ajlec, OIB 90300224901, DUBRANEC 315 (ranije: VUKOMERIĆ, VUKOMERIĆ, 315),10418 Dubranec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69722991358</item>
      <item>, OIB 09986023800</item>
      <item>, OIB null</item>
      <item>, OIB 96069824318</item>
      <item>, OIB 58345109800</item>
      <item>, OIB 53820173260</item>
      <item>, OIB 04323472109</item>
      <item>, OIB 90300224901</item>
      <item>, OIB 16488001145</item>
    </izvorni_sadrzaj>
    <derivirana_varijabla naziv="DomainObject.Predmet.SudioniciListNazivOIB_1">
      <item>, OIB 85821130368</item>
      <item>, OIB 69722991358</item>
      <item>, OIB 09986023800</item>
      <item>, OIB null</item>
      <item>, OIB 96069824318</item>
      <item>, OIB 58345109800</item>
      <item>, OIB 53820173260</item>
      <item>, OIB 04323472109</item>
      <item>, OIB 90300224901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215</properties:Words>
  <properties:Characters>1144</properties:Characters>
  <properties:Lines>53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2018-03-05T07:26:00Z</dcterms:created>
  <dc:creator>kraljicn</dc:creator>
  <cp:lastModifiedBy>Jadranka Zelić</cp:lastModifiedBy>
  <cp:lastPrinted>2018-03-05T07:26:00Z</cp:lastPrinted>
  <dcterms:modified xmlns:xsi="http://www.w3.org/2001/XMLSchema-instance" xsi:type="dcterms:W3CDTF">2018-03-05T07:27:00Z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26.2.2018.poziv stečajnom upravitelju na obrazloženje troškova marinko paić 2.3.2018.docx)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