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db01" w14:paraId="adddb01" w:rsidRDefault="00AB4602" w:rsidP="009449B0" w:rsidR="009449B0" w:rsidRPr="009449B0">
      <w:pPr>
        <w:pStyle w:val="NormaleSPIS"/>
        <w:ind w:firstLine="142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49B0" w:rsidRPr="009449B0">
        <w:rPr>
          <w:rFonts w:cs="Times New Roman"/>
          <w:b/>
        </w:rPr>
        <w:t xml:space="preserve">  </w:t>
      </w:r>
      <w:r w:rsidR="009449B0" w:rsidRPr="009449B0">
        <w:rPr>
          <w:rFonts w:cs="Times New Roman"/>
        </w:rPr>
        <w:t>REPUBLIKA HRVATSKA</w:t>
      </w:r>
    </w:p>
    <w:p w:rsidRDefault="009449B0" w:rsidP="009449B0" w:rsidR="009449B0" w:rsidRPr="009449B0">
      <w:pPr>
        <w:spacing w:after="0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 xml:space="preserve"> TRGOVAČKI SUD U ZAGREBU</w:t>
      </w:r>
    </w:p>
    <w:p w:rsidRDefault="009449B0" w:rsidP="009449B0" w:rsidR="009449B0" w:rsidRPr="009449B0">
      <w:pPr>
        <w:spacing w:after="0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 xml:space="preserve">         STALNA SLUŽBA </w:t>
      </w:r>
    </w:p>
    <w:p w:rsidRDefault="009449B0" w:rsidP="009449B0" w:rsidR="009449B0" w:rsidRPr="009449B0">
      <w:pPr>
        <w:spacing w:after="0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 xml:space="preserve">  Karlovac, Ljudevita Šestića 4</w:t>
      </w:r>
    </w:p>
    <w:p w:rsidRDefault="009449B0" w:rsidP="009449B0" w:rsidR="009449B0" w:rsidRPr="009449B0">
      <w:pPr>
        <w:spacing w:after="0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R E P U B L I K A    H R V A T S K A</w:t>
      </w:r>
    </w:p>
    <w:p w:rsidRDefault="009449B0" w:rsidP="009449B0" w:rsidR="009449B0" w:rsidRPr="009449B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jc w:val="center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R J E Š E N J E</w:t>
      </w:r>
    </w:p>
    <w:p w:rsidRDefault="009449B0" w:rsidP="009449B0" w:rsidR="009449B0" w:rsidRPr="009449B0">
      <w:pPr>
        <w:spacing w:after="0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ab/>
        <w:t>TRGOVAČKI SUD U ZAGREBU, Stalna služba</w:t>
      </w:r>
      <w:r w:rsidRPr="009449B0">
        <w:rPr>
          <w:rFonts w:cs="Times New Roman" w:eastAsia="Times New Roman"/>
          <w:b/>
          <w:lang w:eastAsia="hr-HR"/>
        </w:rPr>
        <w:t>,</w:t>
      </w:r>
      <w:r w:rsidRPr="009449B0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8. svibnja 2017.</w:t>
      </w:r>
    </w:p>
    <w:p w:rsidRDefault="009449B0" w:rsidP="009449B0" w:rsidR="009449B0" w:rsidRPr="009449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jc w:val="center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r i j e š i o   j e</w:t>
      </w:r>
    </w:p>
    <w:p w:rsidRDefault="009449B0" w:rsidP="009449B0" w:rsidR="009449B0" w:rsidRPr="009449B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449B0" w:rsidP="009449B0" w:rsidR="009449B0" w:rsidRPr="009449B0">
      <w:pPr>
        <w:spacing w:after="0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numPr>
          <w:ilvl w:val="0"/>
          <w:numId w:val="47"/>
        </w:numPr>
        <w:tabs>
          <w:tab w:pos="1418" w:val="num"/>
        </w:tabs>
        <w:spacing w:after="0"/>
        <w:ind w:hanging="530" w:left="1418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Kupcu DETONO d.o.o., Zagreb, VIII. Vrbik 17, OIB: 42999214584, dosuđuje se nekretnina u vlasništvu stečajnog dužnika GOLF &amp; COUNTRY CLUB ZAGREB d.o.o. u stečaju, Zagreb, Jadranska avenija 6, OIB: 54566277575, koja se u naravi odnosi na:</w:t>
      </w:r>
    </w:p>
    <w:p w:rsidRDefault="009449B0" w:rsidP="009449B0" w:rsidR="009449B0" w:rsidRPr="009449B0">
      <w:pPr>
        <w:ind w:left="720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 xml:space="preserve"> </w:t>
      </w:r>
      <w:r w:rsidRPr="009449B0">
        <w:rPr>
          <w:rFonts w:cs="Times New Roman" w:eastAsia="Times New Roman"/>
          <w:lang w:eastAsia="hr-HR"/>
        </w:rPr>
        <w:tab/>
        <w:t xml:space="preserve"> - OBJEKT ZA SMJEŠTAJ A2-2, upisan u z.k.ul. 3100 k.o. Blato Novo, </w:t>
      </w:r>
      <w:r w:rsidRPr="009449B0">
        <w:rPr>
          <w:rFonts w:cs="Times New Roman" w:eastAsia="Times New Roman"/>
          <w:lang w:eastAsia="hr-HR"/>
        </w:rPr>
        <w:tab/>
        <w:t xml:space="preserve"> </w:t>
      </w:r>
      <w:r w:rsidRPr="009449B0">
        <w:rPr>
          <w:rFonts w:cs="Times New Roman" w:eastAsia="Times New Roman"/>
          <w:lang w:eastAsia="hr-HR"/>
        </w:rPr>
        <w:tab/>
        <w:t xml:space="preserve">k.č.br. 6, suvlasnički dio redni broj 9: 58/10000 etažno vlasništvo (E-9) s tri </w:t>
      </w:r>
      <w:r w:rsidRPr="009449B0">
        <w:rPr>
          <w:rFonts w:cs="Times New Roman" w:eastAsia="Times New Roman"/>
          <w:lang w:eastAsia="hr-HR"/>
        </w:rPr>
        <w:tab/>
        <w:t xml:space="preserve">sobe i nusprostorijama u prizemlju i katu NKP 106,82 čm, s trijemom i </w:t>
      </w:r>
      <w:r w:rsidRPr="009449B0">
        <w:rPr>
          <w:rFonts w:cs="Times New Roman" w:eastAsia="Times New Roman"/>
          <w:lang w:eastAsia="hr-HR"/>
        </w:rPr>
        <w:tab/>
        <w:t xml:space="preserve">stubištem u prizemlju NKP 2,64 čm, terasom u prizemlju NKP 3,51 čm, </w:t>
      </w:r>
      <w:r w:rsidRPr="009449B0">
        <w:rPr>
          <w:rFonts w:cs="Times New Roman" w:eastAsia="Times New Roman"/>
          <w:lang w:eastAsia="hr-HR"/>
        </w:rPr>
        <w:tab/>
        <w:t xml:space="preserve">loggiom na katu NKP 6,29 čm, i kućnim vrtom NKP 6,50 čm (ukupne površine </w:t>
      </w:r>
      <w:r w:rsidRPr="009449B0">
        <w:rPr>
          <w:rFonts w:cs="Times New Roman" w:eastAsia="Times New Roman"/>
          <w:lang w:eastAsia="hr-HR"/>
        </w:rPr>
        <w:tab/>
        <w:t>kućnog vrta 65 čm), ukupne neto korisne površine posebnog dijela 125,76 čm.</w:t>
      </w:r>
    </w:p>
    <w:p w:rsidRDefault="009449B0" w:rsidP="009449B0" w:rsidR="009449B0" w:rsidRPr="009449B0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II. Kupovnina za navedenu nekretninu iznosi 934.869,64 kn.</w:t>
      </w: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III</w:t>
      </w:r>
      <w:r w:rsidRPr="009449B0">
        <w:rPr>
          <w:rFonts w:cs="Times New Roman" w:eastAsia="Times New Roman"/>
          <w:b/>
          <w:lang w:eastAsia="hr-HR"/>
        </w:rPr>
        <w:t>.</w:t>
      </w:r>
      <w:r w:rsidRPr="009449B0">
        <w:rPr>
          <w:rFonts w:cs="Times New Roman" w:eastAsia="Times New Roman"/>
          <w:lang w:eastAsia="hr-HR"/>
        </w:rPr>
        <w:t xml:space="preserve"> Kupac DETONO d.o.o., Zagreb, VIII. Vrbik 17, OIB: 42999214584, je dužan u roku od 60 dana od dana pravomoćnosti rješenja o dosudi uplatiti razliku kupovnine preko uplaćene jamčevine i to u iznosu od 887.869,64 kn na račun Trgovačkog suda u Zagrebu broj HR9223900011300000460 model HR05, pozivom na 245-2015 (s napomenom „uplata razlike kupovnine“).</w:t>
      </w: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IV</w:t>
      </w:r>
      <w:r w:rsidRPr="009449B0">
        <w:rPr>
          <w:rFonts w:cs="Times New Roman" w:eastAsia="Times New Roman"/>
          <w:b/>
          <w:lang w:eastAsia="hr-HR"/>
        </w:rPr>
        <w:t>.</w:t>
      </w:r>
      <w:r w:rsidRPr="009449B0">
        <w:rPr>
          <w:rFonts w:cs="Times New Roman" w:eastAsia="Times New Roman"/>
          <w:lang w:eastAsia="hr-HR"/>
        </w:rPr>
        <w:t xml:space="preserve"> Ova imovina predat će se kupcu DETONO d.o.o., Zagreb, VIII. Vrbik 17, OIB: 42999214584, zaključkom o predaji nakon što ovo rješenje postane pravomoćno, a kupac uplati kupovninu umanjenu za iznos jamčevine.</w:t>
      </w: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V. Određuje se upis prava vlasništva u korist kupca na dosuđenoj  nekretnini, nakon pravomoćnosti ovog rješenja i nakon uplate razlike kupovnine navedene u točki III. ovog rješenja.</w:t>
      </w: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ab/>
        <w:t xml:space="preserve">VI. Određuje se brisanje u z.k.ul. 3100 k.o. Blato Novo, k.č.br. 6, suvlasnički dio redni broj 9: 58/10000 etažno vlasništvo (E-9) s tri sobe i nusprostorijama u prizemlju i katu NKP </w:t>
      </w:r>
      <w:r w:rsidRPr="009449B0">
        <w:rPr>
          <w:rFonts w:cs="Times New Roman" w:eastAsia="Times New Roman"/>
          <w:lang w:eastAsia="hr-HR"/>
        </w:rPr>
        <w:lastRenderedPageBreak/>
        <w:t>106,82 čm, s trijemom i stubištem u prizemlju NKP 2,64 čm, terasom u prizemlju NKP 3,51 čm, loggiom na katu NKP 6,29 čm, i kućnim vrtom NKP 6,50 čm (ukupne površine kućnog vrta 65 čm), ukupne neto korisne površine posebnog dijela 125,76 čm,:</w:t>
      </w: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- založnog prava za iznos od 45.314.768,25 kn za korist Hrvatske poštanske banke d.d., Zagreb, Jurišićeva 4, upisanog pod brojem Z-22582/07 od 28.03.2007.,</w:t>
      </w: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- založnog prava za iznos od 1.850.000,00 eura za korist Hrvatske poštanske banke d.d., Zagreb, Jurišićeva 4, upisanog pod brojem Z-22536/06 od 31.03.2006.,</w:t>
      </w: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- plombe pod brojem upisa Z-15972/15 od 08.06.2015.,</w:t>
      </w: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VII</w:t>
      </w:r>
      <w:r w:rsidRPr="009449B0">
        <w:rPr>
          <w:rFonts w:cs="Times New Roman" w:eastAsia="Times New Roman"/>
          <w:b/>
          <w:lang w:eastAsia="hr-HR"/>
        </w:rPr>
        <w:t>.</w:t>
      </w:r>
      <w:r w:rsidRPr="009449B0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VIII</w:t>
      </w:r>
      <w:r w:rsidRPr="009449B0">
        <w:rPr>
          <w:rFonts w:cs="Times New Roman" w:eastAsia="Times New Roman"/>
          <w:b/>
          <w:lang w:eastAsia="hr-HR"/>
        </w:rPr>
        <w:t>.</w:t>
      </w:r>
      <w:r w:rsidRPr="009449B0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IX</w:t>
      </w:r>
      <w:r w:rsidRPr="009449B0">
        <w:rPr>
          <w:rFonts w:cs="Times New Roman" w:eastAsia="Times New Roman"/>
          <w:b/>
          <w:lang w:eastAsia="hr-HR"/>
        </w:rPr>
        <w:t>.</w:t>
      </w:r>
      <w:r w:rsidRPr="009449B0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X. Nalaže se Općinskom sudu u Novom Zagrebu, Zemljišnoknjižni odjel Novi Zagreb zabilježiti u zemljišnim knjigama dosudu nekretnine navedene u točki I. ovog rješenja.</w:t>
      </w: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Obrazloženje</w:t>
      </w:r>
    </w:p>
    <w:p w:rsidRDefault="009449B0" w:rsidP="009449B0" w:rsidR="009449B0" w:rsidRPr="009449B0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9449B0" w:rsidP="009449B0" w:rsidR="009449B0" w:rsidRPr="009449B0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st. 3. Stečajnog zakona (Narodne novine broj 44/96, 29/99, 129/00, 123/03, 82/06, 116/10, 25/12, 133/12, dalje:SZ).</w:t>
      </w: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Na drugoj usmenoj javnoj dražbi radi prodaje imovine dužnika kao u točki I. izreke rješenja, sudjelovala su dva ponuditelja i to DETONO d.o.o., Zagreb, VIII. Vrbik 17, OIB: 42999214584, i Tihana Nikolić, Zagreb, Tratinska 44, OIB: 02158057271, i  Romeo Vudrag Tomasović, Šibenik, Branitelja domovinskog rata 2b, OIB: 37807865212, koji su odustali od dražbovanja.</w:t>
      </w: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Ponuditelj DETONO d.o.o., Zagreb, VIII. Vrbik 17, OIB: 42999214584, dao je ponudu za navedenu imovinu u iznosu od 934.869,64 kn, što je ujedno bila jedina ponuda.</w:t>
      </w: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lastRenderedPageBreak/>
        <w:t>Nakon zaključenja dražbe, sudac je utvrdio tu činjenicu i objavio kako je kupac DETONO d.o.o., Zagreb, VIII. Vrbik 17, OIB: 42999214584, ispunio uvjete da mu se nekretnina dosudi.</w:t>
      </w: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9449B0" w:rsidP="009449B0" w:rsidR="009449B0" w:rsidRPr="009449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jc w:val="center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U Karlovcu, 8. svibnja 2017.</w:t>
      </w:r>
    </w:p>
    <w:p w:rsidRDefault="009449B0" w:rsidP="009449B0" w:rsidR="009449B0" w:rsidRPr="009449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9449B0" w:rsidP="009449B0" w:rsidR="009449B0" w:rsidRPr="009449B0">
      <w:pPr>
        <w:spacing w:after="0"/>
        <w:jc w:val="center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9449B0" w:rsidP="009449B0" w:rsidR="009449B0" w:rsidRPr="009449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spacing w:after="0"/>
        <w:jc w:val="center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b/>
          <w:lang w:eastAsia="hr-HR"/>
        </w:rPr>
        <w:t xml:space="preserve">                                                                      </w:t>
      </w:r>
      <w:r>
        <w:rPr>
          <w:rFonts w:cs="Times New Roman" w:eastAsia="Times New Roman"/>
          <w:b/>
          <w:lang w:eastAsia="hr-HR"/>
        </w:rPr>
        <w:t xml:space="preserve">               </w:t>
      </w:r>
      <w:r w:rsidRPr="009449B0">
        <w:rPr>
          <w:rFonts w:cs="Times New Roman" w:eastAsia="Times New Roman"/>
          <w:b/>
          <w:lang w:eastAsia="hr-HR"/>
        </w:rPr>
        <w:t xml:space="preserve">       </w:t>
      </w:r>
      <w:r w:rsidRPr="009449B0">
        <w:rPr>
          <w:rFonts w:cs="Times New Roman" w:eastAsia="Times New Roman"/>
          <w:lang w:eastAsia="hr-HR"/>
        </w:rPr>
        <w:t>Za točnost otpravka-</w:t>
      </w:r>
    </w:p>
    <w:p w:rsidRDefault="009449B0" w:rsidP="009449B0" w:rsidR="009449B0" w:rsidRPr="009449B0">
      <w:pPr>
        <w:spacing w:after="0"/>
        <w:jc w:val="center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 </w:t>
      </w:r>
      <w:r w:rsidRPr="009449B0">
        <w:rPr>
          <w:rFonts w:cs="Times New Roman" w:eastAsia="Times New Roman"/>
          <w:lang w:eastAsia="hr-HR"/>
        </w:rPr>
        <w:t xml:space="preserve">     ovlašteni službenik:</w:t>
      </w:r>
    </w:p>
    <w:p w:rsidRDefault="009449B0" w:rsidP="009449B0" w:rsidR="009449B0" w:rsidRPr="009449B0">
      <w:pPr>
        <w:spacing w:after="0"/>
        <w:jc w:val="center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   </w:t>
      </w:r>
      <w:r w:rsidRPr="009449B0">
        <w:rPr>
          <w:rFonts w:cs="Times New Roman" w:eastAsia="Times New Roman"/>
          <w:lang w:eastAsia="hr-HR"/>
        </w:rPr>
        <w:t xml:space="preserve"> Draženka Prpić</w:t>
      </w:r>
    </w:p>
    <w:p w:rsidRDefault="009449B0" w:rsidP="009449B0" w:rsidR="009449B0" w:rsidRPr="009449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449B0" w:rsidP="009449B0" w:rsidR="009449B0" w:rsidRPr="009449B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PRAVNA POUKA:</w:t>
      </w:r>
    </w:p>
    <w:p w:rsidRDefault="009449B0" w:rsidP="009449B0" w:rsidR="009449B0" w:rsidRPr="009449B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449B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449B0" w:rsidP="009449B0" w:rsidR="009449B0" w:rsidRPr="009449B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449B0" w:rsidP="009449B0" w:rsidR="009449B0" w:rsidRPr="009449B0">
      <w:pPr>
        <w:spacing w:after="0"/>
        <w:jc w:val="center"/>
        <w:rPr>
          <w:rFonts w:cs="Times New Roman" w:eastAsia="Times New Roman"/>
          <w:b/>
          <w:lang w:eastAsia="hr-HR"/>
        </w:rPr>
      </w:pPr>
    </w:p>
    <w:sectPr w:rsidSect="0032366B" w:rsidR="009449B0" w:rsidRPr="009449B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7982454"/>
      <w:docPartObj>
        <w:docPartGallery w:val="Page Numbers (Top of Page)"/>
        <w:docPartUnique/>
      </w:docPartObj>
    </w:sdtPr>
    <w:sdtContent>
      <w:p w:rsidRDefault="009449B0" w:rsidR="009449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449B0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49B0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61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kupcu Detono d.o.o.-OBJEKT A2-2</izvorni_sadrzaj>
    <derivirana_varijabla naziv="DomainObject.Primjedba_1">kupcu Detono d.o.o.-OBJEKT A2-2</derivirana_varijabla>
  </DomainObject.Primjedba>
  <DomainObject.Oznaka>
    <izvorni_sadrzaj>St-245/2015-211</izvorni_sadrzaj>
    <derivirana_varijabla naziv="DomainObject.Oznaka_1">St-245/2015-211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31.3.2017.
ide na VTS, original u referadi</izvorni_sadrzaj>
    <derivirana_varijabla naziv="DomainObject.Predmet.Opis_1">preslik dijela spisa  prema naredbi suca od 31.3.2017.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travnja 2017.</izvorni_sadrzaj>
    <derivirana_varijabla naziv="DomainObject.Predmet.SpisIzvanSuda.DatumIzlazaSpisa_1">3.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St-245/2015-211</izvorni_sadrzaj>
    <derivirana_varijabla naziv="DomainObject.PoslovniBrojDokumenta_1">St-245/2015-211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030C08-0B18-48BC-945A-0F403E7CCD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803</properties:Words>
  <properties:Characters>4231</properties:Characters>
  <properties:Lines>110</properties:Lines>
  <properties:Paragraphs>38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2017-05-08T06:22:00Z</cp:lastPrinted>
  <dcterms:modified xmlns:xsi="http://www.w3.org/2001/XMLSchema-instance" xsi:type="dcterms:W3CDTF">2017-05-08T06:23:00Z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St-245/2015-211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