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eb26" w14:paraId="d12eb26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FD1901">
        <w:rPr>
          <w:rFonts w:hAnsi="Times New Roman" w:ascii="Times New Roman"/>
          <w:szCs w:val="24"/>
          <w:lang w:val="hr-HR"/>
        </w:rPr>
        <w:t>258</w:t>
      </w:r>
      <w:r w:rsidR="00160C72">
        <w:rPr>
          <w:rFonts w:hAnsi="Times New Roman" w:ascii="Times New Roman"/>
          <w:szCs w:val="24"/>
          <w:lang w:val="hr-HR"/>
        </w:rPr>
        <w:t>5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5AE3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160C72">
        <w:rPr>
          <w:rFonts w:hAnsi="Times New Roman" w:ascii="Times New Roman"/>
          <w:szCs w:val="24"/>
          <w:lang w:val="hr-HR"/>
        </w:rPr>
        <w:t>VESNA NAUTIKA j.d.o.o. za trgovinu i usluge, Zagreb (Grad Zagreb), Otešička ulica 30, OIB: 13776727673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535AE3">
        <w:rPr>
          <w:rFonts w:hAnsi="Times New Roman" w:ascii="Times New Roman"/>
          <w:szCs w:val="24"/>
          <w:lang w:val="hr-HR"/>
        </w:rPr>
        <w:t xml:space="preserve">2. siječnja 2018.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535AE3">
        <w:rPr>
          <w:rFonts w:hAnsi="Times New Roman" w:ascii="Times New Roman"/>
          <w:szCs w:val="24"/>
          <w:lang w:val="hr-HR"/>
        </w:rPr>
        <w:t>2. siječnja 2018.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13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65023">
      <w:rPr>
        <w:rFonts w:hAnsi="Times New Roman" w:ascii="Times New Roman"/>
        <w:lang w:val="hr-HR"/>
      </w:rPr>
      <w:t>2</w:t>
    </w:r>
    <w:r w:rsidR="00FD1901">
      <w:rPr>
        <w:rFonts w:hAnsi="Times New Roman" w:ascii="Times New Roman"/>
        <w:lang w:val="hr-HR"/>
      </w:rPr>
      <w:t>58</w:t>
    </w:r>
    <w:r w:rsidR="00160C72">
      <w:rPr>
        <w:rFonts w:hAnsi="Times New Roman" w:ascii="Times New Roman"/>
        <w:lang w:val="hr-HR"/>
      </w:rPr>
      <w:t>5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0C72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35AE3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713B2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3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3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3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3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3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3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3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3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2585</izvorni_sadrzaj>
    <derivirana_varijabla naziv="DomainObject.Predmet.Broj_1">2585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St-2585/2017</izvorni_sadrzaj>
    <derivirana_varijabla naziv="DomainObject.Predmet.OznakaBroj_1">St-2585/2017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VESNA NAUTIKA j.d.o.o. za trgovinu i usluge zastupanog po punomoćniku Vesna Platzer</izvorni_sadrzaj>
    <derivirana_varijabla naziv="DomainObject.Predmet.ProtustrankaFormated_1">  VESNA NAUTIKA j.d.o.o. za trgovinu i usluge zastupanog po punomoćniku Vesna Platzer</derivirana_varijabla>
  </DomainObject.Predmet.ProtustrankaFormated>
  <DomainObject.Predmet.ProtustrankaFormatedOIB>
    <izvorni_sadrzaj>  VESNA NAUTIKA j.d.o.o. za trgovinu i usluge, OIB 13776727673 zastupanog po punomoćniku Vesna Platzer</izvorni_sadrzaj>
    <derivirana_varijabla naziv="DomainObject.Predmet.ProtustrankaFormatedOIB_1">  VESNA NAUTIKA j.d.o.o. za trgovinu i usluge, OIB 13776727673 zastupanog po punomoćniku Vesna Platzer</derivirana_varijabla>
  </DomainObject.Predmet.ProtustrankaFormatedOIB>
  <DomainObject.Predmet.ProtustrankaFormatedWithAdress>
    <izvorni_sadrzaj> VESNA NAUTIKA j.d.o.o. za trgovinu i usluge, Otešička ulica 30, 10000 Zagreb zastupanog po punomoćniku Vesna Platzer</izvorni_sadrzaj>
    <derivirana_varijabla naziv="DomainObject.Predmet.ProtustrankaFormatedWithAdress_1"> VESNA NAUTIKA j.d.o.o. za trgovinu i usluge, Otešička ulica 30, 10000 Zagreb zastupanog po punomoćniku Vesna Platzer</derivirana_varijabla>
  </DomainObject.Predmet.ProtustrankaFormatedWithAdress>
  <DomainObject.Predmet.ProtustrankaFormatedWithAdressOIB>
    <izvorni_sadrzaj> VESNA NAUTIKA j.d.o.o. za trgovinu i usluge, OIB 13776727673, Otešička ulica 30, 10000 Zagreb zastupanog po punomoćniku Vesna Platzer</izvorni_sadrzaj>
    <derivirana_varijabla naziv="DomainObject.Predmet.ProtustrankaFormatedWithAdressOIB_1"> VESNA NAUTIKA j.d.o.o. za trgovinu i usluge, OIB 13776727673, Otešička ulica 30, 10000 Zagreb zastupanog po punomoćniku Vesna Platzer</derivirana_varijabla>
  </DomainObject.Predmet.ProtustrankaFormatedWithAdressOIB>
  <DomainObject.Predmet.ProtustrankaWithAdress>
    <izvorni_sadrzaj>VESNA NAUTIKA j.d.o.o. za trgovinu i usluge Otešička ulica 30, 10000 Zagreb</izvorni_sadrzaj>
    <derivirana_varijabla naziv="DomainObject.Predmet.ProtustrankaWithAdress_1">VESNA NAUTIKA j.d.o.o. za trgovinu i usluge Otešička ulica 30, 10000 Zagreb</derivirana_varijabla>
  </DomainObject.Predmet.ProtustrankaWithAdress>
  <DomainObject.Predmet.ProtustrankaWithAdressOIB>
    <izvorni_sadrzaj>VESNA NAUTIKA j.d.o.o. za trgovinu i usluge, OIB 13776727673, Otešička ulica 30, 10000 Zagreb</izvorni_sadrzaj>
    <derivirana_varijabla naziv="DomainObject.Predmet.ProtustrankaWithAdressOIB_1">VESNA NAUTIKA j.d.o.o. za trgovinu i usluge, OIB 13776727673, Otešička ulica 30, 10000 Zagreb</derivirana_varijabla>
  </DomainObject.Predmet.ProtustrankaWithAdressOIB>
  <DomainObject.Predmet.ProtustrankaNazivFormated>
    <izvorni_sadrzaj>VESNA NAUTIKA j.d.o.o. za trgovinu i usluge</izvorni_sadrzaj>
    <derivirana_varijabla naziv="DomainObject.Predmet.ProtustrankaNazivFormated_1">VESNA NAUTIKA j.d.o.o. za trgovinu i usluge</derivirana_varijabla>
  </DomainObject.Predmet.ProtustrankaNazivFormated>
  <DomainObject.Predmet.ProtustrankaNazivFormatedOIB>
    <izvorni_sadrzaj>VESNA NAUTIKA j.d.o.o. za trgovinu i usluge, OIB 13776727673</izvorni_sadrzaj>
    <derivirana_varijabla naziv="DomainObject.Predmet.ProtustrankaNazivFormatedOIB_1">VESNA NAUTIKA j.d.o.o. za trgovinu i usluge, OIB 13776727673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VESNA NAUTIKA j.d.o.o. za trgovinu i usluge zastupanog po punomoćniku Vesna Platzer</item>
    </izvorni_sadrzaj>
    <derivirana_varijabla naziv="DomainObject.Predmet.ProtuStrankaListFormated_1">
      <item>VESNA NAUTIKA j.d.o.o. za trgovinu i usluge zastupanog po punomoćniku Vesna Platzer</item>
    </derivirana_varijabla>
  </DomainObject.Predmet.ProtuStrankaListFormated>
  <DomainObject.Predmet.ProtuStrankaListFormatedOIB>
    <izvorni_sadrzaj>
      <item>VESNA NAUTIKA j.d.o.o. za trgovinu i usluge, OIB 13776727673 zastupanog po punomoćniku Vesna Platzer</item>
    </izvorni_sadrzaj>
    <derivirana_varijabla naziv="DomainObject.Predmet.ProtuStrankaListFormatedOIB_1">
      <item>VESNA NAUTIKA j.d.o.o. za trgovinu i usluge, OIB 13776727673 zastupanog po punomoćniku Vesna Platzer</item>
    </derivirana_varijabla>
  </DomainObject.Predmet.ProtuStrankaListFormatedOIB>
  <DomainObject.Predmet.ProtuStrankaListFormatedWithAdress>
    <izvorni_sadrzaj>
      <item>VESNA NAUTIKA j.d.o.o. za trgovinu i usluge, Otešička ulica 30, 10000 Zagreb zastupanog po punomoćniku Vesna Platzer</item>
    </izvorni_sadrzaj>
    <derivirana_varijabla naziv="DomainObject.Predmet.ProtuStrankaListFormatedWithAdress_1">
      <item>VESNA NAUTIKA j.d.o.o. za trgovinu i usluge, Otešička ulica 30, 10000 Zagreb zastupanog po punomoćniku Vesna Platzer</item>
    </derivirana_varijabla>
  </DomainObject.Predmet.ProtuStrankaListFormatedWithAdress>
  <DomainObject.Predmet.ProtuStrankaListFormatedWithAdressOIB>
    <izvorni_sadrzaj>
      <item>VESNA NAUTIKA j.d.o.o. za trgovinu i usluge, OIB 13776727673, Otešička ulica 30, 10000 Zagreb zastupanog po punomoćniku Vesna Platzer</item>
    </izvorni_sadrzaj>
    <derivirana_varijabla naziv="DomainObject.Predmet.ProtuStrankaListFormatedWithAdressOIB_1">
      <item>VESNA NAUTIKA j.d.o.o. za trgovinu i usluge, OIB 13776727673, Otešička ulica 30, 10000 Zagreb zastupanog po punomoćniku Vesna Platzer</item>
    </derivirana_varijabla>
  </DomainObject.Predmet.ProtuStrankaListFormatedWithAdressOIB>
  <DomainObject.Predmet.ProtuStrankaListNazivFormated>
    <izvorni_sadrzaj>
      <item>VESNA NAUTIKA j.d.o.o. za trgovinu i usluge</item>
    </izvorni_sadrzaj>
    <derivirana_varijabla naziv="DomainObject.Predmet.ProtuStrankaListNazivFormated_1">
      <item>VESNA NAUTIKA j.d.o.o. za trgovinu i usluge</item>
    </derivirana_varijabla>
  </DomainObject.Predmet.ProtuStrankaListNazivFormated>
  <DomainObject.Predmet.ProtuStrankaListNazivFormatedOIB>
    <izvorni_sadrzaj>
      <item>VESNA NAUTIKA j.d.o.o. za trgovinu i usluge, OIB 13776727673</item>
    </izvorni_sadrzaj>
    <derivirana_varijabla naziv="DomainObject.Predmet.ProtuStrankaListNazivFormatedOIB_1">
      <item>VESNA NAUTIKA j.d.o.o. za trgovinu i usluge, OIB 13776727673</item>
    </derivirana_varijabla>
  </DomainObject.Predmet.ProtuStrankaListNazivFormatedOIB>
  <DomainObject.Predmet.OstaliListFormated>
    <izvorni_sadrzaj>
      <item>Vesna Platzer punomoćnik sudionika u postupku VESNA NAUTIKA j.d.o.o. za trgovinu i usluge</item>
    </izvorni_sadrzaj>
    <derivirana_varijabla naziv="DomainObject.Predmet.OstaliListFormated_1">
      <item>Vesna Platzer punomoćnik sudionika u postupku VESNA NAUTIKA j.d.o.o. za trgovinu i usluge</item>
    </derivirana_varijabla>
  </DomainObject.Predmet.OstaliListFormated>
  <DomainObject.Predmet.OstaliListFormatedOIB>
    <izvorni_sadrzaj>
      <item>Vesna Platzer, OIB 19459148462 punomoćnik sudionika u postupku VESNA NAUTIKA j.d.o.o. za trgovinu i usluge</item>
    </izvorni_sadrzaj>
    <derivirana_varijabla naziv="DomainObject.Predmet.OstaliListFormatedOIB_1">
      <item>Vesna Platzer, OIB 19459148462 punomoćnik sudionika u postupku VESNA NAUTIKA j.d.o.o. za trgovinu i usluge</item>
    </derivirana_varijabla>
  </DomainObject.Predmet.OstaliListFormatedOIB>
  <DomainObject.Predmet.OstaliListFormatedWithAdress>
    <izvorni_sadrzaj>
      <item>Vesna Platzer, Otešička 30, 10000 Zagreb punomoćnik sudionika u postupku VESNA NAUTIKA j.d.o.o. za trgovinu i usluge</item>
    </izvorni_sadrzaj>
    <derivirana_varijabla naziv="DomainObject.Predmet.OstaliListFormatedWithAdress_1">
      <item>Vesna Platzer, Otešička 30, 10000 Zagreb punomoćnik sudionika u postupku VESNA NAUTIKA j.d.o.o. za trgovinu i usluge</item>
    </derivirana_varijabla>
  </DomainObject.Predmet.OstaliListFormatedWithAdress>
  <DomainObject.Predmet.OstaliListFormatedWithAdressOIB>
    <izvorni_sadrzaj>
      <item>Vesna Platzer, OIB 19459148462, Otešička 30, 10000 Zagreb punomoćnik sudionika u postupku VESNA NAUTIKA j.d.o.o. za trgovinu i usluge</item>
    </izvorni_sadrzaj>
    <derivirana_varijabla naziv="DomainObject.Predmet.OstaliListFormatedWithAdressOIB_1">
      <item>Vesna Platzer, OIB 19459148462, Otešička 30, 10000 Zagreb punomoćnik sudionika u postupku VESNA NAUTIKA j.d.o.o. za trgovinu i usluge</item>
    </derivirana_varijabla>
  </DomainObject.Predmet.OstaliListFormatedWithAdressOIB>
  <DomainObject.Predmet.OstaliListNazivFormated>
    <izvorni_sadrzaj>
      <item>Vesna Platzer</item>
    </izvorni_sadrzaj>
    <derivirana_varijabla naziv="DomainObject.Predmet.OstaliListNazivFormated_1">
      <item>Vesna Platzer</item>
    </derivirana_varijabla>
  </DomainObject.Predmet.OstaliListNazivFormated>
  <DomainObject.Predmet.OstaliListNazivFormatedOIB>
    <izvorni_sadrzaj>
      <item>Vesna Platzer, OIB 19459148462</item>
    </izvorni_sadrzaj>
    <derivirana_varijabla naziv="DomainObject.Predmet.OstaliListNazivFormatedOIB_1">
      <item>Vesna Platzer, OIB 19459148462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VESNA NAUTIKA j.d.o.o. za trgovinu i usluge</izvorni_sadrzaj>
    <derivirana_varijabla naziv="DomainObject.Predmet.ProtustrankaIDrugi_1">VESNA NAUTIKA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VESNA NAUTIKA j.d.o.o. za trgovinu i usluge, OIB 13776727673, Otešička ulica 30, 10000 Zagreb</izvorni_sadrzaj>
    <derivirana_varijabla naziv="DomainObject.Predmet.ProtustrankaIDrugiAdressOIB_1">VESNA NAUTIKA j.d.o.o. za trgovinu i usluge, OIB 13776727673, Otešička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VESNA NAUTIKA j.d.o.o. za trgovinu i usluge</item>
      <item>Vesna Platzer</item>
    </izvorni_sadrzaj>
    <derivirana_varijabla naziv="DomainObject.Predmet.SudioniciListNaziv_1">
      <item>FINA Regionalni centar Zagreb</item>
      <item>VESNA NAUTIKA j.d.o.o. za trgovinu i usluge</item>
      <item>Vesna Platzer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VESNA NAUTIKA j.d.o.o. za trgovinu i usluge, OIB 13776727673, Otešička ulica 30,10000 Zagreb</item>
      <item>Vesna Platzer, OIB 19459148462, Otešička 30,10000 Zagreb</item>
    </izvorni_sadrzaj>
    <derivirana_varijabla naziv="DomainObject.Predmet.SudioniciListAdressOIB_1">
      <item>FINA Regionalni centar Zagreb, OIB 85821130368, Trg svibanjskih žrtava 1995. br. 1,10000 Zagreb</item>
      <item>VESNA NAUTIKA j.d.o.o. za trgovinu i usluge, OIB 13776727673, Otešička ulica 30,10000 Zagreb</item>
      <item>Vesna Platzer, OIB 19459148462, Otešička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13776727673</item>
      <item>, OIB 19459148462</item>
    </izvorni_sadrzaj>
    <derivirana_varijabla naziv="DomainObject.Predmet.SudioniciListNazivOIB_1">
      <item>, OIB 85821130368</item>
      <item>, OIB 13776727673</item>
      <item>, OIB 19459148462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70CCA-4533-406E-8B81-743A8823E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2276</properties:Characters>
  <properties:Lines>74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2017-12-12T08:18:00Z</dcterms:created>
  <dc:creator>Sudsko vijeæe</dc:creator>
  <cp:lastModifiedBy>Katarina Babić</cp:lastModifiedBy>
  <cp:lastPrinted>2018-01-02T12:59:00Z</cp:lastPrinted>
  <dcterms:modified xmlns:xsi="http://www.w3.org/2001/XMLSchema-instance" xsi:type="dcterms:W3CDTF">2018-01-02T12:59:00Z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