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f3df" w14:paraId="0cdf3d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2FBE" w:rsidP="00772FBE" w:rsidR="00772FBE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St-372/2017-2.</w:t>
      </w:r>
    </w:p>
    <w:p w:rsidRDefault="00772FBE" w:rsidP="00772FBE" w:rsidR="00772FBE">
      <w:pPr>
        <w:jc w:val="center"/>
        <w:rPr>
          <w:rFonts w:hAnsi="Arial" w:ascii="Arial"/>
          <w:b/>
        </w:rPr>
      </w:pPr>
    </w:p>
    <w:p w:rsidRDefault="00772FBE" w:rsidP="00772FBE" w:rsidR="00772FB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772FBE" w:rsidP="00772FBE" w:rsidR="00772FBE">
      <w:pPr>
        <w:jc w:val="center"/>
        <w:rPr>
          <w:rFonts w:hAnsi="Arial" w:ascii="Arial"/>
          <w:b/>
        </w:rPr>
      </w:pPr>
    </w:p>
    <w:p w:rsidRDefault="00772FBE" w:rsidP="00772FBE" w:rsidR="00772FB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Jovice Vrana iz Čakovca, A.G.Matoša 34, OIB 69822651030, radnika, za otvaranje stečajnog postupka nad dužnikom FINO d.o.o. za proizvodnju, trgovinu, usluge i uvoz-izvoz iz Čakovca, Kalnička 19, MBS 070134896, OIB 12430605814, dana 18. kolovoza 2017. godine</w:t>
      </w: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72FBE" w:rsidP="00772FBE" w:rsidR="00772FBE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FINO d.o.o. za proizvodnju, trgovinu, usluge i uvoz-izvoz iz Čakovca, Kalnička 19, MBS 070134896, OIB 12430605814.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  <w:t>II.Za privremenog stečajnog upravitelja imenuje se FRANJO OTROČAK iz Virovitice, Lukač 24, OIB 42279189814.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772FBE" w:rsidP="00772FBE" w:rsidR="00772FBE">
      <w:pPr>
        <w:jc w:val="center"/>
        <w:rPr>
          <w:rFonts w:hAnsi="Arial" w:ascii="Arial"/>
          <w:b/>
        </w:rPr>
      </w:pPr>
    </w:p>
    <w:p w:rsidRDefault="00772FBE" w:rsidP="00772FBE" w:rsidR="00772FB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22. rujna 2017. godine u 09,30 sati</w:t>
      </w: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-predlagatelj Jovica Vrana iz Čakovca, A.G.Matoša 34, 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-zakonski zastupnik dužnika Tanja </w:t>
      </w:r>
      <w:proofErr w:type="spellStart"/>
      <w:r>
        <w:rPr>
          <w:rFonts w:hAnsi="Arial" w:ascii="Arial"/>
        </w:rPr>
        <w:t>Ferenc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Belica</w:t>
      </w:r>
      <w:proofErr w:type="spellEnd"/>
      <w:r>
        <w:rPr>
          <w:rFonts w:hAnsi="Arial" w:ascii="Arial"/>
        </w:rPr>
        <w:t>, Zagrebačka 20,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 iz Virovitice, Lukač 24. </w:t>
      </w: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izvršiti će pregled dužnikovog poslovnog prostora, uvid u knjige i poslovnu dokumentaciju dužnika,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  <w:r>
        <w:rPr>
          <w:rFonts w:hAnsi="Arial" w:ascii="Arial"/>
        </w:rPr>
        <w:tab/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772FBE" w:rsidP="00772FBE" w:rsidR="00772FBE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772FBE" w:rsidP="00772FBE" w:rsidR="00772FBE"/>
    <w:p w:rsidRDefault="00772FBE" w:rsidP="00772FBE" w:rsidR="00772FBE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>Prijedlog za otvaranje stečaja nad ovim dužnikom podnio je Jovica Vrana iz Čakovca u kojem ističe da je zaposlen u tvrtki dužnika FINO d.o.o., te da mu ova tvrtka dužnik nije isplatila jednu plaću, a i račun tvrtke dužnika je blokiran, zbog čega predlaže otvaranje stečaja nad ovim dužnikom.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Sudac je izvršio uvid u prijedlog za otvaranje stečajnog postupka i na temelju navoda prijedloga utvrdio da je predlagatelj učinio vjerojatnim postojanje stečajnog razloga koji se ogleda u činjenici da dužnik nije u mogućnosti trajnije ispunjavati svoje novčane obveze. 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dakle predlagatelj dokazao da je ovlašten podnijeti prijedlog za pokretanje stečajnog postupka nad dužnikom te učinio vjerojatnim postojanje stečajnog razloga koji se ogleda u činjenici da dužnik nije u mogućnosti trajnije ispunjavati svoje novčane obveze to je sud donio rješenje o pokretanju prethodnog postupka, te imenovao privremenog stečajnog upravitelja radi utvrđivanja uvjeta za otvaranje stečajnog postupka nad dužnikom, te utvrđivanja da li se imovinom dužnika mogu pokriti troškovi prethodnog i otvorenog stečajnog postupka.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772FBE" w:rsidP="00772FBE" w:rsidR="00772FB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18. kolovoza 2017. godine</w:t>
      </w:r>
    </w:p>
    <w:p w:rsidRDefault="00772FBE" w:rsidP="00772FBE" w:rsidR="00772FB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772FBE" w:rsidP="00772FBE" w:rsidR="00772FB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72FBE" w:rsidP="00772FBE" w:rsidR="00772FBE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PRAVNA POUKA: Protiv ovog rješenja nije dopuštena posebna žalba.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</w:p>
    <w:p w:rsidRDefault="00772FBE" w:rsidP="00772FBE" w:rsidR="00772FB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>Dna: -predlagatelju putem e-oglasne ploče i poštom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-zakonskom zastupnika dužnika putem e-oglasne ploče i poštom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-privremenom stečajnom upravitelju putem e-oglasne ploče i poštom</w:t>
      </w:r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-sudskom registru elektroničkim putem</w:t>
      </w:r>
    </w:p>
    <w:p w:rsidRDefault="00772FBE" w:rsidP="00772FBE" w:rsidR="00772FB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772FBE" w:rsidP="00772FBE" w:rsidR="00772FBE">
      <w:pPr>
        <w:jc w:val="both"/>
        <w:rPr>
          <w:rFonts w:hAnsi="Arial" w:ascii="Arial"/>
        </w:rPr>
      </w:pPr>
      <w:r>
        <w:rPr>
          <w:rFonts w:hAnsi="Arial" w:ascii="Arial"/>
        </w:rPr>
        <w:t>Bj.18.08.2017.g.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2FBE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3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St-372/2017-2</izvorni_sadrzaj>
    <derivirana_varijabla naziv="DomainObject.Oznaka_1">St-372/2017-2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društvo s ograničenom odgovornošću za proizvodnju, trgovinu, usluge i uvoz-izvoz</izvorni_sadrzaj>
    <derivirana_varijabla naziv="DomainObject.Predmet.ProtustrankaFormated_1">  FINO društvo s ograničenom odgovornošću za proizvodnju, trgovinu, usluge i uvoz-izvoz</derivirana_varijabla>
  </DomainObject.Predmet.ProtustrankaFormated>
  <DomainObject.Predmet.ProtustrankaFormatedOIB>
    <izvorni_sadrzaj>  FINO društvo s ograničenom odgovornošću za proizvodnju, trgovinu, usluge i uvoz-izvoz, OIB 12430605814</izvorni_sadrzaj>
    <derivirana_varijabla naziv="DomainObject.Predmet.ProtustrankaFormatedOIB_1">  FINO društvo s ograničenom odgovornošću za proizvodnju, trgovinu, usluge i uvoz-izvoz, OIB 12430605814</derivirana_varijabla>
  </DomainObject.Predmet.ProtustrankaFormatedOIB>
  <DomainObject.Predmet.ProtustrankaFormatedWithAdress>
    <izvorni_sadrzaj> FINO društvo s ograničenom odgovornošću za proizvodnju, trgovinu, usluge i uvoz-izvoz, Kalnička 19, 40000 Čakovec</izvorni_sadrzaj>
    <derivirana_varijabla naziv="DomainObject.Predmet.ProtustrankaFormatedWithAdress_1"> FINO društvo s ograničenom odgovornošću za proizvodnju, trgovinu, usluge i uvoz-izvoz, Kalnička 19, 40000 Čakovec</derivirana_varijabla>
  </DomainObject.Predmet.ProtustrankaFormatedWithAdress>
  <DomainObject.Predmet.ProtustrankaFormatedWithAdressOIB>
    <izvorni_sadrzaj> FINO društvo s ograničenom odgovornošću za proizvodnju, trgovinu, usluge i uvoz-izvoz, OIB 12430605814, Kalnička 19, 40000 Čakovec</izvorni_sadrzaj>
    <derivirana_varijabla naziv="DomainObject.Predmet.ProtustrankaFormatedWithAdressOIB_1"> FINO društvo s ograničenom odgovornošću za proizvodnju, trgovinu, usluge i uvoz-izvoz, OIB 12430605814, Kalnička 19, 40000 Čakovec</derivirana_varijabla>
  </DomainObject.Predmet.ProtustrankaFormatedWithAdressOIB>
  <DomainObject.Predmet.ProtustrankaWithAdress>
    <izvorni_sadrzaj>FINO društvo s ograničenom odgovornošću za proizvodnju, trgovinu, usluge i uvoz-izvoz Kalnička 19, 40000 Čakovec</izvorni_sadrzaj>
    <derivirana_varijabla naziv="DomainObject.Predmet.ProtustrankaWithAdress_1">FINO društvo s ograničenom odgovornošću za proizvodnju, trgovinu, usluge i uvoz-izvoz Kalnička 19, 40000 Čakovec</derivirana_varijabla>
  </DomainObject.Predmet.ProtustrankaWithAdress>
  <DomainObject.Predmet.ProtustrankaWithAdressOIB>
    <izvorni_sadrzaj>FINO društvo s ograničenom odgovornošću za proizvodnju, trgovinu, usluge i uvoz-izvoz, OIB 12430605814, Kalnička 19, 40000 Čakovec</izvorni_sadrzaj>
    <derivirana_varijabla naziv="DomainObject.Predmet.ProtustrankaWithAdressOIB_1">FINO društvo s ograničenom odgovornošću za proizvodnju, trgovinu, usluge i uvoz-izvoz, OIB 12430605814, Kalnička 19, 40000 Čakovec</derivirana_varijabla>
  </DomainObject.Predmet.ProtustrankaWithAdressOIB>
  <DomainObject.Predmet.ProtustrankaNazivFormated>
    <izvorni_sadrzaj>FINO društvo s ograničenom odgovornošću za proizvodnju, trgovinu, usluge i uvoz-izvoz</izvorni_sadrzaj>
    <derivirana_varijabla naziv="DomainObject.Predmet.ProtustrankaNazivFormated_1">FINO društvo s ograničenom odgovornošću za proizvodnju, trgovinu, usluge i uvoz-izvoz</derivirana_varijabla>
  </DomainObject.Predmet.ProtustrankaNazivFormated>
  <DomainObject.Predmet.ProtustrankaNazivFormatedOIB>
    <izvorni_sadrzaj>FINO društvo s ograničenom odgovornošću za proizvodnju, trgovinu, usluge i uvoz-izvoz, OIB 12430605814</izvorni_sadrzaj>
    <derivirana_varijabla naziv="DomainObject.Predmet.ProtustrankaNazivFormatedOIB_1">FINO društvo s ograničenom odgovornošću za proizvodnju, trgovinu, usluge i uvoz-izvoz, OIB 12430605814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Jovica Vrana</izvorni_sadrzaj>
    <derivirana_varijabla naziv="DomainObject.Predmet.StrankaFormated_1">  Jovica Vrana</derivirana_varijabla>
  </DomainObject.Predmet.StrankaFormated>
  <DomainObject.Predmet.StrankaFormatedOIB>
    <izvorni_sadrzaj>  Jovica Vrana, OIB 69822651030</izvorni_sadrzaj>
    <derivirana_varijabla naziv="DomainObject.Predmet.StrankaFormatedOIB_1">  Jovica Vrana, OIB 69822651030</derivirana_varijabla>
  </DomainObject.Predmet.StrankaFormatedOIB>
  <DomainObject.Predmet.StrankaFormatedWithAdress>
    <izvorni_sadrzaj> Jovica Vrana, Antuna Gustava Matoša 34, 40000 Čakovec</izvorni_sadrzaj>
    <derivirana_varijabla naziv="DomainObject.Predmet.StrankaFormatedWithAdress_1"> Jovica Vrana, Antuna Gustava Matoša 34, 40000 Čakovec</derivirana_varijabla>
  </DomainObject.Predmet.StrankaFormatedWithAdress>
  <DomainObject.Predmet.StrankaFormatedWithAdressOIB>
    <izvorni_sadrzaj> Jovica Vrana, OIB 69822651030, Antuna Gustava Matoša 34, 40000 Čakovec</izvorni_sadrzaj>
    <derivirana_varijabla naziv="DomainObject.Predmet.StrankaFormatedWithAdressOIB_1"> Jovica Vrana, OIB 69822651030, Antuna Gustava Matoša 34, 40000 Čakovec</derivirana_varijabla>
  </DomainObject.Predmet.StrankaFormatedWithAdressOIB>
  <DomainObject.Predmet.StrankaWithAdress>
    <izvorni_sadrzaj>Jovica Vrana Antuna Gustava Matoša 34,40000 Čakovec</izvorni_sadrzaj>
    <derivirana_varijabla naziv="DomainObject.Predmet.StrankaWithAdress_1">Jovica Vrana Antuna Gustava Matoša 34,40000 Čakovec</derivirana_varijabla>
  </DomainObject.Predmet.StrankaWithAdress>
  <DomainObject.Predmet.StrankaWithAdressOIB>
    <izvorni_sadrzaj>Jovica Vrana, OIB 69822651030, Antuna Gustava Matoša 34,40000 Čakovec</izvorni_sadrzaj>
    <derivirana_varijabla naziv="DomainObject.Predmet.StrankaWithAdressOIB_1">Jovica Vrana, OIB 69822651030, Antuna Gustava Matoša 34,40000 Čakovec</derivirana_varijabla>
  </DomainObject.Predmet.StrankaWithAdressOIB>
  <DomainObject.Predmet.StrankaNazivFormated>
    <izvorni_sadrzaj>Jovica Vrana</izvorni_sadrzaj>
    <derivirana_varijabla naziv="DomainObject.Predmet.StrankaNazivFormated_1">Jovica Vrana</derivirana_varijabla>
  </DomainObject.Predmet.StrankaNazivFormated>
  <DomainObject.Predmet.StrankaNazivFormatedOIB>
    <izvorni_sadrzaj>Jovica Vrana, OIB 69822651030</izvorni_sadrzaj>
    <derivirana_varijabla naziv="DomainObject.Predmet.StrankaNazivFormatedOIB_1">Jovica Vrana, OIB 69822651030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Jovica Vrana</item>
    </izvorni_sadrzaj>
    <derivirana_varijabla naziv="DomainObject.Predmet.StrankaListFormated_1">
      <item>Jovica Vrana</item>
    </derivirana_varijabla>
  </DomainObject.Predmet.StrankaListFormated>
  <DomainObject.Predmet.StrankaListFormatedOIB>
    <izvorni_sadrzaj>
      <item>Jovica Vrana, OIB 69822651030</item>
    </izvorni_sadrzaj>
    <derivirana_varijabla naziv="DomainObject.Predmet.StrankaListFormatedOIB_1">
      <item>Jovica Vrana, OIB 69822651030</item>
    </derivirana_varijabla>
  </DomainObject.Predmet.StrankaListFormatedOIB>
  <DomainObject.Predmet.StrankaListFormatedWithAdress>
    <izvorni_sadrzaj>
      <item>Jovica Vrana, Antuna Gustava Matoša 34, 40000 Čakovec</item>
    </izvorni_sadrzaj>
    <derivirana_varijabla naziv="DomainObject.Predmet.StrankaListFormatedWithAdress_1">
      <item>Jovica Vrana, Antuna Gustava Matoša 34, 40000 Čakovec</item>
    </derivirana_varijabla>
  </DomainObject.Predmet.StrankaListFormatedWithAdress>
  <DomainObject.Predmet.StrankaListFormatedWithAdressOIB>
    <izvorni_sadrzaj>
      <item>Jovica Vrana, OIB 69822651030, Antuna Gustava Matoša 34, 40000 Čakovec</item>
    </izvorni_sadrzaj>
    <derivirana_varijabla naziv="DomainObject.Predmet.StrankaListFormatedWithAdressOIB_1">
      <item>Jovica Vrana, OIB 69822651030, Antuna Gustava Matoša 34, 40000 Čakovec</item>
    </derivirana_varijabla>
  </DomainObject.Predmet.StrankaListFormatedWithAdressOIB>
  <DomainObject.Predmet.StrankaListNazivFormated>
    <izvorni_sadrzaj>
      <item>Jovica Vrana</item>
    </izvorni_sadrzaj>
    <derivirana_varijabla naziv="DomainObject.Predmet.StrankaListNazivFormated_1">
      <item>Jovica Vrana</item>
    </derivirana_varijabla>
  </DomainObject.Predmet.StrankaListNazivFormated>
  <DomainObject.Predmet.StrankaListNazivFormatedOIB>
    <izvorni_sadrzaj>
      <item>Jovica Vrana, OIB 69822651030</item>
    </izvorni_sadrzaj>
    <derivirana_varijabla naziv="DomainObject.Predmet.StrankaListNazivFormatedOIB_1">
      <item>Jovica Vrana, OIB 69822651030</item>
    </derivirana_varijabla>
  </DomainObject.Predmet.StrankaListNazivFormatedOIB>
  <DomainObject.Predmet.ProtuStrankaListFormated>
    <izvorni_sadrzaj>
      <item>FINO društvo s ograničenom odgovornošću za proizvodnju, trgovinu, usluge i uvoz-izvoz</item>
    </izvorni_sadrzaj>
    <derivirana_varijabla naziv="DomainObject.Predmet.ProtuStrankaListFormated_1">
      <item>FINO društvo s ograničenom odgovornošću za proizvodnju, trgovinu, usluge i uvoz-izvoz</item>
    </derivirana_varijabla>
  </DomainObject.Predmet.ProtuStrankaListFormated>
  <DomainObject.Predmet.ProtuStrankaListFormatedOIB>
    <izvorni_sadrzaj>
      <item>FINO društvo s ograničenom odgovornošću za proizvodnju, trgovinu, usluge i uvoz-izvoz, OIB 12430605814</item>
    </izvorni_sadrzaj>
    <derivirana_varijabla naziv="DomainObject.Predmet.ProtuStrankaListFormatedOIB_1">
      <item>FINO društvo s ograničenom odgovornošću za proizvodnju, trgovinu, usluge i uvoz-izvoz, OIB 12430605814</item>
    </derivirana_varijabla>
  </DomainObject.Predmet.ProtuStrankaListFormatedOIB>
  <DomainObject.Predmet.ProtuStrankaListFormatedWithAdress>
    <izvorni_sadrzaj>
      <item>FINO društvo s ograničenom odgovornošću za proizvodnju, trgovinu, usluge i uvoz-izvoz, Kalnička 19, 40000 Čakovec</item>
    </izvorni_sadrzaj>
    <derivirana_varijabla naziv="DomainObject.Predmet.ProtuStrankaListFormatedWithAdress_1">
      <item>FINO društvo s ograničenom odgovornošću za proizvodnju, trgovinu, usluge i uvoz-izvoz, Kalnička 19, 40000 Čakovec</item>
    </derivirana_varijabla>
  </DomainObject.Predmet.ProtuStrankaListFormatedWithAdress>
  <DomainObject.Predmet.ProtuStrankaListFormatedWithAdressOIB>
    <izvorni_sadrzaj>
      <item>FINO društvo s ograničenom odgovornošću za proizvodnju, trgovinu, usluge i uvoz-izvoz, OIB 12430605814, Kalnička 19, 40000 Čakovec</item>
    </izvorni_sadrzaj>
    <derivirana_varijabla naziv="DomainObject.Predmet.ProtuStrankaListFormatedWithAdressOIB_1">
      <item>FINO društvo s ograničenom odgovornošću za proizvodnju, trgovinu, usluge i uvoz-izvoz, OIB 12430605814, Kalnička 19, 40000 Čakovec</item>
    </derivirana_varijabla>
  </DomainObject.Predmet.ProtuStrankaListFormatedWithAdressOIB>
  <DomainObject.Predmet.ProtuStrankaListNazivFormated>
    <izvorni_sadrzaj>
      <item>FINO društvo s ograničenom odgovornošću za proizvodnju, trgovinu, usluge i uvoz-izvoz</item>
    </izvorni_sadrzaj>
    <derivirana_varijabla naziv="DomainObject.Predmet.ProtuStrankaListNazivFormated_1">
      <item>FINO društvo s ograničenom odgovornošću za proizvodnju, trgovinu, usluge i uvoz-izvoz</item>
    </derivirana_varijabla>
  </DomainObject.Predmet.ProtuStrankaListNazivFormated>
  <DomainObject.Predmet.ProtuStrankaListNazivFormatedOIB>
    <izvorni_sadrzaj>
      <item>FINO društvo s ograničenom odgovornošću za proizvodnju, trgovinu, usluge i uvoz-izvoz, OIB 12430605814</item>
    </izvorni_sadrzaj>
    <derivirana_varijabla naziv="DomainObject.Predmet.ProtuStrankaListNazivFormatedOIB_1">
      <item>FINO društvo s ograničenom odgovornošću za proizvodnju, trgovinu, usluge i uvoz-izvoz, OIB 12430605814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St-372/2017-2</izvorni_sadrzaj>
    <derivirana_varijabla naziv="DomainObject.PoslovniBrojDokumenta_1">St-372/2017-2</derivirana_varijabla>
  </DomainObject.PoslovniBrojDokumenta>
  <DomainObject.Predmet.StrankaIDrugi>
    <izvorni_sadrzaj>Jovica Vrana</izvorni_sadrzaj>
    <derivirana_varijabla naziv="DomainObject.Predmet.StrankaIDrugi_1">Jovica Vrana</derivirana_varijabla>
  </DomainObject.Predmet.StrankaIDrugi>
  <DomainObject.Predmet.ProtustrankaIDrugi>
    <izvorni_sadrzaj>FINO društvo s ograničenom odgovornošću za proizvodnju, trgovinu, usluge i uvoz-izvoz</izvorni_sadrzaj>
    <derivirana_varijabla naziv="DomainObject.Predmet.ProtustrankaIDrugi_1">FINO društvo s ograničenom odgovornošću za proizvodnju, trgovinu, usluge i uvoz-izvoz</derivirana_varijabla>
  </DomainObject.Predmet.ProtustrankaIDrugi>
  <DomainObject.Predmet.StrankaIDrugiAdressOIB>
    <izvorni_sadrzaj>Jovica Vrana, OIB 69822651030, Antuna Gustava Matoša 34, 40000 Čakovec</izvorni_sadrzaj>
    <derivirana_varijabla naziv="DomainObject.Predmet.StrankaIDrugiAdressOIB_1">Jovica Vrana, OIB 69822651030, Antuna Gustava Matoša 34, 40000 Čakovec</derivirana_varijabla>
  </DomainObject.Predmet.StrankaIDrugiAdressOIB>
  <DomainObject.Predmet.ProtustrankaIDrugiAdressOIB>
    <izvorni_sadrzaj>FINO društvo s ograničenom odgovornošću za proizvodnju, trgovinu, usluge i uvoz-izvoz, OIB 12430605814, Kalnička 19, 40000 Čakovec</izvorni_sadrzaj>
    <derivirana_varijabla naziv="DomainObject.Predmet.ProtustrankaIDrugiAdressOIB_1">FINO društvo s ograničenom odgovornošću za proizvodnju, trgovinu, usluge i uvoz-izvoz, OIB 12430605814, Kalnička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FINO društvo s ograničenom odgovornošću za proizvodnju, trgovinu, usluge i uvoz-izvoz</item>
      <item>Jovica Vrana</item>
      <item>Sudski registar Trgovačkog suda u Varaždinu</item>
    </izvorni_sadrzaj>
    <derivirana_varijabla naziv="DomainObject.Predmet.SudioniciListNaziv_1">
      <item>FINO društvo s ograničenom odgovornošću za proizvodnju, trgovinu, usluge i uvoz-izvoz</item>
      <item>Jovica Vrana</item>
      <item>Sudski registar Trgovačkog suda u Varaždinu</item>
    </derivirana_varijabla>
  </DomainObject.Predmet.SudioniciListNaziv>
  <DomainObject.Predmet.SudioniciListAdressOIB>
    <izvorni_sadrzaj>
      <item>FINO društvo s ograničenom odgovornošću za proizvodnju, trgovinu, usluge i uvoz-izvoz, OIB 12430605814, Kalnička 19,40000 Čakovec</item>
      <item>Jovica Vrana, OIB 69822651030, Antuna Gustava Matoša 34,40000 Čakovec</item>
      <item>Sudski registar Trgovačkog suda u Varaždinu, B.Radića 2,42000 Varaždin</item>
    </izvorni_sadrzaj>
    <derivirana_varijabla naziv="DomainObject.Predmet.SudioniciListAdressOIB_1">
      <item>FINO društvo s ograničenom odgovornošću za proizvodnju, trgovinu, usluge i uvoz-izvoz, OIB 12430605814, Kalnička 19,40000 Čakovec</item>
      <item>Jovica Vrana, OIB 69822651030, Antuna Gustava Matoša 34,40000 Čakovec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726D1-C597-40CD-8988-011FAE5BE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3000</properties:Characters>
  <properties:Lines>77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2017-08-18T11:36:00Z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