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fcef" w14:paraId="bbafce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463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05485">
        <w:rPr>
          <w:rFonts w:hAnsi="Times New Roman" w:ascii="Times New Roman"/>
          <w:sz w:val="24"/>
          <w:szCs w:val="24"/>
        </w:rPr>
        <w:t>KRASNIQI PROMET</w:t>
      </w:r>
      <w:r w:rsidR="00BA7D38">
        <w:rPr>
          <w:rFonts w:hAnsi="Times New Roman" w:ascii="Times New Roman"/>
          <w:sz w:val="24"/>
          <w:szCs w:val="24"/>
        </w:rPr>
        <w:t xml:space="preserve"> </w:t>
      </w:r>
      <w:r w:rsidR="00605485">
        <w:rPr>
          <w:rFonts w:hAnsi="Times New Roman" w:ascii="Times New Roman"/>
          <w:sz w:val="24"/>
          <w:szCs w:val="24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Rakovica, Mirnovečka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51004806778,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65C">
        <w:rPr>
          <w:rFonts w:hAnsi="Times New Roman" w:ascii="Times New Roman"/>
          <w:sz w:val="24"/>
          <w:szCs w:val="24"/>
        </w:rPr>
        <w:t>KRASNIQI PROMET j.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Velika Rakovica, Mirnovečka 1</w:t>
      </w:r>
      <w:r w:rsidR="00DE46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51004806778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05485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60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 P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65C">
        <w:rPr>
          <w:rFonts w:hAnsi="Times New Roman" w:ascii="Times New Roman"/>
          <w:sz w:val="24"/>
          <w:szCs w:val="24"/>
        </w:rPr>
        <w:t>KRASNIQI PROMET j.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Velika Rakovica, Mirnovečka 1</w:t>
      </w:r>
      <w:r w:rsidR="00DE46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E465C">
        <w:rPr>
          <w:rFonts w:cs="Times New Roman" w:eastAsia="Times New Roman" w:hAnsi="Times New Roman" w:ascii="Times New Roman"/>
          <w:sz w:val="24"/>
          <w:szCs w:val="24"/>
          <w:lang w:eastAsia="hr-HR"/>
        </w:rPr>
        <w:t>51004806778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5485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43B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9030D2">
      <w:rPr>
        <w:rFonts w:cs="Times New Roman" w:hAnsi="Times New Roman" w:ascii="Times New Roman"/>
        <w:sz w:val="24"/>
        <w:szCs w:val="24"/>
      </w:rPr>
      <w:t>St-4463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314D4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343B3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606B1"/>
    <w:rsid w:val="008A6F6E"/>
    <w:rsid w:val="008C08AB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65FCE"/>
    <w:rsid w:val="00DA4126"/>
    <w:rsid w:val="00DE465C"/>
    <w:rsid w:val="00E24A4A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3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43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43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43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4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4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43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St-4463/2016</izvorni_sadrzaj>
    <derivirana_varijabla naziv="DomainObject.Predmet.OznakaBroj_1">St-4463/2016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KRASNIQI PROMET j.d.o.o. za proizvodnju, usluge i trgovinu</izvorni_sadrzaj>
    <derivirana_varijabla naziv="DomainObject.Predmet.ProtustrankaFormated_1">  KRASNIQI PROMET j.d.o.o. za proizvodnju, usluge i trgovinu</derivirana_varijabla>
  </DomainObject.Predmet.ProtustrankaFormated>
  <DomainObject.Predmet.ProtustrankaFormatedOIB>
    <izvorni_sadrzaj>  KRASNIQI PROMET j.d.o.o. za proizvodnju, usluge i trgovinu, OIB 51004806778</izvorni_sadrzaj>
    <derivirana_varijabla naziv="DomainObject.Predmet.ProtustrankaFormatedOIB_1">  KRASNIQI PROMET j.d.o.o. za proizvodnju, usluge i trgovinu, OIB 51004806778</derivirana_varijabla>
  </DomainObject.Predmet.ProtustrankaFormatedOIB>
  <DomainObject.Predmet.ProtustrankaFormatedWithAdress>
    <izvorni_sadrzaj> KRASNIQI PROMET j.d.o.o. za proizvodnju, usluge i trgovinu, Mirnovečka 1, 10430 Velika Rakovica</izvorni_sadrzaj>
    <derivirana_varijabla naziv="DomainObject.Predmet.ProtustrankaFormatedWithAdress_1"> KRASNIQI PROMET j.d.o.o. za proizvodnju, usluge i trgovinu, Mirnovečka 1, 10430 Velika Rakovica</derivirana_varijabla>
  </DomainObject.Predmet.ProtustrankaFormatedWithAdress>
  <DomainObject.Predmet.ProtustrankaFormatedWithAdressOIB>
    <izvorni_sadrzaj> KRASNIQI PROMET j.d.o.o. za proizvodnju, usluge i trgovinu, OIB 51004806778, Mirnovečka 1, 10430 Velika Rakovica</izvorni_sadrzaj>
    <derivirana_varijabla naziv="DomainObject.Predmet.ProtustrankaFormatedWithAdressOIB_1"> KRASNIQI PROMET j.d.o.o. za proizvodnju, usluge i trgovinu, OIB 51004806778, Mirnovečka 1, 10430 Velika Rakovica</derivirana_varijabla>
  </DomainObject.Predmet.ProtustrankaFormatedWithAdressOIB>
  <DomainObject.Predmet.ProtustrankaWithAdress>
    <izvorni_sadrzaj>KRASNIQI PROMET j.d.o.o. za proizvodnju, usluge i trgovinu Mirnovečka 1, 10430 Velika Rakovica</izvorni_sadrzaj>
    <derivirana_varijabla naziv="DomainObject.Predmet.ProtustrankaWithAdress_1">KRASNIQI PROMET j.d.o.o. za proizvodnju, usluge i trgovinu Mirnovečka 1, 10430 Velika Rakovica</derivirana_varijabla>
  </DomainObject.Predmet.ProtustrankaWithAdress>
  <DomainObject.Predmet.ProtustrankaWithAdressOIB>
    <izvorni_sadrzaj>KRASNIQI PROMET j.d.o.o. za proizvodnju, usluge i trgovinu, OIB 51004806778, Mirnovečka 1, 10430 Velika Rakovica</izvorni_sadrzaj>
    <derivirana_varijabla naziv="DomainObject.Predmet.ProtustrankaWithAdressOIB_1">KRASNIQI PROMET j.d.o.o. za proizvodnju, usluge i trgovinu, OIB 51004806778, Mirnovečka 1, 10430 Velika Rakovica</derivirana_varijabla>
  </DomainObject.Predmet.ProtustrankaWithAdressOIB>
  <DomainObject.Predmet.ProtustrankaNazivFormated>
    <izvorni_sadrzaj>KRASNIQI PROMET j.d.o.o. za proizvodnju, usluge i trgovinu</izvorni_sadrzaj>
    <derivirana_varijabla naziv="DomainObject.Predmet.ProtustrankaNazivFormated_1">KRASNIQI PROMET j.d.o.o. za proizvodnju, usluge i trgovinu</derivirana_varijabla>
  </DomainObject.Predmet.ProtustrankaNazivFormated>
  <DomainObject.Predmet.ProtustrankaNazivFormatedOIB>
    <izvorni_sadrzaj>KRASNIQI PROMET j.d.o.o. za proizvodnju, usluge i trgovinu, OIB 51004806778</izvorni_sadrzaj>
    <derivirana_varijabla naziv="DomainObject.Predmet.ProtustrankaNazivFormatedOIB_1">KRASNIQI PROMET j.d.o.o. za proizvodnju, usluge i trgovinu, OIB 51004806778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KRASNIQI PROMET j.d.o.o. za proizvodnju, usluge i trgovinu</item>
    </izvorni_sadrzaj>
    <derivirana_varijabla naziv="DomainObject.Predmet.ProtuStrankaListFormated_1">
      <item>KRASNIQI PROMET j.d.o.o. za proizvodnju, usluge i trgovinu</item>
    </derivirana_varijabla>
  </DomainObject.Predmet.ProtuStrankaListFormated>
  <DomainObject.Predmet.ProtuStrankaListFormatedOIB>
    <izvorni_sadrzaj>
      <item>KRASNIQI PROMET j.d.o.o. za proizvodnju, usluge i trgovinu, OIB 51004806778</item>
    </izvorni_sadrzaj>
    <derivirana_varijabla naziv="DomainObject.Predmet.ProtuStrankaListFormatedOIB_1">
      <item>KRASNIQI PROMET j.d.o.o. za proizvodnju, usluge i trgovinu, OIB 51004806778</item>
    </derivirana_varijabla>
  </DomainObject.Predmet.ProtuStrankaListFormatedOIB>
  <DomainObject.Predmet.ProtuStrankaListFormatedWithAdress>
    <izvorni_sadrzaj>
      <item>KRASNIQI PROMET j.d.o.o. za proizvodnju, usluge i trgovinu, Mirnovečka 1, 10430 Velika Rakovica</item>
    </izvorni_sadrzaj>
    <derivirana_varijabla naziv="DomainObject.Predmet.ProtuStrankaListFormatedWithAdress_1">
      <item>KRASNIQI PROMET j.d.o.o. za proizvodnju, usluge i trgovinu, Mirnovečka 1, 10430 Velika Rakovica</item>
    </derivirana_varijabla>
  </DomainObject.Predmet.ProtuStrankaListFormatedWithAdress>
  <DomainObject.Predmet.ProtuStrankaListFormatedWithAdressOIB>
    <izvorni_sadrzaj>
      <item>KRASNIQI PROMET j.d.o.o. za proizvodnju, usluge i trgovinu, OIB 51004806778, Mirnovečka 1, 10430 Velika Rakovica</item>
    </izvorni_sadrzaj>
    <derivirana_varijabla naziv="DomainObject.Predmet.ProtuStrankaListFormatedWithAdressOIB_1">
      <item>KRASNIQI PROMET j.d.o.o. za proizvodnju, usluge i trgovinu, OIB 51004806778, Mirnovečka 1, 10430 Velika Rakovica</item>
    </derivirana_varijabla>
  </DomainObject.Predmet.ProtuStrankaListFormatedWithAdressOIB>
  <DomainObject.Predmet.ProtuStrankaListNazivFormated>
    <izvorni_sadrzaj>
      <item>KRASNIQI PROMET j.d.o.o. za proizvodnju, usluge i trgovinu</item>
    </izvorni_sadrzaj>
    <derivirana_varijabla naziv="DomainObject.Predmet.ProtuStrankaListNazivFormated_1">
      <item>KRASNIQI PROMET j.d.o.o. za proizvodnju, usluge i trgovinu</item>
    </derivirana_varijabla>
  </DomainObject.Predmet.ProtuStrankaListNazivFormated>
  <DomainObject.Predmet.ProtuStrankaListNazivFormatedOIB>
    <izvorni_sadrzaj>
      <item>KRASNIQI PROMET j.d.o.o. za proizvodnju, usluge i trgovinu, OIB 51004806778</item>
    </izvorni_sadrzaj>
    <derivirana_varijabla naziv="DomainObject.Predmet.ProtuStrankaListNazivFormatedOIB_1">
      <item>KRASNIQI PROMET j.d.o.o. za proizvodnju, usluge i trgovinu, OIB 51004806778</item>
    </derivirana_varijabla>
  </DomainObject.Predmet.ProtuStrankaListNazivFormatedOIB>
  <DomainObject.Predmet.OstaliListFormated>
    <izvorni_sadrzaj>
      <item>Hikmete Krasniqi</item>
    </izvorni_sadrzaj>
    <derivirana_varijabla naziv="DomainObject.Predmet.OstaliListFormated_1">
      <item>Hikmete Krasniqi</item>
    </derivirana_varijabla>
  </DomainObject.Predmet.OstaliListFormated>
  <DomainObject.Predmet.OstaliListFormatedOIB>
    <izvorni_sadrzaj>
      <item>Hikmete Krasniqi, OIB 27950402345</item>
    </izvorni_sadrzaj>
    <derivirana_varijabla naziv="DomainObject.Predmet.OstaliListFormatedOIB_1">
      <item>Hikmete Krasniqi, OIB 27950402345</item>
    </derivirana_varijabla>
  </DomainObject.Predmet.OstaliListFormatedOIB>
  <DomainObject.Predmet.OstaliListFormatedWithAdress>
    <izvorni_sadrzaj>
      <item>Hikmete Krasniqi, Mirnovečka Ulica 1, 10430 Velika Rakovica</item>
    </izvorni_sadrzaj>
    <derivirana_varijabla naziv="DomainObject.Predmet.OstaliListFormatedWithAdress_1">
      <item>Hikmete Krasniqi, Mirnovečka Ulica 1, 10430 Velika Rakovica</item>
    </derivirana_varijabla>
  </DomainObject.Predmet.OstaliListFormatedWithAdress>
  <DomainObject.Predmet.OstaliListFormatedWithAdressOIB>
    <izvorni_sadrzaj>
      <item>Hikmete Krasniqi, OIB 27950402345, Mirnovečka Ulica 1, 10430 Velika Rakovica</item>
    </izvorni_sadrzaj>
    <derivirana_varijabla naziv="DomainObject.Predmet.OstaliListFormatedWithAdressOIB_1">
      <item>Hikmete Krasniqi, OIB 27950402345, Mirnovečka Ulica 1, 10430 Velika Rakovica</item>
    </derivirana_varijabla>
  </DomainObject.Predmet.OstaliListFormatedWithAdressOIB>
  <DomainObject.Predmet.OstaliListNazivFormated>
    <izvorni_sadrzaj>
      <item>Hikmete Krasniqi</item>
    </izvorni_sadrzaj>
    <derivirana_varijabla naziv="DomainObject.Predmet.OstaliListNazivFormated_1">
      <item>Hikmete Krasniqi</item>
    </derivirana_varijabla>
  </DomainObject.Predmet.OstaliListNazivFormated>
  <DomainObject.Predmet.OstaliListNazivFormatedOIB>
    <izvorni_sadrzaj>
      <item>Hikmete Krasniqi, OIB 27950402345</item>
    </izvorni_sadrzaj>
    <derivirana_varijabla naziv="DomainObject.Predmet.OstaliListNazivFormatedOIB_1">
      <item>Hikmete Krasniqi, OIB 27950402345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KRASNIQI PROMET j.d.o.o. za proizvodnju, usluge i trgovinu</izvorni_sadrzaj>
    <derivirana_varijabla naziv="DomainObject.Predmet.ProtustrankaIDrugi_1">KRASNIQI PROMET j.d.o.o.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KRASNIQI PROMET j.d.o.o. za proizvodnju, usluge i trgovinu, OIB 51004806778, Mirnovečka 1, 10430 Velika Rakovica</izvorni_sadrzaj>
    <derivirana_varijabla naziv="DomainObject.Predmet.ProtustrankaIDrugiAdressOIB_1">KRASNIQI PROMET j.d.o.o. za proizvodnju, usluge i trgovinu, OIB 51004806778, Mirnovečka 1, 10430 Velika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KRASNIQI PROMET j.d.o.o. za proizvodnju, usluge i trgovinu</item>
      <item>FINA Regionalni centar Zagreb</item>
      <item>Hikmete Krasniqi</item>
    </izvorni_sadrzaj>
    <derivirana_varijabla naziv="DomainObject.Predmet.SudioniciListNaziv_1">
      <item>KRASNIQI PROMET j.d.o.o. za proizvodnju, usluge i trgovinu</item>
      <item>FINA Regionalni centar Zagreb</item>
      <item>Hikmete Krasniqi</item>
    </derivirana_varijabla>
  </DomainObject.Predmet.SudioniciListNaziv>
  <DomainObject.Predmet.SudioniciListAdressOIB>
    <izvorni_sadrzaj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izvorni_sadrzaj>
    <derivirana_varijabla naziv="DomainObject.Predmet.SudioniciListAdressOIB_1"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51004806778</item>
      <item>, OIB 85821130368</item>
      <item>, OIB 27950402345</item>
    </izvorni_sadrzaj>
    <derivirana_varijabla naziv="DomainObject.Predmet.SudioniciListNazivOIB_1">
      <item>, OIB 51004806778</item>
      <item>, OIB 85821130368</item>
      <item>, OIB 27950402345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2517</properties:Characters>
  <properties:Lines>86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2017-02-20T07:26:00Z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2017-02-20T08:13:00Z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