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aac1b" w14:paraId="cdaac1b" w:rsidRDefault="005143CA" w:rsidP="005143CA" w:rsidR="005143CA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BRADA SERVIS j. d. o. o. Pula, </w:t>
      </w:r>
      <w:proofErr w:type="spellStart"/>
      <w:r>
        <w:rPr>
          <w:rFonts w:cs="Times New Roman" w:eastAsia="Times New Roman"/>
          <w:szCs w:val="24"/>
          <w:lang w:eastAsia="hr-HR"/>
        </w:rPr>
        <w:t>Mihovilovićeva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ulica 7, OIB </w:t>
      </w:r>
      <w:r w:rsidRPr="005143CA">
        <w:rPr>
          <w:rFonts w:cs="Times New Roman" w:eastAsia="Times New Roman"/>
          <w:szCs w:val="24"/>
          <w:lang w:eastAsia="hr-HR"/>
        </w:rPr>
        <w:t>50197762368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5143CA">
        <w:rPr>
          <w:rFonts w:cs="Times New Roman" w:eastAsia="Times New Roman"/>
          <w:szCs w:val="24"/>
          <w:lang w:eastAsia="hr-HR"/>
        </w:rPr>
        <w:t>130064090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SZ), 12. lipnja 2018. objavljuje sljedeći</w:t>
      </w:r>
    </w:p>
    <w:p w:rsidRDefault="005143CA" w:rsidP="005143CA" w:rsidR="005143C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143CA" w:rsidP="005143CA" w:rsidR="005143CA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5143CA" w:rsidP="005143CA" w:rsidR="005143CA">
      <w:pPr>
        <w:ind w:firstLine="708"/>
        <w:rPr>
          <w:szCs w:val="24"/>
        </w:rPr>
      </w:pPr>
    </w:p>
    <w:p w:rsidRDefault="005143CA" w:rsidP="005143CA" w:rsidR="005143C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BRADA SERVIS j. d. o. o. Pula, </w:t>
      </w:r>
      <w:proofErr w:type="spellStart"/>
      <w:r>
        <w:rPr>
          <w:rFonts w:cs="Times New Roman" w:eastAsia="Times New Roman"/>
          <w:szCs w:val="24"/>
          <w:lang w:eastAsia="hr-HR"/>
        </w:rPr>
        <w:t>Mihovilovićeva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ulica 7, OIB </w:t>
      </w:r>
      <w:r w:rsidRPr="005143CA">
        <w:rPr>
          <w:rFonts w:cs="Times New Roman" w:eastAsia="Times New Roman"/>
          <w:szCs w:val="24"/>
          <w:lang w:eastAsia="hr-HR"/>
        </w:rPr>
        <w:t>50197762368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5143CA">
        <w:rPr>
          <w:rFonts w:cs="Times New Roman" w:eastAsia="Times New Roman"/>
          <w:szCs w:val="24"/>
          <w:lang w:eastAsia="hr-HR"/>
        </w:rPr>
        <w:t>130064090</w:t>
      </w:r>
      <w:r>
        <w:rPr>
          <w:rFonts w:cs="Times New Roman" w:eastAsia="Times New Roman"/>
          <w:szCs w:val="24"/>
          <w:lang w:eastAsia="hr-HR"/>
        </w:rPr>
        <w:t>, je pravna osoba koja nema zaposlenih, koja je na dan 6. lipnja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5143CA" w:rsidP="005143CA" w:rsidR="005143CA">
      <w:pPr>
        <w:ind w:firstLine="708"/>
        <w:rPr>
          <w:szCs w:val="24"/>
        </w:rPr>
      </w:pPr>
    </w:p>
    <w:p w:rsidRDefault="005143CA" w:rsidP="005143CA" w:rsidR="005143CA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6</w:t>
      </w:r>
      <w:r>
        <w:rPr>
          <w:rFonts w:cs="Times New Roman" w:eastAsia="Times New Roman"/>
          <w:szCs w:val="24"/>
          <w:lang w:eastAsia="hr-HR"/>
        </w:rPr>
        <w:t>. lipnja 2018</w:t>
      </w:r>
      <w:r>
        <w:rPr>
          <w:szCs w:val="24"/>
        </w:rPr>
        <w:t>. iznosio 16.989,05 kn.</w:t>
      </w:r>
    </w:p>
    <w:p w:rsidRDefault="005143CA" w:rsidP="005143CA" w:rsidR="005143CA">
      <w:pPr>
        <w:rPr>
          <w:szCs w:val="24"/>
        </w:rPr>
      </w:pPr>
    </w:p>
    <w:p w:rsidRDefault="005143CA" w:rsidP="005143CA" w:rsidR="005143C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5143CA" w:rsidP="005143CA" w:rsidR="005143C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143CA" w:rsidP="005143CA" w:rsidR="005143CA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3333-205-2018, i da u istom roku uplate na depozit ovog suda broj HR 4323900011300029763, poziv na broj 020-205-18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5143CA" w:rsidP="005143CA" w:rsidR="005143CA">
      <w:pPr>
        <w:ind w:firstLine="708"/>
        <w:rPr>
          <w:szCs w:val="24"/>
        </w:rPr>
      </w:pPr>
    </w:p>
    <w:p w:rsidRDefault="005143CA" w:rsidP="005143CA" w:rsidR="005143CA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5143CA" w:rsidP="005143CA" w:rsidR="005143CA">
      <w:pPr>
        <w:ind w:firstLine="708"/>
        <w:rPr>
          <w:szCs w:val="24"/>
        </w:rPr>
      </w:pPr>
    </w:p>
    <w:p w:rsidRDefault="005143CA" w:rsidP="005143CA" w:rsidR="005143CA">
      <w:pPr>
        <w:jc w:val="center"/>
        <w:rPr>
          <w:szCs w:val="24"/>
        </w:rPr>
      </w:pPr>
      <w:r>
        <w:rPr>
          <w:szCs w:val="24"/>
        </w:rPr>
        <w:t>U Pazinu 12. lipnja 2018.</w:t>
      </w:r>
    </w:p>
    <w:p w:rsidRDefault="005143CA" w:rsidP="005143CA" w:rsidR="005143CA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5143CA" w:rsidP="005143CA" w:rsidR="005143CA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ED4660">
        <w:rPr>
          <w:szCs w:val="24"/>
        </w:rPr>
        <w:t xml:space="preserve">, v. r. </w:t>
      </w:r>
    </w:p>
    <w:p w:rsidRDefault="005143CA" w:rsidP="005143CA" w:rsidR="005143CA">
      <w:pPr>
        <w:rPr>
          <w:szCs w:val="24"/>
        </w:rPr>
      </w:pPr>
      <w:r>
        <w:rPr>
          <w:szCs w:val="24"/>
        </w:rPr>
        <w:t>DNA:</w:t>
      </w:r>
    </w:p>
    <w:p w:rsidRDefault="005143CA" w:rsidP="005143CA" w:rsidR="00893E47" w:rsidRPr="005143CA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R="00893E47" w:rsidRPr="005143CA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43CA" w:rsidP="005143CA" w:rsidR="005143CA">
      <w:r>
        <w:separator/>
      </w:r>
    </w:p>
  </w:endnote>
  <w:endnote w:id="0" w:type="continuationSeparator">
    <w:p w:rsidRDefault="005143CA" w:rsidP="005143CA" w:rsidR="005143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43CA" w:rsidP="005143CA" w:rsidR="005143CA">
      <w:r>
        <w:separator/>
      </w:r>
    </w:p>
  </w:footnote>
  <w:footnote w:id="0" w:type="continuationSeparator">
    <w:p w:rsidRDefault="005143CA" w:rsidP="005143CA" w:rsidR="005143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7FA" w:rsidP="002560EA" w:rsidR="002560EA">
    <w:pPr>
      <w:pStyle w:val="Zaglavlje"/>
      <w:jc w:val="right"/>
    </w:pPr>
    <w:r>
      <w:t>11 St-</w:t>
    </w:r>
    <w:r w:rsidR="005143CA">
      <w:t>205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1786"/>
    <w:rsid w:val="0004674C"/>
    <w:rsid w:val="000C1B8E"/>
    <w:rsid w:val="001F5509"/>
    <w:rsid w:val="002A0151"/>
    <w:rsid w:val="0047136B"/>
    <w:rsid w:val="005143CA"/>
    <w:rsid w:val="00561B59"/>
    <w:rsid w:val="005717FA"/>
    <w:rsid w:val="00601786"/>
    <w:rsid w:val="00965430"/>
    <w:rsid w:val="00ED4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43CA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143C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143CA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5143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143CA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D46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46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466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46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46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43CA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143C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143CA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5143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143CA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D46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46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466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46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46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St-205/2018</izvorni_sadrzaj>
    <derivirana_varijabla naziv="DomainObject.Predmet.OznakaBroj_1">St-205/2018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BRADA SERVIS j.d.o.o. PULA</izvorni_sadrzaj>
    <derivirana_varijabla naziv="DomainObject.Predmet.ProtustrankaFormated_1">  BRADA SERVIS j.d.o.o. PULA</derivirana_varijabla>
  </DomainObject.Predmet.ProtustrankaFormated>
  <DomainObject.Predmet.ProtustrankaFormatedOIB>
    <izvorni_sadrzaj>  BRADA SERVIS j.d.o.o. PULA, OIB 50197762368</izvorni_sadrzaj>
    <derivirana_varijabla naziv="DomainObject.Predmet.ProtustrankaFormatedOIB_1">  BRADA SERVIS j.d.o.o. PULA, OIB 50197762368</derivirana_varijabla>
  </DomainObject.Predmet.ProtustrankaFormatedOIB>
  <DomainObject.Predmet.ProtustrankaFormatedWithAdress>
    <izvorni_sadrzaj> BRADA SERVIS j.d.o.o. PULA, Mihovilovićeva ulica 7, 52100 Pula</izvorni_sadrzaj>
    <derivirana_varijabla naziv="DomainObject.Predmet.ProtustrankaFormatedWithAdress_1"> BRADA SERVIS j.d.o.o. PULA, Mihovilovićeva ulica 7, 52100 Pula</derivirana_varijabla>
  </DomainObject.Predmet.ProtustrankaFormatedWithAdress>
  <DomainObject.Predmet.ProtustrankaFormatedWithAdressOIB>
    <izvorni_sadrzaj> BRADA SERVIS j.d.o.o. PULA, OIB 50197762368, Mihovilovićeva ulica 7, 52100 Pula</izvorni_sadrzaj>
    <derivirana_varijabla naziv="DomainObject.Predmet.ProtustrankaFormatedWithAdressOIB_1"> BRADA SERVIS j.d.o.o. PULA, OIB 50197762368, Mihovilovićeva ulica 7, 52100 Pula</derivirana_varijabla>
  </DomainObject.Predmet.ProtustrankaFormatedWithAdressOIB>
  <DomainObject.Predmet.ProtustrankaWithAdress>
    <izvorni_sadrzaj>BRADA SERVIS j.d.o.o. PULA Mihovilovićeva ulica 7, 52100 Pula</izvorni_sadrzaj>
    <derivirana_varijabla naziv="DomainObject.Predmet.ProtustrankaWithAdress_1">BRADA SERVIS j.d.o.o. PULA Mihovilovićeva ulica 7, 52100 Pula</derivirana_varijabla>
  </DomainObject.Predmet.ProtustrankaWithAdress>
  <DomainObject.Predmet.ProtustrankaWithAdressOIB>
    <izvorni_sadrzaj>BRADA SERVIS j.d.o.o. PULA, OIB 50197762368, Mihovilovićeva ulica 7, 52100 Pula</izvorni_sadrzaj>
    <derivirana_varijabla naziv="DomainObject.Predmet.ProtustrankaWithAdressOIB_1">BRADA SERVIS j.d.o.o. PULA, OIB 50197762368, Mihovilovićeva ulica 7, 52100 Pula</derivirana_varijabla>
  </DomainObject.Predmet.ProtustrankaWithAdressOIB>
  <DomainObject.Predmet.ProtustrankaNazivFormated>
    <izvorni_sadrzaj>BRADA SERVIS j.d.o.o. PULA</izvorni_sadrzaj>
    <derivirana_varijabla naziv="DomainObject.Predmet.ProtustrankaNazivFormated_1">BRADA SERVIS j.d.o.o. PULA</derivirana_varijabla>
  </DomainObject.Predmet.ProtustrankaNazivFormated>
  <DomainObject.Predmet.ProtustrankaNazivFormatedOIB>
    <izvorni_sadrzaj>BRADA SERVIS j.d.o.o. PULA, OIB 50197762368</izvorni_sadrzaj>
    <derivirana_varijabla naziv="DomainObject.Predmet.ProtustrankaNazivFormatedOIB_1">BRADA SERVIS j.d.o.o. PULA, OIB 50197762368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16989.05</izvorni_sadrzaj>
    <derivirana_varijabla naziv="DomainObject.Predmet.TrenutnaVrijednost_1">16989.05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BRADA SERVIS j.d.o.o. PULA</item>
    </izvorni_sadrzaj>
    <derivirana_varijabla naziv="DomainObject.Predmet.ProtuStrankaListFormated_1">
      <item>BRADA SERVIS j.d.o.o. PULA</item>
    </derivirana_varijabla>
  </DomainObject.Predmet.ProtuStrankaListFormated>
  <DomainObject.Predmet.ProtuStrankaListFormatedOIB>
    <izvorni_sadrzaj>
      <item>BRADA SERVIS j.d.o.o. PULA, OIB 50197762368</item>
    </izvorni_sadrzaj>
    <derivirana_varijabla naziv="DomainObject.Predmet.ProtuStrankaListFormatedOIB_1">
      <item>BRADA SERVIS j.d.o.o. PULA, OIB 50197762368</item>
    </derivirana_varijabla>
  </DomainObject.Predmet.ProtuStrankaListFormatedOIB>
  <DomainObject.Predmet.ProtuStrankaListFormatedWithAdress>
    <izvorni_sadrzaj>
      <item>BRADA SERVIS j.d.o.o. PULA, Mihovilovićeva ulica 7, 52100 Pula</item>
    </izvorni_sadrzaj>
    <derivirana_varijabla naziv="DomainObject.Predmet.ProtuStrankaListFormatedWithAdress_1">
      <item>BRADA SERVIS j.d.o.o. PULA, Mihovilovićeva ulica 7, 52100 Pula</item>
    </derivirana_varijabla>
  </DomainObject.Predmet.ProtuStrankaListFormatedWithAdress>
  <DomainObject.Predmet.ProtuStrankaListFormatedWithAdressOIB>
    <izvorni_sadrzaj>
      <item>BRADA SERVIS j.d.o.o. PULA, OIB 50197762368, Mihovilovićeva ulica 7, 52100 Pula</item>
    </izvorni_sadrzaj>
    <derivirana_varijabla naziv="DomainObject.Predmet.ProtuStrankaListFormatedWithAdressOIB_1">
      <item>BRADA SERVIS j.d.o.o. PULA, OIB 50197762368, Mihovilovićeva ulica 7, 52100 Pula</item>
    </derivirana_varijabla>
  </DomainObject.Predmet.ProtuStrankaListFormatedWithAdressOIB>
  <DomainObject.Predmet.ProtuStrankaListNazivFormated>
    <izvorni_sadrzaj>
      <item>BRADA SERVIS j.d.o.o. PULA</item>
    </izvorni_sadrzaj>
    <derivirana_varijabla naziv="DomainObject.Predmet.ProtuStrankaListNazivFormated_1">
      <item>BRADA SERVIS j.d.o.o. PULA</item>
    </derivirana_varijabla>
  </DomainObject.Predmet.ProtuStrankaListNazivFormated>
  <DomainObject.Predmet.ProtuStrankaListNazivFormatedOIB>
    <izvorni_sadrzaj>
      <item>BRADA SERVIS j.d.o.o. PULA, OIB 50197762368</item>
    </izvorni_sadrzaj>
    <derivirana_varijabla naziv="DomainObject.Predmet.ProtuStrankaListNazivFormatedOIB_1">
      <item>BRADA SERVIS j.d.o.o. PULA, OIB 50197762368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BRADA SERVIS j.d.o.o. PULA</izvorni_sadrzaj>
    <derivirana_varijabla naziv="DomainObject.Predmet.ProtustrankaIDrugi_1">BRADA SERVIS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BRADA SERVIS j.d.o.o. PULA, OIB 50197762368, Mihovilovićeva ulica 7, 52100 Pula</izvorni_sadrzaj>
    <derivirana_varijabla naziv="DomainObject.Predmet.ProtustrankaIDrugiAdressOIB_1">BRADA SERVIS j.d.o.o. PULA, OIB 50197762368, Mihovilovićeva ulica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BRADA SERVIS j.d.o.o. PULA</item>
    </izvorni_sadrzaj>
    <derivirana_varijabla naziv="DomainObject.Predmet.SudioniciListNaziv_1">
      <item>FINANCIJSKA AGENCIJA, RC RIJEKA, PODRUŽNICA PULA, PULA</item>
      <item>BRADA SERVIS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BRADA SERVIS j.d.o.o. PULA, OIB 50197762368, Mihovilovićeva ulica 7,52100 Pula</item>
    </izvorni_sadrzaj>
    <derivirana_varijabla naziv="DomainObject.Predmet.SudioniciListAdressOIB_1">
      <item>FINANCIJSKA AGENCIJA, RC RIJEKA, PODRUŽNICA PULA, PULA, OIB 85821130368, F. Kurelca 8,51000 Rijeka</item>
      <item>BRADA SERVIS j.d.o.o. PULA, OIB 50197762368, Mihovilovićeva ulica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50197762368</item>
    </izvorni_sadrzaj>
    <derivirana_varijabla naziv="DomainObject.Predmet.SudioniciListNazivOIB_1">
      <item>, OIB 85821130368</item>
      <item>, OIB 50197762368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490</properties:Words>
  <properties:Characters>2676</properties:Characters>
  <properties:Lines>50</properties:Lines>
  <properties:Paragraphs>12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2018-06-12T10:07:00Z</dcterms:created>
  <dc:creator>Morena Brajuha</dc:creator>
  <dc:description/>
  <cp:keywords/>
  <cp:lastModifiedBy>Morena Brajuha</cp:lastModifiedBy>
  <cp:lastPrinted>2018-06-12T10:19:00Z</cp:lastPrinted>
  <dcterms:modified xmlns:xsi="http://www.w3.org/2001/XMLSchema-instance" xsi:type="dcterms:W3CDTF">2018-06-12T10:40:00Z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(St-205-18 Brada Servis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