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479d" w14:paraId="fe3479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41B73">
        <w:t>741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41B73">
        <w:t>LIAM KONSTRUKCIJE</w:t>
      </w:r>
      <w:r w:rsidR="005D174A">
        <w:t xml:space="preserve"> d</w:t>
      </w:r>
      <w:r w:rsidR="00C653AB">
        <w:t>.o.o.,</w:t>
      </w:r>
      <w:r w:rsidR="003D7BA4">
        <w:t xml:space="preserve"> Spl</w:t>
      </w:r>
      <w:r w:rsidR="00D41B73">
        <w:t>it, Mejaši 9</w:t>
      </w:r>
      <w:r w:rsidR="00800AD4">
        <w:t xml:space="preserve">, </w:t>
      </w:r>
      <w:r w:rsidR="00D75071">
        <w:t>OIB</w:t>
      </w:r>
      <w:r w:rsidR="00D41B73">
        <w:t>: 36114896114</w:t>
      </w:r>
      <w:r w:rsidR="00961651">
        <w:t>,</w:t>
      </w:r>
      <w:r w:rsidR="00C653AB">
        <w:t xml:space="preserve"> MBS: </w:t>
      </w:r>
      <w:r w:rsidR="00D41B73">
        <w:t>060234495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41B73" w:rsidRPr="00D41B73">
        <w:t xml:space="preserve">LIAM KONSTRUKCIJE d.o.o., Split, Mejaši 9, OIB: 36114896114, MBS: 060234495,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41B73">
        <w:t xml:space="preserve"> 1490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41B73">
        <w:t xml:space="preserve"> 447.460,58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948D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D41B73">
        <w:t>41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948D5">
        <w:t>a</w:t>
      </w:r>
      <w:r w:rsidR="003D3A71">
        <w:t xml:space="preserve"> ovlašten</w:t>
      </w:r>
      <w:r w:rsidR="004948D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948D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3D7BA4"/>
    <w:rsid w:val="0043500C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87CC8"/>
    <w:rsid w:val="00BA086E"/>
    <w:rsid w:val="00BA16EE"/>
    <w:rsid w:val="00BA4DDF"/>
    <w:rsid w:val="00BA5C6A"/>
    <w:rsid w:val="00BC177E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1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7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7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7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7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1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7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7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7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7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St-1741/2015</izvorni_sadrzaj>
    <derivirana_varijabla naziv="DomainObject.Predmet.OznakaBroj_1">St-1741/2015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LIAM KONSTRUKCIJE za građenje, društvo s ograničenom odgovornošću</izvorni_sadrzaj>
    <derivirana_varijabla naziv="DomainObject.Predmet.ProtustrankaFormated_1">  LIAM KONSTRUKCIJE za građenje, društvo s ograničenom odgovornošću</derivirana_varijabla>
  </DomainObject.Predmet.ProtustrankaFormated>
  <DomainObject.Predmet.ProtustrankaFormatedOIB>
    <izvorni_sadrzaj>  LIAM KONSTRUKCIJE za građenje, društvo s ograničenom odgovornošću, OIB 36114896114</izvorni_sadrzaj>
    <derivirana_varijabla naziv="DomainObject.Predmet.ProtustrankaFormatedOIB_1">  LIAM KONSTRUKCIJE za građenje, društvo s ograničenom odgovornošću, OIB 36114896114</derivirana_varijabla>
  </DomainObject.Predmet.ProtustrankaFormatedOIB>
  <DomainObject.Predmet.ProtustrankaFormatedWithAdress>
    <izvorni_sadrzaj> LIAM KONSTRUKCIJE za građenje, društvo s ograničenom odgovornošću, Mejaši 9, 21000 Split</izvorni_sadrzaj>
    <derivirana_varijabla naziv="DomainObject.Predmet.ProtustrankaFormatedWithAdress_1"> LIAM KONSTRUKCIJE za građenje, društvo s ograničenom odgovornošću, Mejaši 9, 21000 Split</derivirana_varijabla>
  </DomainObject.Predmet.ProtustrankaFormatedWithAdress>
  <DomainObject.Predmet.ProtustrankaFormatedWithAdressOIB>
    <izvorni_sadrzaj> LIAM KONSTRUKCIJE za građenje, društvo s ograničenom odgovornošću, OIB 36114896114, Mejaši 9, 21000 Split</izvorni_sadrzaj>
    <derivirana_varijabla naziv="DomainObject.Predmet.ProtustrankaFormatedWithAdressOIB_1"> LIAM KONSTRUKCIJE za građenje, društvo s ograničenom odgovornošću, OIB 36114896114, Mejaši 9, 21000 Split</derivirana_varijabla>
  </DomainObject.Predmet.ProtustrankaFormatedWithAdressOIB>
  <DomainObject.Predmet.ProtustrankaWithAdress>
    <izvorni_sadrzaj>LIAM KONSTRUKCIJE za građenje, društvo s ograničenom odgovornošću Mejaši 9, 21000 Split</izvorni_sadrzaj>
    <derivirana_varijabla naziv="DomainObject.Predmet.ProtustrankaWithAdress_1">LIAM KONSTRUKCIJE za građenje, društvo s ograničenom odgovornošću Mejaši 9, 21000 Split</derivirana_varijabla>
  </DomainObject.Predmet.ProtustrankaWithAdress>
  <DomainObject.Predmet.ProtustrankaWithAdressOIB>
    <izvorni_sadrzaj>LIAM KONSTRUKCIJE za građenje, društvo s ograničenom odgovornošću, OIB 36114896114, Mejaši 9, 21000 Split</izvorni_sadrzaj>
    <derivirana_varijabla naziv="DomainObject.Predmet.ProtustrankaWithAdressOIB_1">LIAM KONSTRUKCIJE za građenje, društvo s ograničenom odgovornošću, OIB 36114896114, Mejaši 9, 21000 Split</derivirana_varijabla>
  </DomainObject.Predmet.ProtustrankaWithAdressOIB>
  <DomainObject.Predmet.ProtustrankaNazivFormated>
    <izvorni_sadrzaj>LIAM KONSTRUKCIJE za građenje, društvo s ograničenom odgovornošću</izvorni_sadrzaj>
    <derivirana_varijabla naziv="DomainObject.Predmet.ProtustrankaNazivFormated_1">LIAM KONSTRUKCIJE za građenje, društvo s ograničenom odgovornošću</derivirana_varijabla>
  </DomainObject.Predmet.ProtustrankaNazivFormated>
  <DomainObject.Predmet.ProtustrankaNazivFormatedOIB>
    <izvorni_sadrzaj>LIAM KONSTRUKCIJE za građenje, društvo s ograničenom odgovornošću, OIB 36114896114</izvorni_sadrzaj>
    <derivirana_varijabla naziv="DomainObject.Predmet.ProtustrankaNazivFormatedOIB_1">LIAM KONSTRUKCIJE za građenje, društvo s ograničenom odgovornošću, OIB 36114896114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447460.58</izvorni_sadrzaj>
    <derivirana_varijabla naziv="DomainObject.Predmet.TrenutnaVrijednost_1">447460.58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LIAM KONSTRUKCIJE za građenje, društvo s ograničenom odgovornošću</item>
    </izvorni_sadrzaj>
    <derivirana_varijabla naziv="DomainObject.Predmet.ProtuStrankaListFormated_1">
      <item>LIAM KONSTRUKCIJE za građenje, društvo s ograničenom odgovornošću</item>
    </derivirana_varijabla>
  </DomainObject.Predmet.ProtuStrankaListFormated>
  <DomainObject.Predmet.ProtuStrankaListFormatedOIB>
    <izvorni_sadrzaj>
      <item>LIAM KONSTRUKCIJE za građenje, društvo s ograničenom odgovornošću, OIB 36114896114</item>
    </izvorni_sadrzaj>
    <derivirana_varijabla naziv="DomainObject.Predmet.ProtuStrankaListFormatedOIB_1">
      <item>LIAM KONSTRUKCIJE za građenje, društvo s ograničenom odgovornošću, OIB 36114896114</item>
    </derivirana_varijabla>
  </DomainObject.Predmet.ProtuStrankaListFormatedOIB>
  <DomainObject.Predmet.ProtuStrankaListFormatedWithAdress>
    <izvorni_sadrzaj>
      <item>LIAM KONSTRUKCIJE za građenje, društvo s ograničenom odgovornošću, Mejaši 9, 21000 Split</item>
    </izvorni_sadrzaj>
    <derivirana_varijabla naziv="DomainObject.Predmet.ProtuStrankaListFormatedWithAdress_1">
      <item>LIAM KONSTRUKCIJE za građenje, društvo s ograničenom odgovornošću, Mejaši 9, 21000 Split</item>
    </derivirana_varijabla>
  </DomainObject.Predmet.ProtuStrankaListFormatedWithAdress>
  <DomainObject.Predmet.ProtuStrankaListFormatedWithAdressOIB>
    <izvorni_sadrzaj>
      <item>LIAM KONSTRUKCIJE za građenje, društvo s ograničenom odgovornošću, OIB 36114896114, Mejaši 9, 21000 Split</item>
    </izvorni_sadrzaj>
    <derivirana_varijabla naziv="DomainObject.Predmet.ProtuStrankaListFormatedWithAdressOIB_1">
      <item>LIAM KONSTRUKCIJE za građenje, društvo s ograničenom odgovornošću, OIB 36114896114, Mejaši 9, 21000 Split</item>
    </derivirana_varijabla>
  </DomainObject.Predmet.ProtuStrankaListFormatedWithAdressOIB>
  <DomainObject.Predmet.ProtuStrankaListNazivFormated>
    <izvorni_sadrzaj>
      <item>LIAM KONSTRUKCIJE za građenje, društvo s ograničenom odgovornošću</item>
    </izvorni_sadrzaj>
    <derivirana_varijabla naziv="DomainObject.Predmet.ProtuStrankaListNazivFormated_1">
      <item>LIAM KONSTRUKCIJE za građenje, društvo s ograničenom odgovornošću</item>
    </derivirana_varijabla>
  </DomainObject.Predmet.ProtuStrankaListNazivFormated>
  <DomainObject.Predmet.ProtuStrankaListNazivFormatedOIB>
    <izvorni_sadrzaj>
      <item>LIAM KONSTRUKCIJE za građenje, društvo s ograničenom odgovornošću, OIB 36114896114</item>
    </izvorni_sadrzaj>
    <derivirana_varijabla naziv="DomainObject.Predmet.ProtuStrankaListNazivFormatedOIB_1">
      <item>LIAM KONSTRUKCIJE za građenje, društvo s ograničenom odgovornošću, OIB 36114896114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LIAM KONSTRUKCIJE za građenje, društvo s ograničenom odgovornošću</izvorni_sadrzaj>
    <derivirana_varijabla naziv="DomainObject.Predmet.ProtustrankaIDrugi_1">LIAM KONSTRUKCIJE za građenje,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LIAM KONSTRUKCIJE za građenje, društvo s ograničenom odgovornošću, OIB 36114896114, Mejaši 9, 21000 Split</izvorni_sadrzaj>
    <derivirana_varijabla naziv="DomainObject.Predmet.ProtustrankaIDrugiAdressOIB_1">LIAM KONSTRUKCIJE za građenje, društvo s ograničenom odgovornošću, OIB 36114896114, Mejaši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LIAM KONSTRUKCIJE za građenje, društvo s ograničenom odgovornošću</item>
      <item>FINANCIJSKA AGENCIJA RC SPLIT</item>
    </izvorni_sadrzaj>
    <derivirana_varijabla naziv="DomainObject.Predmet.SudioniciListNaziv_1">
      <item>LIAM KONSTRUKCIJE za građenje, društvo s ograničenom odgovornošću</item>
      <item>FINANCIJSKA AGENCIJA RC SPLIT</item>
    </derivirana_varijabla>
  </DomainObject.Predmet.SudioniciListNaziv>
  <DomainObject.Predmet.SudioniciListAdressOIB>
    <izvorni_sadrzaj>
      <item>LIAM KONSTRUKCIJE za građenje, društvo s ograničenom odgovornošću, OIB 36114896114, Mejaši 9,21000 Split</item>
      <item>FINANCIJSKA AGENCIJA RC SPLIT, OIB 85821130368, Mažuranićevo šetalište 24b,21000 Split</item>
    </izvorni_sadrzaj>
    <derivirana_varijabla naziv="DomainObject.Predmet.SudioniciListAdressOIB_1">
      <item>LIAM KONSTRUKCIJE za građenje, društvo s ograničenom odgovornošću, OIB 36114896114, Mejaši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36114896114</item>
      <item>, OIB 85821130368</item>
    </izvorni_sadrzaj>
    <derivirana_varijabla naziv="DomainObject.Predmet.SudioniciListNazivOIB_1">
      <item>, OIB 36114896114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2016-01-18T07:37:00Z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