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e8de" w14:paraId="e28e8de" w:rsidRDefault="005F5F80" w:rsidP="005F5F80" w:rsidR="005F5F80">
      <w:pPr>
        <w15:collapsed w:val="false"/>
      </w:pPr>
      <w:bookmarkStart w:name="_GoBack" w:id="0"/>
      <w:bookmarkEnd w:id="0"/>
      <w:r>
        <w:rPr>
          <w:sz w:val="22"/>
        </w:rPr>
        <w:t>Za:</w:t>
      </w:r>
      <w:r>
        <w:rPr>
          <w:sz w:val="22"/>
        </w:rPr>
        <w:tab/>
        <w:t xml:space="preserve">stečajni sudac – </w:t>
      </w:r>
      <w:r>
        <w:rPr>
          <w:sz w:val="22"/>
          <w:szCs w:val="22"/>
        </w:rPr>
        <w:t>Ante Galić</w:t>
      </w:r>
    </w:p>
    <w:p w:rsidRDefault="005F5F80" w:rsidP="005F5F80" w:rsidR="005F5F80">
      <w:pPr>
        <w:ind w:firstLine="720"/>
      </w:pPr>
      <w:r>
        <w:rPr>
          <w:sz w:val="22"/>
        </w:rPr>
        <w:t>Trgovački sud u Zagrebu</w:t>
      </w:r>
    </w:p>
    <w:p w:rsidRDefault="005F5F80" w:rsidP="005F5F80" w:rsidR="005F5F80">
      <w:r>
        <w:rPr>
          <w:sz w:val="22"/>
        </w:rPr>
        <w:t> </w:t>
      </w:r>
    </w:p>
    <w:p w:rsidRDefault="005F5F80" w:rsidP="005F5F80" w:rsidR="005F5F80" w:rsidRPr="005F5F80">
      <w:pPr>
        <w:rPr>
          <w:sz w:val="22"/>
        </w:rPr>
      </w:pPr>
      <w:r>
        <w:rPr>
          <w:sz w:val="22"/>
        </w:rPr>
        <w:t>Od:</w:t>
      </w:r>
      <w:r>
        <w:rPr>
          <w:sz w:val="22"/>
        </w:rPr>
        <w:tab/>
        <w:t>stečajni upravitelj - Zdravko Kuzmić</w:t>
      </w:r>
    </w:p>
    <w:p w:rsidRDefault="005F5F80" w:rsidP="005F5F80" w:rsidR="005F5F80">
      <w:r>
        <w:rPr>
          <w:sz w:val="22"/>
        </w:rPr>
        <w:tab/>
        <w:t>Horvatovac 13, Zagreb</w:t>
      </w:r>
    </w:p>
    <w:p w:rsidRDefault="005F5F80" w:rsidP="0073410B" w:rsidR="005F5F80">
      <w:pPr>
        <w:spacing w:afterAutospacing="true" w:after="100" w:beforeAutospacing="true" w:before="100"/>
        <w:jc w:val="right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0E75D3">
        <w:rPr>
          <w:sz w:val="22"/>
        </w:rPr>
        <w:t>travanj 2018. g</w:t>
      </w:r>
      <w:r w:rsidR="0073410B">
        <w:rPr>
          <w:sz w:val="22"/>
        </w:rPr>
        <w:t>odine</w:t>
      </w:r>
    </w:p>
    <w:p w:rsidRDefault="0073410B" w:rsidP="0073410B" w:rsidR="0073410B">
      <w:pPr>
        <w:spacing w:afterAutospacing="true" w:after="100" w:beforeAutospacing="true" w:before="100"/>
        <w:jc w:val="right"/>
      </w:pPr>
    </w:p>
    <w:p w:rsidRDefault="005F5F80" w:rsidP="005F5F80" w:rsidR="005F5F80">
      <w:pPr>
        <w:spacing w:afterAutospacing="true" w:after="100" w:beforeAutospacing="true" w:before="100"/>
      </w:pPr>
      <w:r>
        <w:t>Postupak:</w:t>
      </w:r>
      <w:r>
        <w:tab/>
        <w:t xml:space="preserve">St-6797/2015, </w:t>
      </w:r>
      <w:r w:rsidR="00F75295">
        <w:t>s</w:t>
      </w:r>
      <w:r w:rsidR="000E75D3">
        <w:t>tečajna masa</w:t>
      </w:r>
      <w:r>
        <w:t xml:space="preserve"> iza </w:t>
      </w:r>
      <w:r w:rsidR="00F75295">
        <w:t>MAXIMA </w:t>
      </w:r>
      <w:r>
        <w:t xml:space="preserve">FORMA </w:t>
      </w:r>
      <w:r w:rsidR="00F75295">
        <w:t>d.o.o.-a</w:t>
      </w:r>
      <w:r>
        <w:t xml:space="preserve"> </w:t>
      </w:r>
      <w:r w:rsidR="00F75295">
        <w:t xml:space="preserve">u </w:t>
      </w:r>
      <w:r w:rsidR="00F75295">
        <w:tab/>
      </w:r>
      <w:r w:rsidR="00F75295">
        <w:tab/>
      </w:r>
      <w:r w:rsidR="00F75295">
        <w:tab/>
      </w:r>
      <w:r w:rsidR="000E75D3">
        <w:tab/>
      </w:r>
      <w:r w:rsidR="00F75295">
        <w:t xml:space="preserve">stečaju, </w:t>
      </w:r>
      <w:r>
        <w:t>Zagreb, Zagrebačka 233/III, OIB 33440267844</w:t>
      </w:r>
    </w:p>
    <w:p w:rsidRDefault="005F5F80" w:rsidP="005F5F80" w:rsidR="005F5F80">
      <w:pPr>
        <w:spacing w:afterAutospacing="true" w:after="100" w:beforeAutospacing="true" w:before="100"/>
      </w:pPr>
      <w:r>
        <w:t> </w:t>
      </w:r>
    </w:p>
    <w:p w:rsidRDefault="005F5F80" w:rsidP="005F5F80" w:rsidR="005F5F80">
      <w:pPr>
        <w:spacing w:afterAutospacing="true" w:after="100" w:beforeAutospacing="true" w:before="100"/>
        <w:jc w:val="right"/>
      </w:pPr>
      <w:r>
        <w:rPr>
          <w:sz w:val="22"/>
        </w:rPr>
        <w:t> </w:t>
      </w:r>
    </w:p>
    <w:p w:rsidRDefault="009D3247" w:rsidP="005F5F80" w:rsidR="005F5F80">
      <w:pPr>
        <w:spacing w:afterAutospacing="true" w:after="100" w:beforeAutospacing="true" w:before="100"/>
        <w:jc w:val="right"/>
      </w:pPr>
      <w:r>
        <w:rPr>
          <w:sz w:val="22"/>
        </w:rPr>
        <w:t xml:space="preserve">veljača </w:t>
      </w:r>
      <w:r w:rsidR="005F5F80">
        <w:rPr>
          <w:sz w:val="22"/>
        </w:rPr>
        <w:t>2018.</w:t>
      </w:r>
      <w:r>
        <w:rPr>
          <w:sz w:val="22"/>
        </w:rPr>
        <w:t xml:space="preserve"> godine</w:t>
      </w:r>
    </w:p>
    <w:p w:rsidRDefault="005F5F80" w:rsidP="005F5F80" w:rsidR="005F5F80">
      <w:pPr>
        <w:spacing w:lineRule="auto" w:line="276" w:afterAutospacing="true" w:after="100" w:beforeAutospacing="true" w:before="100"/>
        <w:jc w:val="center"/>
        <w:rPr>
          <w:b/>
        </w:rPr>
      </w:pPr>
    </w:p>
    <w:p w:rsidRDefault="009D3247" w:rsidP="009D3247" w:rsidR="009D3247" w:rsidRPr="00920568">
      <w:pPr>
        <w:spacing w:lineRule="auto" w:line="360"/>
        <w:jc w:val="center"/>
        <w:rPr>
          <w:b/>
          <w:sz w:val="22"/>
          <w:lang w:val="hr-HR"/>
        </w:rPr>
      </w:pPr>
      <w:r w:rsidRPr="00920568">
        <w:rPr>
          <w:b/>
          <w:sz w:val="22"/>
          <w:lang w:val="hr-HR"/>
        </w:rPr>
        <w:t xml:space="preserve">IZVJEŠĆE STEČAJNOG UPRAVITELJA </w:t>
      </w:r>
    </w:p>
    <w:p w:rsidRDefault="009D3247" w:rsidP="009D3247" w:rsidR="009D3247" w:rsidRPr="00794C9C">
      <w:pPr>
        <w:spacing w:lineRule="auto" w:line="360"/>
        <w:jc w:val="center"/>
        <w:rPr>
          <w:b/>
          <w:sz w:val="22"/>
          <w:lang w:val="hr-HR"/>
        </w:rPr>
      </w:pPr>
      <w:r>
        <w:rPr>
          <w:b/>
          <w:sz w:val="22"/>
          <w:lang w:val="hr-HR"/>
        </w:rPr>
        <w:t>O TIJEKU STEČAJNOG POSTUPKA I STANJU STEČAJNE MASE</w:t>
      </w:r>
    </w:p>
    <w:p w:rsidRDefault="009D3247" w:rsidP="009D3247" w:rsidR="009D3247">
      <w:pPr>
        <w:spacing w:lineRule="auto" w:line="360"/>
        <w:jc w:val="center"/>
        <w:rPr>
          <w:b/>
          <w:sz w:val="22"/>
          <w:lang w:val="hr-HR"/>
        </w:rPr>
      </w:pPr>
    </w:p>
    <w:p w:rsidRDefault="009D3247" w:rsidP="009D3247" w:rsidR="009D3247">
      <w:pPr>
        <w:spacing w:lineRule="auto" w:line="360"/>
        <w:jc w:val="center"/>
        <w:rPr>
          <w:b/>
          <w:sz w:val="22"/>
          <w:lang w:val="hr-HR"/>
        </w:rPr>
      </w:pPr>
    </w:p>
    <w:p w:rsidRDefault="009D3247" w:rsidP="009D3247" w:rsidR="009D3247" w:rsidRPr="00920568">
      <w:pPr>
        <w:spacing w:lineRule="auto" w:line="360"/>
        <w:jc w:val="center"/>
        <w:rPr>
          <w:b/>
          <w:sz w:val="22"/>
          <w:lang w:val="hr-HR"/>
        </w:rPr>
      </w:pPr>
      <w:r w:rsidRPr="00920568">
        <w:rPr>
          <w:b/>
          <w:sz w:val="22"/>
          <w:lang w:val="hr-HR"/>
        </w:rPr>
        <w:t>SADRŽAJ:</w:t>
      </w:r>
    </w:p>
    <w:p w:rsidRDefault="009D3247" w:rsidP="009D3247" w:rsidR="009D3247" w:rsidRPr="00B82992">
      <w:pPr>
        <w:spacing w:lineRule="auto" w:line="360"/>
        <w:jc w:val="center"/>
        <w:rPr>
          <w:rFonts w:cs="Arial" w:hAnsi="Arial" w:ascii="Arial"/>
          <w:sz w:val="28"/>
          <w:szCs w:val="28"/>
        </w:rPr>
      </w:pPr>
    </w:p>
    <w:p w:rsidRDefault="009D3247" w:rsidP="009D3247" w:rsidR="009D3247">
      <w:pPr>
        <w:pStyle w:val="Odlomakpopisa"/>
        <w:numPr>
          <w:ilvl w:val="0"/>
          <w:numId w:val="22"/>
        </w:numPr>
        <w:spacing w:lineRule="auto" w:line="360"/>
        <w:ind w:right="567"/>
        <w:contextualSpacing/>
        <w:rPr>
          <w:b/>
          <w:sz w:val="22"/>
          <w:lang w:eastAsia="en-US"/>
        </w:rPr>
      </w:pPr>
      <w:r>
        <w:rPr>
          <w:b/>
          <w:sz w:val="22"/>
          <w:lang w:eastAsia="en-US"/>
        </w:rPr>
        <w:t>TIJEK STEČAJNOG POSTUPKA…………</w:t>
      </w:r>
      <w:r w:rsidRPr="00920568">
        <w:rPr>
          <w:b/>
          <w:sz w:val="22"/>
          <w:lang w:eastAsia="en-US"/>
        </w:rPr>
        <w:t>……………......……………......</w:t>
      </w:r>
      <w:r>
        <w:rPr>
          <w:b/>
          <w:sz w:val="22"/>
          <w:lang w:eastAsia="en-US"/>
        </w:rPr>
        <w:t>...........2</w:t>
      </w:r>
    </w:p>
    <w:p w:rsidRDefault="009D3247" w:rsidP="009D3247" w:rsidR="009D3247" w:rsidRPr="00920568">
      <w:pPr>
        <w:pStyle w:val="Odlomakpopisa"/>
        <w:numPr>
          <w:ilvl w:val="0"/>
          <w:numId w:val="22"/>
        </w:numPr>
        <w:spacing w:lineRule="auto" w:line="360"/>
        <w:ind w:right="567"/>
        <w:contextualSpacing/>
        <w:rPr>
          <w:b/>
          <w:sz w:val="22"/>
          <w:lang w:eastAsia="en-US"/>
        </w:rPr>
      </w:pPr>
      <w:r>
        <w:rPr>
          <w:b/>
          <w:sz w:val="22"/>
          <w:lang w:eastAsia="en-US"/>
        </w:rPr>
        <w:t>STANJE STEČAJNE MASE …...…………</w:t>
      </w:r>
      <w:r w:rsidRPr="00920568">
        <w:rPr>
          <w:b/>
          <w:sz w:val="22"/>
          <w:lang w:eastAsia="en-US"/>
        </w:rPr>
        <w:t>……………......………....…</w:t>
      </w:r>
      <w:r>
        <w:rPr>
          <w:b/>
          <w:sz w:val="22"/>
          <w:lang w:eastAsia="en-US"/>
        </w:rPr>
        <w:t>…..……….2</w:t>
      </w:r>
    </w:p>
    <w:p w:rsidRDefault="009D3247" w:rsidP="009D3247" w:rsidR="009D3247" w:rsidRPr="00920568">
      <w:pPr>
        <w:pStyle w:val="Odlomakpopisa"/>
        <w:numPr>
          <w:ilvl w:val="0"/>
          <w:numId w:val="22"/>
        </w:numPr>
        <w:spacing w:lineRule="auto" w:line="360"/>
        <w:ind w:right="567"/>
        <w:contextualSpacing/>
        <w:rPr>
          <w:b/>
          <w:sz w:val="22"/>
          <w:lang w:eastAsia="en-US"/>
        </w:rPr>
      </w:pPr>
      <w:r w:rsidRPr="000E29C3">
        <w:rPr>
          <w:b/>
          <w:sz w:val="22"/>
          <w:lang w:eastAsia="en-US"/>
        </w:rPr>
        <w:t xml:space="preserve">RADNJE U NAREDNOM </w:t>
      </w:r>
      <w:r>
        <w:rPr>
          <w:b/>
          <w:sz w:val="22"/>
          <w:lang w:eastAsia="en-US"/>
        </w:rPr>
        <w:t>R</w:t>
      </w:r>
      <w:r w:rsidRPr="000E29C3">
        <w:rPr>
          <w:b/>
          <w:sz w:val="22"/>
          <w:lang w:eastAsia="en-US"/>
        </w:rPr>
        <w:t>AZDOBLJU</w:t>
      </w:r>
      <w:r>
        <w:rPr>
          <w:b/>
          <w:sz w:val="22"/>
          <w:lang w:eastAsia="en-US"/>
        </w:rPr>
        <w:t>…………………………………....</w:t>
      </w:r>
      <w:r w:rsidRPr="00920568">
        <w:rPr>
          <w:b/>
          <w:sz w:val="22"/>
          <w:lang w:eastAsia="en-US"/>
        </w:rPr>
        <w:t>.</w:t>
      </w:r>
      <w:r>
        <w:rPr>
          <w:b/>
          <w:sz w:val="22"/>
          <w:lang w:eastAsia="en-US"/>
        </w:rPr>
        <w:t>......</w:t>
      </w:r>
      <w:r w:rsidRPr="00920568">
        <w:rPr>
          <w:b/>
          <w:sz w:val="22"/>
          <w:lang w:eastAsia="en-US"/>
        </w:rPr>
        <w:t>.....</w:t>
      </w:r>
      <w:r>
        <w:rPr>
          <w:b/>
          <w:sz w:val="22"/>
          <w:lang w:eastAsia="en-US"/>
        </w:rPr>
        <w:t>2</w:t>
      </w:r>
    </w:p>
    <w:p w:rsidRDefault="009D3247" w:rsidP="009D3247" w:rsidR="009D3247" w:rsidRPr="00920568">
      <w:pPr>
        <w:pStyle w:val="Odlomakpopisa"/>
        <w:spacing w:lineRule="auto" w:line="360"/>
        <w:rPr>
          <w:b/>
          <w:sz w:val="22"/>
          <w:lang w:eastAsia="en-US"/>
        </w:rPr>
      </w:pPr>
    </w:p>
    <w:p w:rsidRDefault="009D3247" w:rsidP="009D3247" w:rsidR="009D3247" w:rsidRPr="00B82992">
      <w:pPr>
        <w:pStyle w:val="Odlomakpopisa"/>
        <w:spacing w:lineRule="auto" w:line="360"/>
        <w:rPr>
          <w:rFonts w:cs="Arial" w:hAnsi="Arial" w:ascii="Arial"/>
        </w:rPr>
      </w:pPr>
      <w:r w:rsidRPr="00B82992">
        <w:rPr>
          <w:rFonts w:cs="Arial" w:hAnsi="Arial" w:ascii="Arial"/>
          <w:sz w:val="22"/>
          <w:szCs w:val="22"/>
        </w:rPr>
        <w:t xml:space="preserve">   </w:t>
      </w:r>
    </w:p>
    <w:p w:rsidRDefault="009D3247" w:rsidP="009D3247" w:rsidR="009D3247">
      <w:pPr>
        <w:spacing w:lineRule="auto" w:line="360"/>
        <w:rPr>
          <w:rStyle w:val="Naglaeno"/>
          <w:rFonts w:cs="Arial" w:hAnsi="Arial" w:ascii="Arial"/>
          <w:b w:val="false"/>
          <w:lang w:eastAsia="hr-HR" w:val="hr-HR"/>
        </w:rPr>
      </w:pPr>
      <w:r>
        <w:rPr>
          <w:rStyle w:val="Naglaeno"/>
          <w:rFonts w:cs="Arial" w:hAnsi="Arial" w:ascii="Arial"/>
          <w:b w:val="false"/>
          <w:lang w:eastAsia="hr-HR" w:val="hr-HR"/>
        </w:rPr>
        <w:br w:type="page"/>
      </w:r>
    </w:p>
    <w:p w:rsidRDefault="009D3247" w:rsidP="009D3247" w:rsidR="009D3247">
      <w:pPr>
        <w:spacing w:lineRule="auto" w:line="360"/>
        <w:rPr>
          <w:lang w:val="hr-HR"/>
        </w:rPr>
      </w:pPr>
      <w:r>
        <w:rPr>
          <w:lang w:val="hr-HR"/>
        </w:rPr>
        <w:lastRenderedPageBreak/>
        <w:t>I</w:t>
      </w:r>
      <w:r>
        <w:rPr>
          <w:lang w:val="hr-HR"/>
        </w:rPr>
        <w:tab/>
        <w:t xml:space="preserve">TIJEK STEČAJNOG POSTUPKA: </w:t>
      </w:r>
    </w:p>
    <w:p w:rsidRDefault="008A5441" w:rsidP="008A5441" w:rsidR="009D3247">
      <w:pPr>
        <w:spacing w:lineRule="auto" w:line="276" w:afterAutospacing="true" w:after="100" w:beforeAutospacing="true" w:before="100"/>
      </w:pPr>
      <w:r>
        <w:tab/>
      </w:r>
      <w:r w:rsidR="000E75D3">
        <w:t xml:space="preserve">Stečajni upravitelj je </w:t>
      </w:r>
      <w:r w:rsidR="000E75D3">
        <w:rPr>
          <w:lang w:val="hr-HR"/>
        </w:rPr>
        <w:t xml:space="preserve">s početkom travnja o.g. </w:t>
      </w:r>
      <w:r w:rsidR="000E75D3">
        <w:t xml:space="preserve">uspio ugovoriti zakup stana koji čini </w:t>
      </w:r>
      <w:r w:rsidR="000E75D3">
        <w:tab/>
        <w:t xml:space="preserve">stečajnu masu po mjesečnoj cijeni HRK </w:t>
      </w:r>
      <w:r w:rsidR="000E75D3">
        <w:rPr>
          <w:lang w:val="hr-HR"/>
        </w:rPr>
        <w:t>1.500,00 plus porez na dodanu vrijednost.</w:t>
      </w:r>
    </w:p>
    <w:p w:rsidRDefault="008A5441" w:rsidP="000E75D3" w:rsidR="008A5441" w:rsidRPr="00317928">
      <w:pPr>
        <w:spacing w:lineRule="auto" w:line="276" w:afterAutospacing="true" w:after="100" w:beforeAutospacing="true" w:before="100"/>
      </w:pPr>
      <w:r>
        <w:tab/>
      </w:r>
    </w:p>
    <w:p w:rsidRDefault="009D3247" w:rsidP="009D3247" w:rsidR="009D3247" w:rsidRPr="00BA615C">
      <w:pPr>
        <w:spacing w:lineRule="auto" w:line="360"/>
        <w:rPr>
          <w:lang w:val="hr-HR"/>
        </w:rPr>
      </w:pPr>
      <w:r>
        <w:rPr>
          <w:lang w:val="hr-HR"/>
        </w:rPr>
        <w:t>II</w:t>
      </w:r>
      <w:r>
        <w:rPr>
          <w:lang w:val="hr-HR"/>
        </w:rPr>
        <w:tab/>
      </w:r>
      <w:r w:rsidRPr="00BA615C">
        <w:rPr>
          <w:lang w:val="hr-HR"/>
        </w:rPr>
        <w:t>STANJE STEČAJNE MASE</w:t>
      </w:r>
      <w:r>
        <w:rPr>
          <w:lang w:val="hr-HR"/>
        </w:rPr>
        <w:t>:</w:t>
      </w:r>
    </w:p>
    <w:p w:rsidRDefault="009D3247" w:rsidP="009D3247" w:rsidR="009D3247">
      <w:pPr>
        <w:spacing w:lineRule="auto" w:line="360"/>
        <w:ind w:left="360"/>
        <w:rPr>
          <w:lang w:val="hr-HR"/>
        </w:rPr>
      </w:pPr>
    </w:p>
    <w:p w:rsidRDefault="008A5441" w:rsidP="009D3247" w:rsidR="009D3247">
      <w:pPr>
        <w:spacing w:lineRule="auto" w:line="360"/>
        <w:ind w:left="360"/>
        <w:rPr>
          <w:lang w:val="hr-HR"/>
        </w:rPr>
      </w:pPr>
      <w:r>
        <w:rPr>
          <w:lang w:val="hr-HR"/>
        </w:rPr>
        <w:tab/>
      </w:r>
      <w:r w:rsidR="000E75D3">
        <w:rPr>
          <w:lang w:val="hr-HR"/>
        </w:rPr>
        <w:t xml:space="preserve">Stanje stečajne mase je </w:t>
      </w:r>
      <w:r w:rsidR="00C93D43">
        <w:rPr>
          <w:lang w:val="hr-HR"/>
        </w:rPr>
        <w:t>nepromijenjeno</w:t>
      </w:r>
      <w:r w:rsidR="000E75D3">
        <w:rPr>
          <w:lang w:val="hr-HR"/>
        </w:rPr>
        <w:t xml:space="preserve">. </w:t>
      </w:r>
    </w:p>
    <w:p w:rsidRDefault="009D3247" w:rsidP="009D3247" w:rsidR="009D3247">
      <w:pPr>
        <w:pStyle w:val="Bezproreda"/>
        <w:spacing w:lineRule="auto" w:line="360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</w:r>
    </w:p>
    <w:p w:rsidRDefault="009D3247" w:rsidP="009D3247" w:rsidR="009D3247">
      <w:pPr>
        <w:pStyle w:val="Bezproreda"/>
        <w:spacing w:lineRule="auto" w:line="360"/>
        <w:rPr>
          <w:rFonts w:eastAsia="Times New Roman" w:hAnsi="Times New Roman" w:ascii="Times New Roman"/>
          <w:sz w:val="24"/>
          <w:szCs w:val="24"/>
        </w:rPr>
      </w:pPr>
    </w:p>
    <w:p w:rsidRDefault="009D3247" w:rsidP="009D3247" w:rsidR="009D3247">
      <w:pPr>
        <w:autoSpaceDE w:val="false"/>
        <w:autoSpaceDN w:val="false"/>
        <w:adjustRightInd w:val="false"/>
        <w:spacing w:lineRule="auto" w:line="360"/>
        <w:rPr>
          <w:lang w:val="hr-HR"/>
        </w:rPr>
      </w:pPr>
      <w:r>
        <w:rPr>
          <w:lang w:val="hr-HR"/>
        </w:rPr>
        <w:t>III</w:t>
      </w:r>
      <w:r>
        <w:rPr>
          <w:lang w:val="hr-HR"/>
        </w:rPr>
        <w:tab/>
        <w:t>PREDVIĐENE RADNJE U NAREDNOM RAZDOBLJU:</w:t>
      </w:r>
    </w:p>
    <w:p w:rsidRDefault="009D3247" w:rsidP="009D3247" w:rsidR="009D3247">
      <w:pPr>
        <w:autoSpaceDE w:val="false"/>
        <w:autoSpaceDN w:val="false"/>
        <w:adjustRightInd w:val="false"/>
        <w:spacing w:lineRule="auto" w:line="360"/>
        <w:ind w:left="720"/>
      </w:pPr>
    </w:p>
    <w:p w:rsidRDefault="008A5441" w:rsidP="008A5441" w:rsidR="009D3247">
      <w:pPr>
        <w:autoSpaceDE w:val="false"/>
        <w:autoSpaceDN w:val="false"/>
        <w:adjustRightInd w:val="false"/>
        <w:spacing w:lineRule="auto" w:line="360"/>
      </w:pPr>
      <w:r>
        <w:tab/>
      </w:r>
      <w:r w:rsidR="009D3247">
        <w:t>S</w:t>
      </w:r>
      <w:r w:rsidR="009D3247" w:rsidRPr="002971F9">
        <w:t xml:space="preserve">tečajni upravitelj </w:t>
      </w:r>
      <w:r>
        <w:t xml:space="preserve">će pratiti razvoj situacije na Općinskom građanskom sudu u Zagreb </w:t>
      </w:r>
      <w:r>
        <w:tab/>
        <w:t xml:space="preserve">u </w:t>
      </w:r>
      <w:r w:rsidR="000E75D3">
        <w:t>ovršnim</w:t>
      </w:r>
      <w:r>
        <w:t xml:space="preserve"> predmetima </w:t>
      </w:r>
      <w:r w:rsidR="000E75D3">
        <w:t xml:space="preserve">koji se odnose na stečajnu masu </w:t>
      </w:r>
      <w:r>
        <w:t xml:space="preserve">i o njihovu će razvoju </w:t>
      </w:r>
      <w:r w:rsidR="000E75D3">
        <w:tab/>
      </w:r>
      <w:r>
        <w:t>obavještavati Trgovački sud u Zagrebu</w:t>
      </w:r>
      <w:r w:rsidR="009D3247" w:rsidRPr="005A3CE0">
        <w:t>.</w:t>
      </w:r>
    </w:p>
    <w:p w:rsidRDefault="009D3247" w:rsidP="009D3247" w:rsidR="009D3247">
      <w:pPr>
        <w:autoSpaceDE w:val="false"/>
        <w:autoSpaceDN w:val="false"/>
        <w:adjustRightInd w:val="false"/>
        <w:spacing w:lineRule="auto" w:line="360"/>
        <w:ind w:left="1080"/>
      </w:pPr>
    </w:p>
    <w:p w:rsidRDefault="009D3247" w:rsidP="009D3247" w:rsidR="009D3247">
      <w:pPr>
        <w:autoSpaceDE w:val="false"/>
        <w:autoSpaceDN w:val="false"/>
        <w:adjustRightInd w:val="false"/>
        <w:spacing w:lineRule="auto" w:line="360"/>
        <w:ind w:left="1080"/>
      </w:pPr>
    </w:p>
    <w:p w:rsidRDefault="009D3247" w:rsidP="009D3247" w:rsidR="009D3247" w:rsidRPr="002971F9">
      <w:pPr>
        <w:spacing w:lineRule="auto" w:line="360"/>
        <w:ind w:left="5760"/>
        <w:rPr>
          <w:lang w:val="hr-HR"/>
        </w:rPr>
      </w:pPr>
      <w:r w:rsidRPr="002971F9">
        <w:t>S</w:t>
      </w:r>
      <w:r w:rsidRPr="002971F9">
        <w:rPr>
          <w:lang w:val="hr-HR"/>
        </w:rPr>
        <w:t>tečajni upravitelj:</w:t>
      </w:r>
    </w:p>
    <w:p w:rsidRDefault="00E45C2E" w:rsidP="009D3247" w:rsidR="00E45C2E" w:rsidRPr="005F5F80">
      <w:pPr>
        <w:spacing w:lineRule="auto" w:line="276" w:afterAutospacing="true" w:after="100" w:beforeAutospacing="true" w:before="100"/>
        <w:jc w:val="center"/>
      </w:pPr>
    </w:p>
    <w:sectPr w:rsidR="00E45C2E" w:rsidRPr="005F5F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D72A4"/>
    <w:multiLevelType w:val="hybridMultilevel"/>
    <w:tmpl w:val="AF725BDC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A4C03F5"/>
    <w:multiLevelType w:val="hybridMultilevel"/>
    <w:tmpl w:val="D960C6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54576C8"/>
    <w:multiLevelType w:val="multilevel"/>
    <w:tmpl w:val="EFB0C3B0"/>
    <w:lvl w:ilvl="0">
      <w:start w:val="1"/>
      <w:numFmt w:val="upperRoman"/>
      <w:lvlText w:val="%1."/>
      <w:lvlJc w:val="right"/>
      <w:pPr>
        <w:ind w:hanging="360" w:left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5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6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3">
    <w:nsid w:val="2D7E7820"/>
    <w:multiLevelType w:val="hybridMultilevel"/>
    <w:tmpl w:val="833628BE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2DC46F5A"/>
    <w:multiLevelType w:val="hybridMultilevel"/>
    <w:tmpl w:val="DC846F4C"/>
    <w:lvl w:tplc="4A52C346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2FF5FCE"/>
    <w:multiLevelType w:val="hybridMultilevel"/>
    <w:tmpl w:val="51C6892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4924E9C"/>
    <w:multiLevelType w:val="multilevel"/>
    <w:tmpl w:val="DC08AC5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  <w:sz w:val="20"/>
      </w:rPr>
    </w:lvl>
    <w:lvl w:tentative="true" w:ilvl="2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  <w:sz w:val="20"/>
      </w:rPr>
    </w:lvl>
    <w:lvl w:tentative="tru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  <w:sz w:val="20"/>
      </w:rPr>
    </w:lvl>
    <w:lvl w:tentative="true" w:ilvl="4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  <w:sz w:val="20"/>
      </w:rPr>
    </w:lvl>
    <w:lvl w:tentative="true" w:ilvl="5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  <w:sz w:val="20"/>
      </w:rPr>
    </w:lvl>
    <w:lvl w:tentative="tru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  <w:sz w:val="20"/>
      </w:rPr>
    </w:lvl>
    <w:lvl w:tentative="true" w:ilvl="7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  <w:sz w:val="20"/>
      </w:rPr>
    </w:lvl>
    <w:lvl w:tentative="true" w:ilvl="8">
      <w:start w:val="1"/>
      <w:numFmt w:val="bullet"/>
      <w:lvlText w:val=""/>
      <w:lvlJc w:val="left"/>
      <w:pPr>
        <w:tabs>
          <w:tab w:pos="6480" w:val="num"/>
        </w:tabs>
        <w:ind w:hanging="360" w:left="6480"/>
      </w:pPr>
      <w:rPr>
        <w:rFonts w:hAnsi="Symbol" w:ascii="Symbol" w:hint="default"/>
        <w:sz w:val="20"/>
      </w:rPr>
    </w:lvl>
  </w:abstractNum>
  <w:abstractNum w:abstractNumId="7">
    <w:nsid w:val="4EEA3895"/>
    <w:multiLevelType w:val="hybridMultilevel"/>
    <w:tmpl w:val="D5A0130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1604E6"/>
    <w:multiLevelType w:val="hybridMultilevel"/>
    <w:tmpl w:val="372E50E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584720E"/>
    <w:multiLevelType w:val="hybridMultilevel"/>
    <w:tmpl w:val="BDB4235C"/>
    <w:lvl w:tplc="041A0003" w:ilvl="0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0">
    <w:nsid w:val="55FF66B7"/>
    <w:multiLevelType w:val="hybridMultilevel"/>
    <w:tmpl w:val="93A008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7592D54"/>
    <w:multiLevelType w:val="hybridMultilevel"/>
    <w:tmpl w:val="9A16E744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F603A96"/>
    <w:multiLevelType w:val="hybridMultilevel"/>
    <w:tmpl w:val="BA7CD2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0C4F11"/>
    <w:multiLevelType w:val="hybridMultilevel"/>
    <w:tmpl w:val="9E26B2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15E2990"/>
    <w:multiLevelType w:val="hybridMultilevel"/>
    <w:tmpl w:val="5A32B6C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5D76C9"/>
    <w:multiLevelType w:val="multilevel"/>
    <w:tmpl w:val="B03EBEF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  <w:sz w:val="20"/>
      </w:rPr>
    </w:lvl>
    <w:lvl w:tentative="true" w:ilvl="2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  <w:sz w:val="20"/>
      </w:rPr>
    </w:lvl>
    <w:lvl w:tentative="tru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  <w:sz w:val="20"/>
      </w:rPr>
    </w:lvl>
    <w:lvl w:tentative="true" w:ilvl="4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  <w:sz w:val="20"/>
      </w:rPr>
    </w:lvl>
    <w:lvl w:tentative="true" w:ilvl="5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  <w:sz w:val="20"/>
      </w:rPr>
    </w:lvl>
    <w:lvl w:tentative="tru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  <w:sz w:val="20"/>
      </w:rPr>
    </w:lvl>
    <w:lvl w:tentative="true" w:ilvl="7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  <w:sz w:val="20"/>
      </w:rPr>
    </w:lvl>
    <w:lvl w:tentative="true" w:ilvl="8">
      <w:start w:val="1"/>
      <w:numFmt w:val="bullet"/>
      <w:lvlText w:val=""/>
      <w:lvlJc w:val="left"/>
      <w:pPr>
        <w:tabs>
          <w:tab w:pos="6480" w:val="num"/>
        </w:tabs>
        <w:ind w:hanging="360" w:left="6480"/>
      </w:pPr>
      <w:rPr>
        <w:rFonts w:hAnsi="Symbol" w:ascii="Symbol" w:hint="default"/>
        <w:sz w:val="20"/>
      </w:rPr>
    </w:lvl>
  </w:abstractNum>
  <w:abstractNum w:abstractNumId="16">
    <w:nsid w:val="68CB12A4"/>
    <w:multiLevelType w:val="hybridMultilevel"/>
    <w:tmpl w:val="8A88162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1580F61"/>
    <w:multiLevelType w:val="hybridMultilevel"/>
    <w:tmpl w:val="6116229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50D406E"/>
    <w:multiLevelType w:val="hybridMultilevel"/>
    <w:tmpl w:val="81422B0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5D65BA1"/>
    <w:multiLevelType w:val="multilevel"/>
    <w:tmpl w:val="F6106B3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  <w:sz w:val="20"/>
      </w:rPr>
    </w:lvl>
    <w:lvl w:tentative="true" w:ilvl="2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  <w:sz w:val="20"/>
      </w:rPr>
    </w:lvl>
    <w:lvl w:tentative="tru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  <w:sz w:val="20"/>
      </w:rPr>
    </w:lvl>
    <w:lvl w:tentative="true" w:ilvl="4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  <w:sz w:val="20"/>
      </w:rPr>
    </w:lvl>
    <w:lvl w:tentative="true" w:ilvl="5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  <w:sz w:val="20"/>
      </w:rPr>
    </w:lvl>
    <w:lvl w:tentative="tru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  <w:sz w:val="20"/>
      </w:rPr>
    </w:lvl>
    <w:lvl w:tentative="true" w:ilvl="7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  <w:sz w:val="20"/>
      </w:rPr>
    </w:lvl>
    <w:lvl w:tentative="true" w:ilvl="8">
      <w:start w:val="1"/>
      <w:numFmt w:val="bullet"/>
      <w:lvlText w:val=""/>
      <w:lvlJc w:val="left"/>
      <w:pPr>
        <w:tabs>
          <w:tab w:pos="6480" w:val="num"/>
        </w:tabs>
        <w:ind w:hanging="360" w:left="6480"/>
      </w:pPr>
      <w:rPr>
        <w:rFonts w:hAnsi="Symbol" w:ascii="Symbol" w:hint="default"/>
        <w:sz w:val="20"/>
      </w:rPr>
    </w:lvl>
  </w:abstractNum>
  <w:abstractNum w:abstractNumId="20">
    <w:nsid w:val="787C7F50"/>
    <w:multiLevelType w:val="multilevel"/>
    <w:tmpl w:val="F2FC2F7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  <w:sz w:val="20"/>
      </w:rPr>
    </w:lvl>
    <w:lvl w:tentative="true" w:ilvl="2">
      <w:start w:val="1"/>
      <w:numFmt w:val="bullet"/>
      <w:lvlText w:val=""/>
      <w:lvlJc w:val="left"/>
      <w:pPr>
        <w:tabs>
          <w:tab w:pos="2160" w:val="num"/>
        </w:tabs>
        <w:ind w:hanging="360" w:left="2160"/>
      </w:pPr>
      <w:rPr>
        <w:rFonts w:hAnsi="Symbol" w:ascii="Symbol" w:hint="default"/>
        <w:sz w:val="20"/>
      </w:rPr>
    </w:lvl>
    <w:lvl w:tentative="true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  <w:sz w:val="20"/>
      </w:rPr>
    </w:lvl>
    <w:lvl w:tentative="true" w:ilvl="4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  <w:sz w:val="20"/>
      </w:rPr>
    </w:lvl>
    <w:lvl w:tentative="true" w:ilvl="5">
      <w:start w:val="1"/>
      <w:numFmt w:val="bullet"/>
      <w:lvlText w:val=""/>
      <w:lvlJc w:val="left"/>
      <w:pPr>
        <w:tabs>
          <w:tab w:pos="4320" w:val="num"/>
        </w:tabs>
        <w:ind w:hanging="360" w:left="4320"/>
      </w:pPr>
      <w:rPr>
        <w:rFonts w:hAnsi="Symbol" w:ascii="Symbol" w:hint="default"/>
        <w:sz w:val="20"/>
      </w:rPr>
    </w:lvl>
    <w:lvl w:tentative="true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  <w:sz w:val="20"/>
      </w:rPr>
    </w:lvl>
    <w:lvl w:tentative="true" w:ilvl="7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  <w:sz w:val="20"/>
      </w:rPr>
    </w:lvl>
    <w:lvl w:tentative="true" w:ilvl="8">
      <w:start w:val="1"/>
      <w:numFmt w:val="bullet"/>
      <w:lvlText w:val=""/>
      <w:lvlJc w:val="left"/>
      <w:pPr>
        <w:tabs>
          <w:tab w:pos="6480" w:val="num"/>
        </w:tabs>
        <w:ind w:hanging="360" w:left="6480"/>
      </w:pPr>
      <w:rPr>
        <w:rFonts w:hAnsi="Symbol" w:ascii="Symbol" w:hint="default"/>
        <w:sz w:val="20"/>
      </w:rPr>
    </w:lvl>
  </w:abstractNum>
  <w:abstractNum w:abstractNumId="21">
    <w:nsid w:val="7F4259CD"/>
    <w:multiLevelType w:val="hybridMultilevel"/>
    <w:tmpl w:val="9A72ACD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1"/>
  </w:num>
  <w:num w:numId="3">
    <w:abstractNumId w:val="1"/>
  </w:num>
  <w:num w:numId="4">
    <w:abstractNumId w:val="5"/>
  </w:num>
  <w:num w:numId="5">
    <w:abstractNumId w:val="7"/>
  </w:num>
  <w:num w:numId="6">
    <w:abstractNumId w:val="17"/>
  </w:num>
  <w:num w:numId="7">
    <w:abstractNumId w:val="19"/>
  </w:num>
  <w:num w:numId="8">
    <w:abstractNumId w:val="20"/>
  </w:num>
  <w:num w:numId="9">
    <w:abstractNumId w:val="15"/>
  </w:num>
  <w:num w:numId="10">
    <w:abstractNumId w:val="6"/>
  </w:num>
  <w:num w:numId="11">
    <w:abstractNumId w:val="9"/>
  </w:num>
  <w:num w:numId="12">
    <w:abstractNumId w:val="16"/>
  </w:num>
  <w:num w:numId="13">
    <w:abstractNumId w:val="14"/>
  </w:num>
  <w:num w:numId="14">
    <w:abstractNumId w:val="12"/>
  </w:num>
  <w:num w:numId="15">
    <w:abstractNumId w:val="0"/>
  </w:num>
  <w:num w:numId="16">
    <w:abstractNumId w:val="10"/>
  </w:num>
  <w:num w:numId="17">
    <w:abstractNumId w:val="11"/>
  </w:num>
  <w:num w:numId="18">
    <w:abstractNumId w:val="18"/>
  </w:num>
  <w:num w:numId="19">
    <w:abstractNumId w:val="3"/>
  </w:num>
  <w:num w:numId="20">
    <w:abstractNumId w:val="13"/>
  </w:num>
  <w:num w:numId="21">
    <w:abstractNumId w:val="8"/>
  </w:num>
  <w:num w:numId="2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56F3"/>
    <w:rsid w:val="00011528"/>
    <w:rsid w:val="000168E7"/>
    <w:rsid w:val="00033E7F"/>
    <w:rsid w:val="00034C03"/>
    <w:rsid w:val="0004420E"/>
    <w:rsid w:val="00057971"/>
    <w:rsid w:val="00077BE3"/>
    <w:rsid w:val="0008353C"/>
    <w:rsid w:val="0009544C"/>
    <w:rsid w:val="000A36C4"/>
    <w:rsid w:val="000C550A"/>
    <w:rsid w:val="000D4E41"/>
    <w:rsid w:val="000E75D3"/>
    <w:rsid w:val="000F2337"/>
    <w:rsid w:val="000F27C3"/>
    <w:rsid w:val="00111619"/>
    <w:rsid w:val="00113ED1"/>
    <w:rsid w:val="00114C31"/>
    <w:rsid w:val="00121B0C"/>
    <w:rsid w:val="0013123C"/>
    <w:rsid w:val="00162059"/>
    <w:rsid w:val="00164143"/>
    <w:rsid w:val="0016585E"/>
    <w:rsid w:val="001715A6"/>
    <w:rsid w:val="00171953"/>
    <w:rsid w:val="0017317A"/>
    <w:rsid w:val="0018317D"/>
    <w:rsid w:val="001E47DA"/>
    <w:rsid w:val="00200191"/>
    <w:rsid w:val="00230E6D"/>
    <w:rsid w:val="00236AAA"/>
    <w:rsid w:val="0024403D"/>
    <w:rsid w:val="002479E9"/>
    <w:rsid w:val="00285970"/>
    <w:rsid w:val="002A71DD"/>
    <w:rsid w:val="002D00E4"/>
    <w:rsid w:val="002D28D6"/>
    <w:rsid w:val="002D4BAB"/>
    <w:rsid w:val="002D4C75"/>
    <w:rsid w:val="00306874"/>
    <w:rsid w:val="00312A2A"/>
    <w:rsid w:val="0032264D"/>
    <w:rsid w:val="00323392"/>
    <w:rsid w:val="00366413"/>
    <w:rsid w:val="00377F79"/>
    <w:rsid w:val="00382C73"/>
    <w:rsid w:val="00385806"/>
    <w:rsid w:val="003C02AD"/>
    <w:rsid w:val="003C7796"/>
    <w:rsid w:val="003D0068"/>
    <w:rsid w:val="003D77A9"/>
    <w:rsid w:val="003E2695"/>
    <w:rsid w:val="003E53FB"/>
    <w:rsid w:val="00423C30"/>
    <w:rsid w:val="004346E3"/>
    <w:rsid w:val="004364A7"/>
    <w:rsid w:val="0045670A"/>
    <w:rsid w:val="00472808"/>
    <w:rsid w:val="0049666D"/>
    <w:rsid w:val="004B5DFC"/>
    <w:rsid w:val="004E189A"/>
    <w:rsid w:val="004E517F"/>
    <w:rsid w:val="00507730"/>
    <w:rsid w:val="00523577"/>
    <w:rsid w:val="0053524F"/>
    <w:rsid w:val="00537B1F"/>
    <w:rsid w:val="005439CF"/>
    <w:rsid w:val="0057573D"/>
    <w:rsid w:val="00576A54"/>
    <w:rsid w:val="005B5071"/>
    <w:rsid w:val="005C16BF"/>
    <w:rsid w:val="005C59CC"/>
    <w:rsid w:val="005C63EA"/>
    <w:rsid w:val="005C6F52"/>
    <w:rsid w:val="005C7DDC"/>
    <w:rsid w:val="005E3F08"/>
    <w:rsid w:val="005F0D58"/>
    <w:rsid w:val="005F5F80"/>
    <w:rsid w:val="00601324"/>
    <w:rsid w:val="0060545A"/>
    <w:rsid w:val="00605B70"/>
    <w:rsid w:val="0060763A"/>
    <w:rsid w:val="006100C1"/>
    <w:rsid w:val="006159DD"/>
    <w:rsid w:val="00616406"/>
    <w:rsid w:val="00627923"/>
    <w:rsid w:val="00630AD8"/>
    <w:rsid w:val="0064261A"/>
    <w:rsid w:val="006501EE"/>
    <w:rsid w:val="00656C50"/>
    <w:rsid w:val="006626DF"/>
    <w:rsid w:val="00671529"/>
    <w:rsid w:val="00671C5B"/>
    <w:rsid w:val="0067233D"/>
    <w:rsid w:val="00673C32"/>
    <w:rsid w:val="00684787"/>
    <w:rsid w:val="006E3D66"/>
    <w:rsid w:val="006F13B9"/>
    <w:rsid w:val="0073410B"/>
    <w:rsid w:val="00751838"/>
    <w:rsid w:val="007631E6"/>
    <w:rsid w:val="007868FF"/>
    <w:rsid w:val="007A7BED"/>
    <w:rsid w:val="007D0AEF"/>
    <w:rsid w:val="007D2FEA"/>
    <w:rsid w:val="007E286F"/>
    <w:rsid w:val="00814835"/>
    <w:rsid w:val="00860F6D"/>
    <w:rsid w:val="00862987"/>
    <w:rsid w:val="00872C9B"/>
    <w:rsid w:val="00873E54"/>
    <w:rsid w:val="00876AE4"/>
    <w:rsid w:val="00883BB5"/>
    <w:rsid w:val="008956F3"/>
    <w:rsid w:val="008A5441"/>
    <w:rsid w:val="008A6BC6"/>
    <w:rsid w:val="008B0306"/>
    <w:rsid w:val="00933D3C"/>
    <w:rsid w:val="00965C1A"/>
    <w:rsid w:val="00975086"/>
    <w:rsid w:val="009A55F6"/>
    <w:rsid w:val="009B29FB"/>
    <w:rsid w:val="009D1DE9"/>
    <w:rsid w:val="009D3247"/>
    <w:rsid w:val="00A16D63"/>
    <w:rsid w:val="00A428B0"/>
    <w:rsid w:val="00A47C26"/>
    <w:rsid w:val="00A713B8"/>
    <w:rsid w:val="00A85F9C"/>
    <w:rsid w:val="00AE1377"/>
    <w:rsid w:val="00B04BA6"/>
    <w:rsid w:val="00B141ED"/>
    <w:rsid w:val="00B16842"/>
    <w:rsid w:val="00B20F63"/>
    <w:rsid w:val="00B26344"/>
    <w:rsid w:val="00B326B2"/>
    <w:rsid w:val="00B4083A"/>
    <w:rsid w:val="00B5499F"/>
    <w:rsid w:val="00B61EA1"/>
    <w:rsid w:val="00B67420"/>
    <w:rsid w:val="00B91D1F"/>
    <w:rsid w:val="00B93467"/>
    <w:rsid w:val="00B952A3"/>
    <w:rsid w:val="00BC6E6B"/>
    <w:rsid w:val="00BF4246"/>
    <w:rsid w:val="00C413D4"/>
    <w:rsid w:val="00C46CDE"/>
    <w:rsid w:val="00C51CFB"/>
    <w:rsid w:val="00C93D43"/>
    <w:rsid w:val="00CA7874"/>
    <w:rsid w:val="00CB1A1A"/>
    <w:rsid w:val="00CD48DD"/>
    <w:rsid w:val="00CD7D9D"/>
    <w:rsid w:val="00CE2563"/>
    <w:rsid w:val="00CE7754"/>
    <w:rsid w:val="00D267A7"/>
    <w:rsid w:val="00D43D38"/>
    <w:rsid w:val="00D50187"/>
    <w:rsid w:val="00D52050"/>
    <w:rsid w:val="00D528EE"/>
    <w:rsid w:val="00D61C03"/>
    <w:rsid w:val="00D82088"/>
    <w:rsid w:val="00D93032"/>
    <w:rsid w:val="00DA0F5C"/>
    <w:rsid w:val="00DB6EFD"/>
    <w:rsid w:val="00DC3EB0"/>
    <w:rsid w:val="00DC7CBB"/>
    <w:rsid w:val="00DD6894"/>
    <w:rsid w:val="00E124F6"/>
    <w:rsid w:val="00E27F47"/>
    <w:rsid w:val="00E45C2E"/>
    <w:rsid w:val="00E62E28"/>
    <w:rsid w:val="00E67D5F"/>
    <w:rsid w:val="00E83802"/>
    <w:rsid w:val="00E858DE"/>
    <w:rsid w:val="00EA467A"/>
    <w:rsid w:val="00EB2D2A"/>
    <w:rsid w:val="00EB61C5"/>
    <w:rsid w:val="00EC23BC"/>
    <w:rsid w:val="00ED7747"/>
    <w:rsid w:val="00EE017A"/>
    <w:rsid w:val="00EE2B41"/>
    <w:rsid w:val="00F034F1"/>
    <w:rsid w:val="00F154C0"/>
    <w:rsid w:val="00F34AA4"/>
    <w:rsid w:val="00F432C2"/>
    <w:rsid w:val="00F4361E"/>
    <w:rsid w:val="00F4452D"/>
    <w:rsid w:val="00F57843"/>
    <w:rsid w:val="00F57C82"/>
    <w:rsid w:val="00F75295"/>
    <w:rsid w:val="00F822E5"/>
    <w:rsid w:val="00F86D86"/>
    <w:rsid w:val="00F92A32"/>
    <w:rsid w:val="00FC3E3E"/>
    <w:rsid w:val="00FE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fax" w:type="character">
    <w:name w:val="fax"/>
    <w:basedOn w:val="Zadanifontodlomka"/>
    <w:rsid w:val="0013123C"/>
  </w:style>
  <w:style w:styleId="Odlomakpopisa" w:type="paragraph">
    <w:name w:val="List Paragraph"/>
    <w:basedOn w:val="Normal"/>
    <w:uiPriority w:val="34"/>
    <w:qFormat/>
    <w:rsid w:val="00CE7754"/>
    <w:pPr>
      <w:spacing w:afterAutospacing="true" w:after="100" w:beforeAutospacing="true" w:before="100"/>
    </w:pPr>
    <w:rPr>
      <w:lang w:eastAsia="hr-HR" w:val="hr-HR"/>
    </w:rPr>
  </w:style>
  <w:style w:customStyle="true" w:styleId="tekst" w:type="paragraph">
    <w:name w:val="tekst"/>
    <w:basedOn w:val="Normal"/>
    <w:rsid w:val="006501EE"/>
    <w:pPr>
      <w:spacing w:afterAutospacing="true" w:after="100" w:beforeAutospacing="true" w:before="100"/>
    </w:pPr>
    <w:rPr>
      <w:lang w:eastAsia="hr-HR" w:val="hr-HR"/>
    </w:rPr>
  </w:style>
  <w:style w:styleId="Uvuenotijeloteksta" w:type="paragraph">
    <w:name w:val="Body Text Indent"/>
    <w:basedOn w:val="Normal"/>
    <w:link w:val="UvuenotijelotekstaChar"/>
    <w:unhideWhenUsed/>
    <w:rsid w:val="00671529"/>
    <w:pPr>
      <w:spacing w:lineRule="auto" w:line="264" w:after="120"/>
      <w:ind w:left="283"/>
      <w:jc w:val="both"/>
    </w:pPr>
    <w:rPr>
      <w:rFonts w:hAnsi="Arial" w:ascii="Arial"/>
      <w:sz w:val="21"/>
      <w:szCs w:val="20"/>
      <w:lang w:val="x-none"/>
    </w:rPr>
  </w:style>
  <w:style w:customStyle="true" w:styleId="UvuenotijelotekstaChar" w:type="character">
    <w:name w:val="Uvučeno tijelo teksta Char"/>
    <w:basedOn w:val="Zadanifontodlomka"/>
    <w:link w:val="Uvuenotijeloteksta"/>
    <w:rsid w:val="00671529"/>
    <w:rPr>
      <w:rFonts w:hAnsi="Arial" w:ascii="Arial"/>
      <w:sz w:val="21"/>
      <w:lang w:eastAsia="en-US" w:val="x-none"/>
    </w:rPr>
  </w:style>
  <w:style w:customStyle="true" w:styleId="apple-converted-space" w:type="character">
    <w:name w:val="apple-converted-space"/>
    <w:basedOn w:val="Zadanifontodlomka"/>
    <w:rsid w:val="007631E6"/>
  </w:style>
  <w:style w:styleId="Hiperveza" w:type="character">
    <w:name w:val="Hyperlink"/>
    <w:basedOn w:val="Zadanifontodlomka"/>
    <w:uiPriority w:val="99"/>
    <w:semiHidden/>
    <w:unhideWhenUsed/>
    <w:rsid w:val="007631E6"/>
    <w:rPr>
      <w:color w:val="0000FF"/>
      <w:u w:val="single"/>
    </w:rPr>
  </w:style>
  <w:style w:customStyle="true" w:styleId="BodyText21" w:type="paragraph">
    <w:name w:val="Body Text 21"/>
    <w:basedOn w:val="Normal"/>
    <w:rsid w:val="0028597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 w:val="hr-HR"/>
    </w:rPr>
  </w:style>
  <w:style w:styleId="Bezproreda" w:type="paragraph">
    <w:name w:val="No Spacing"/>
    <w:uiPriority w:val="1"/>
    <w:qFormat/>
    <w:rsid w:val="009D3247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basedOn w:val="Zadanifontodlomka"/>
    <w:uiPriority w:val="22"/>
    <w:qFormat/>
    <w:rsid w:val="009D324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567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7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70A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70A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70A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fax" w:type="character">
    <w:name w:val="fax"/>
    <w:basedOn w:val="Zadanifontodlomka"/>
    <w:rsid w:val="0013123C"/>
  </w:style>
  <w:style w:styleId="Odlomakpopisa" w:type="paragraph">
    <w:name w:val="List Paragraph"/>
    <w:basedOn w:val="Normal"/>
    <w:uiPriority w:val="34"/>
    <w:qFormat/>
    <w:rsid w:val="00CE7754"/>
    <w:pPr>
      <w:spacing w:after="100" w:afterAutospacing="1" w:before="100" w:beforeAutospacing="1"/>
    </w:pPr>
    <w:rPr>
      <w:lang w:eastAsia="hr-HR" w:val="hr-HR"/>
    </w:rPr>
  </w:style>
  <w:style w:customStyle="1" w:styleId="tekst" w:type="paragraph">
    <w:name w:val="tekst"/>
    <w:basedOn w:val="Normal"/>
    <w:rsid w:val="006501EE"/>
    <w:pPr>
      <w:spacing w:after="100" w:afterAutospacing="1" w:before="100" w:beforeAutospacing="1"/>
    </w:pPr>
    <w:rPr>
      <w:lang w:eastAsia="hr-HR" w:val="hr-HR"/>
    </w:rPr>
  </w:style>
  <w:style w:styleId="Uvuenotijeloteksta" w:type="paragraph">
    <w:name w:val="Body Text Indent"/>
    <w:basedOn w:val="Normal"/>
    <w:link w:val="UvuenotijelotekstaChar"/>
    <w:unhideWhenUsed/>
    <w:rsid w:val="00671529"/>
    <w:pPr>
      <w:spacing w:after="120" w:line="264" w:lineRule="auto"/>
      <w:ind w:left="283"/>
      <w:jc w:val="both"/>
    </w:pPr>
    <w:rPr>
      <w:rFonts w:ascii="Arial" w:hAnsi="Arial"/>
      <w:sz w:val="21"/>
      <w:szCs w:val="20"/>
      <w:lang w:val="x-none"/>
    </w:rPr>
  </w:style>
  <w:style w:customStyle="1" w:styleId="UvuenotijelotekstaChar" w:type="character">
    <w:name w:val="Uvučeno tijelo teksta Char"/>
    <w:basedOn w:val="Zadanifontodlomka"/>
    <w:link w:val="Uvuenotijeloteksta"/>
    <w:rsid w:val="00671529"/>
    <w:rPr>
      <w:rFonts w:ascii="Arial" w:hAnsi="Arial"/>
      <w:sz w:val="21"/>
      <w:lang w:eastAsia="en-US" w:val="x-none"/>
    </w:rPr>
  </w:style>
  <w:style w:customStyle="1" w:styleId="apple-converted-space" w:type="character">
    <w:name w:val="apple-converted-space"/>
    <w:basedOn w:val="Zadanifontodlomka"/>
    <w:rsid w:val="007631E6"/>
  </w:style>
  <w:style w:styleId="Hiperveza" w:type="character">
    <w:name w:val="Hyperlink"/>
    <w:basedOn w:val="Zadanifontodlomka"/>
    <w:uiPriority w:val="99"/>
    <w:semiHidden/>
    <w:unhideWhenUsed/>
    <w:rsid w:val="007631E6"/>
    <w:rPr>
      <w:color w:val="0000FF"/>
      <w:u w:val="single"/>
    </w:rPr>
  </w:style>
  <w:style w:customStyle="1" w:styleId="BodyText21" w:type="paragraph">
    <w:name w:val="Body Text 21"/>
    <w:basedOn w:val="Normal"/>
    <w:rsid w:val="0028597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 w:val="hr-HR"/>
    </w:rPr>
  </w:style>
  <w:style w:styleId="Bezproreda" w:type="paragraph">
    <w:name w:val="No Spacing"/>
    <w:uiPriority w:val="1"/>
    <w:qFormat/>
    <w:rsid w:val="009D3247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basedOn w:val="Zadanifontodlomka"/>
    <w:uiPriority w:val="22"/>
    <w:qFormat/>
    <w:rsid w:val="009D324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567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7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70A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70A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70A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132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3023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24779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28495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409530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0145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9574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34025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235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64474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09084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3395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6249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200631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1227035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1975326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1988395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1998069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86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028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1086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36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824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1361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81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73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76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230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834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HP</properties:Company>
  <properties:Pages>2</properties:Pages>
  <properties:Words>142</properties:Words>
  <properties:Characters>942</properties:Characters>
  <properties:Lines>42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N/r:</vt:lpstr>
      <vt:lpstr>N/r:</vt:lpstr>
    </vt:vector>
  </properties:TitlesOfParts>
  <properties:LinksUpToDate>false</properties:LinksUpToDate>
  <properties:CharactersWithSpaces>1091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2018-05-16T06:56:00Z</dcterms:created>
  <dc:creator>Zdravko</dc:creator>
  <cp:lastModifiedBy>Valentina Delač</cp:lastModifiedBy>
  <cp:lastPrinted>2018-01-18T22:00:00Z</cp:lastPrinted>
  <dcterms:modified xmlns:xsi="http://www.w3.org/2001/XMLSchema-instance" xsi:type="dcterms:W3CDTF">2018-05-16T06:57:00Z</dcterms:modified>
  <cp:revision>3</cp:revision>
  <dc:title>N/r: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St-1935/2017-36 / Podnesak - Izvješće stečajnog upravitelja (MAXIMA FORMA d.o.o. - Tromjesečno izvješće 04_2018.docx)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