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85b3" w14:paraId="61b85b3" w:rsidRDefault="00B8618F" w:rsidP="00B8618F" w:rsidR="00B8618F">
      <w:pPr>
        <w:jc w:val="right"/>
        <w15:collapsed w:val="false"/>
      </w:pPr>
      <w:bookmarkStart w:name="_GoBack" w:id="0"/>
      <w:bookmarkEnd w:id="0"/>
    </w:p>
    <w:p w:rsidRDefault="0080657A" w:rsidP="00B8618F" w:rsidR="00B8618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168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27</w:t>
      </w:r>
      <w:proofErr w:type="spellEnd"/>
    </w:p>
    <w:p w:rsidRDefault="00B8618F" w:rsidP="00B8618F" w:rsidR="00B8618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618F" w:rsidP="00B8618F" w:rsidR="00B8618F" w:rsidRPr="00D21A2C"/>
    <w:p w:rsidRDefault="00B8618F" w:rsidP="00B8618F" w:rsidR="00B8618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8618F" w:rsidP="00B8618F" w:rsidR="00B8618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B8618F" w:rsidP="00E2315A" w:rsidR="00B8618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F3D77" w:rsidP="00E2315A" w:rsidR="004F3D77">
      <w:pPr>
        <w:ind w:hanging="720" w:left="360"/>
        <w:rPr>
          <w:sz w:val="22"/>
          <w:szCs w:val="22"/>
        </w:rPr>
      </w:pPr>
    </w:p>
    <w:p w:rsidRDefault="00E2315A" w:rsidP="00E2315A" w:rsidR="00E2315A" w:rsidRPr="00E2315A">
      <w:pPr>
        <w:ind w:hanging="720" w:left="360"/>
        <w:rPr>
          <w:sz w:val="22"/>
          <w:szCs w:val="22"/>
        </w:rPr>
      </w:pPr>
    </w:p>
    <w:p w:rsidRDefault="00B8618F" w:rsidP="00B8618F" w:rsidR="00B8618F">
      <w:pPr>
        <w:jc w:val="center"/>
      </w:pPr>
      <w:r>
        <w:t>R E P U B L I K A   H R V A T S K A</w:t>
      </w:r>
    </w:p>
    <w:p w:rsidRDefault="00B8618F" w:rsidP="00B8618F" w:rsidR="00B8618F">
      <w:pPr>
        <w:jc w:val="center"/>
      </w:pPr>
      <w:r>
        <w:t>R J E Š E N J E</w:t>
      </w:r>
    </w:p>
    <w:p w:rsidRDefault="00B8618F" w:rsidP="00B8618F" w:rsidR="00B8618F">
      <w:pPr>
        <w:jc w:val="both"/>
      </w:pPr>
    </w:p>
    <w:p w:rsidRDefault="00E2315A" w:rsidP="00B8618F" w:rsidR="00E2315A">
      <w:pPr>
        <w:jc w:val="both"/>
      </w:pPr>
    </w:p>
    <w:p w:rsidRDefault="00B8618F" w:rsidP="00E2315A" w:rsidR="00E2315A">
      <w:pPr>
        <w:ind w:firstLine="708"/>
        <w:jc w:val="both"/>
      </w:pPr>
      <w:r>
        <w:t xml:space="preserve">Trgovački sud u Osijeku, po sucu Jadranki Herman, kao stečajnom sucu, u stečajnom postupku nad dužnikom </w:t>
      </w:r>
      <w:r w:rsidR="0080657A" w:rsidRPr="00FA4A74">
        <w:t>NOVA VILA d.o.o. proizvodnja, trgovina i usluge,</w:t>
      </w:r>
      <w:r w:rsidR="0080657A">
        <w:t xml:space="preserve"> u stečaju,</w:t>
      </w:r>
      <w:r w:rsidR="0080657A" w:rsidRPr="00FA4A74">
        <w:t xml:space="preserve"> Đakovo, Augusta Šenoe </w:t>
      </w:r>
      <w:proofErr w:type="spellStart"/>
      <w:r w:rsidR="0080657A" w:rsidRPr="00FA4A74">
        <w:t>20</w:t>
      </w:r>
      <w:proofErr w:type="spellEnd"/>
      <w:r w:rsidR="0080657A" w:rsidRPr="00FA4A74">
        <w:t xml:space="preserve">, </w:t>
      </w:r>
      <w:proofErr w:type="spellStart"/>
      <w:r w:rsidR="0080657A" w:rsidRPr="00FA4A74">
        <w:t>MBS</w:t>
      </w:r>
      <w:proofErr w:type="spellEnd"/>
      <w:r w:rsidR="0080657A" w:rsidRPr="00FA4A74">
        <w:t xml:space="preserve"> </w:t>
      </w:r>
      <w:proofErr w:type="spellStart"/>
      <w:r w:rsidR="0080657A" w:rsidRPr="00FA4A74">
        <w:t>030120448</w:t>
      </w:r>
      <w:proofErr w:type="spellEnd"/>
      <w:r w:rsidR="0080657A" w:rsidRPr="00FA4A74">
        <w:t xml:space="preserve">, </w:t>
      </w:r>
      <w:proofErr w:type="spellStart"/>
      <w:r w:rsidR="0080657A" w:rsidRPr="00FA4A74">
        <w:t>OIB</w:t>
      </w:r>
      <w:proofErr w:type="spellEnd"/>
      <w:r w:rsidR="0080657A" w:rsidRPr="00FA4A74">
        <w:t xml:space="preserve"> </w:t>
      </w:r>
      <w:proofErr w:type="spellStart"/>
      <w:r w:rsidR="0080657A" w:rsidRPr="00FA4A74">
        <w:t>43151819785</w:t>
      </w:r>
      <w:proofErr w:type="spellEnd"/>
      <w:r w:rsidR="00437725">
        <w:t>, dana 1</w:t>
      </w:r>
      <w:r w:rsidR="0080657A">
        <w:t>. prosinca</w:t>
      </w:r>
      <w:r>
        <w:t xml:space="preserve"> </w:t>
      </w:r>
      <w:proofErr w:type="spellStart"/>
      <w:r>
        <w:t>2016</w:t>
      </w:r>
      <w:proofErr w:type="spellEnd"/>
      <w:r>
        <w:t xml:space="preserve">.           </w:t>
      </w:r>
    </w:p>
    <w:p w:rsidRDefault="00E2315A" w:rsidP="00E2315A" w:rsidR="00E2315A">
      <w:pPr>
        <w:ind w:firstLine="708"/>
        <w:jc w:val="both"/>
      </w:pPr>
      <w:r>
        <w:t xml:space="preserve">    </w:t>
      </w:r>
      <w:r w:rsidR="00B8618F">
        <w:t xml:space="preserve">          </w:t>
      </w:r>
    </w:p>
    <w:p w:rsidRDefault="004F3D77" w:rsidP="00E2315A" w:rsidR="004F3D77">
      <w:pPr>
        <w:ind w:firstLine="708"/>
        <w:jc w:val="both"/>
      </w:pPr>
    </w:p>
    <w:p w:rsidRDefault="00B8618F" w:rsidP="00B8618F" w:rsidR="00B8618F">
      <w:pPr>
        <w:jc w:val="center"/>
      </w:pPr>
      <w:r>
        <w:t>r i j e š i o   j e</w:t>
      </w:r>
    </w:p>
    <w:p w:rsidRDefault="00E2315A" w:rsidP="000A55C5" w:rsidR="00E2315A">
      <w:pPr>
        <w:rPr>
          <w:b/>
        </w:rPr>
      </w:pPr>
    </w:p>
    <w:p w:rsidRDefault="004F3D77" w:rsidP="000A55C5" w:rsidR="004F3D77">
      <w:pPr>
        <w:rPr>
          <w:b/>
        </w:rPr>
      </w:pPr>
    </w:p>
    <w:p w:rsidRDefault="00066424" w:rsidP="00E2315A" w:rsidR="00DE2265">
      <w:pPr>
        <w:numPr>
          <w:ilvl w:val="0"/>
          <w:numId w:val="3"/>
        </w:numPr>
        <w:jc w:val="both"/>
      </w:pPr>
      <w:r>
        <w:t xml:space="preserve">Mr. </w:t>
      </w:r>
      <w:r w:rsidR="00CA6C22">
        <w:t>I</w:t>
      </w:r>
      <w:r w:rsidR="0080657A">
        <w:t xml:space="preserve">vica </w:t>
      </w:r>
      <w:proofErr w:type="spellStart"/>
      <w:r w:rsidR="0080657A">
        <w:t>Magić</w:t>
      </w:r>
      <w:proofErr w:type="spellEnd"/>
      <w:r>
        <w:t xml:space="preserve"> dipl. oec.</w:t>
      </w:r>
      <w:r w:rsidR="0080657A">
        <w:t xml:space="preserve">, Dugo Selo, Zagrebačka </w:t>
      </w:r>
      <w:proofErr w:type="spellStart"/>
      <w:r w:rsidR="0080657A">
        <w:t>167</w:t>
      </w:r>
      <w:proofErr w:type="spellEnd"/>
      <w:r w:rsidR="0080657A">
        <w:t xml:space="preserve">, </w:t>
      </w:r>
      <w:proofErr w:type="spellStart"/>
      <w:r w:rsidR="0080657A">
        <w:t>OIB</w:t>
      </w:r>
      <w:proofErr w:type="spellEnd"/>
      <w:r w:rsidR="0080657A">
        <w:t xml:space="preserve"> </w:t>
      </w:r>
      <w:proofErr w:type="spellStart"/>
      <w:r w:rsidR="0080657A">
        <w:t>59894340859</w:t>
      </w:r>
      <w:proofErr w:type="spellEnd"/>
      <w:r w:rsidR="00B8618F">
        <w:t xml:space="preserve">, razrješava se </w:t>
      </w:r>
      <w:r w:rsidR="00CA6C22">
        <w:t>dužnosti stečajnog upravitelja.</w:t>
      </w:r>
    </w:p>
    <w:p w:rsidRDefault="00EF5416" w:rsidP="00DE2265" w:rsidR="00DE2265">
      <w:pPr>
        <w:numPr>
          <w:ilvl w:val="0"/>
          <w:numId w:val="3"/>
        </w:numPr>
        <w:jc w:val="both"/>
      </w:pPr>
      <w:r>
        <w:t xml:space="preserve">Za </w:t>
      </w:r>
      <w:r w:rsidR="00437725">
        <w:t>novu</w:t>
      </w:r>
      <w:r w:rsidR="00B8618F">
        <w:t xml:space="preserve"> </w:t>
      </w:r>
      <w:r w:rsidR="00437725">
        <w:t xml:space="preserve">stečajnu upraviteljicu </w:t>
      </w:r>
      <w:r w:rsidR="00EE752D">
        <w:t>imenuje se</w:t>
      </w:r>
      <w:r w:rsidR="00B8618F">
        <w:t xml:space="preserve"> </w:t>
      </w:r>
      <w:r w:rsidR="00CA6C22">
        <w:t xml:space="preserve">Nada Gagro odvjetnica u Vinkovcima, Glagoljaška </w:t>
      </w:r>
      <w:proofErr w:type="spellStart"/>
      <w:r w:rsidR="00CA6C22">
        <w:t>52</w:t>
      </w:r>
      <w:proofErr w:type="spellEnd"/>
      <w:r w:rsidR="00CA6C22">
        <w:t xml:space="preserve">, </w:t>
      </w:r>
      <w:proofErr w:type="spellStart"/>
      <w:r w:rsidR="00CA6C22">
        <w:t>OIB</w:t>
      </w:r>
      <w:proofErr w:type="spellEnd"/>
      <w:r w:rsidR="00CA6C22">
        <w:t xml:space="preserve"> </w:t>
      </w:r>
      <w:proofErr w:type="spellStart"/>
      <w:r w:rsidR="00CA6C22">
        <w:t>04212100945</w:t>
      </w:r>
      <w:proofErr w:type="spellEnd"/>
      <w:r w:rsidR="00CA6C22">
        <w:t>.</w:t>
      </w:r>
    </w:p>
    <w:p w:rsidRDefault="009D0382" w:rsidP="00DE2265" w:rsidR="00DE2265">
      <w:pPr>
        <w:numPr>
          <w:ilvl w:val="0"/>
          <w:numId w:val="3"/>
        </w:numPr>
        <w:jc w:val="both"/>
      </w:pPr>
      <w:r>
        <w:t>Nalaže se razriješenom stečajnom upravitelju</w:t>
      </w:r>
      <w:r w:rsidR="00437725">
        <w:t>, da u roku od 3</w:t>
      </w:r>
      <w:r>
        <w:t xml:space="preserve"> dana </w:t>
      </w:r>
      <w:r w:rsidR="00437725">
        <w:t xml:space="preserve">od pravomoćnosti ovog rješenja, </w:t>
      </w:r>
      <w:r w:rsidR="0006325F">
        <w:t>izvrši primopreda</w:t>
      </w:r>
      <w:r w:rsidR="00437725">
        <w:t>ju svoje dužnosti novoimenovanoj stečajnoj upraviteljici</w:t>
      </w:r>
      <w:r w:rsidR="0006325F">
        <w:t xml:space="preserve">. </w:t>
      </w:r>
    </w:p>
    <w:p w:rsidRDefault="00EF5416" w:rsidP="00EF5416" w:rsidR="002F6C12">
      <w:pPr>
        <w:numPr>
          <w:ilvl w:val="0"/>
          <w:numId w:val="3"/>
        </w:numPr>
        <w:jc w:val="both"/>
      </w:pPr>
      <w:r>
        <w:t>Ovlasti ranijeg stečajnog upravitelja prestaju pre</w:t>
      </w:r>
      <w:r w:rsidR="00EE752D">
        <w:t>dajom isprave o imenovanju novom  stečajnom upravitelju.</w:t>
      </w:r>
    </w:p>
    <w:p w:rsidRDefault="00E2315A" w:rsidP="00E2315A" w:rsidR="00E2315A">
      <w:pPr>
        <w:jc w:val="both"/>
      </w:pPr>
    </w:p>
    <w:p w:rsidRDefault="004F3D77" w:rsidP="00E2315A" w:rsidR="004F3D77">
      <w:pPr>
        <w:jc w:val="both"/>
      </w:pPr>
    </w:p>
    <w:p w:rsidRDefault="00EF5416" w:rsidP="002F6C12" w:rsidR="008B0365">
      <w:pPr>
        <w:jc w:val="center"/>
      </w:pPr>
      <w:r w:rsidRPr="00EE752D">
        <w:t>Obrazloženje</w:t>
      </w:r>
    </w:p>
    <w:p w:rsidRDefault="00E2315A" w:rsidP="00EF5416" w:rsidR="00E2315A">
      <w:pPr>
        <w:jc w:val="both"/>
      </w:pPr>
    </w:p>
    <w:p w:rsidRDefault="007E0A69" w:rsidP="00EF5416" w:rsidR="007E0A69">
      <w:pPr>
        <w:jc w:val="both"/>
      </w:pPr>
    </w:p>
    <w:p w:rsidRDefault="00CA210B" w:rsidP="00EF5416" w:rsidR="00066424">
      <w:pPr>
        <w:ind w:firstLine="705"/>
        <w:jc w:val="both"/>
      </w:pPr>
      <w:r>
        <w:t>Rješenjem ovog suda St-</w:t>
      </w:r>
      <w:proofErr w:type="spellStart"/>
      <w:r w:rsidR="00066424">
        <w:t>168</w:t>
      </w:r>
      <w:proofErr w:type="spellEnd"/>
      <w:r w:rsidR="00066424">
        <w:t>/</w:t>
      </w:r>
      <w:proofErr w:type="spellStart"/>
      <w:r w:rsidR="00066424">
        <w:t>16</w:t>
      </w:r>
      <w:proofErr w:type="spellEnd"/>
      <w:r w:rsidR="00066424">
        <w:t xml:space="preserve">-8 od </w:t>
      </w:r>
      <w:proofErr w:type="spellStart"/>
      <w:r w:rsidR="00066424">
        <w:t>15</w:t>
      </w:r>
      <w:proofErr w:type="spellEnd"/>
      <w:r w:rsidR="00066424">
        <w:t xml:space="preserve">. travnja </w:t>
      </w:r>
      <w:proofErr w:type="spellStart"/>
      <w:r w:rsidR="0006325F">
        <w:t>2016</w:t>
      </w:r>
      <w:proofErr w:type="spellEnd"/>
      <w:r w:rsidR="0006325F">
        <w:t>.</w:t>
      </w:r>
      <w:r w:rsidR="00EE752D">
        <w:t xml:space="preserve"> godine otvoren je </w:t>
      </w:r>
      <w:r>
        <w:t xml:space="preserve">stečajni postupak nad dužnikom </w:t>
      </w:r>
      <w:r w:rsidR="00066424" w:rsidRPr="00FA4A74">
        <w:t>NOVA VILA d.o.o. proizvodnja, trgovina i usluge,</w:t>
      </w:r>
      <w:r w:rsidR="00066424">
        <w:t xml:space="preserve"> u stečaju,</w:t>
      </w:r>
      <w:r w:rsidR="00066424" w:rsidRPr="00FA4A74">
        <w:t xml:space="preserve"> Đakovo, Augusta Šenoe </w:t>
      </w:r>
      <w:proofErr w:type="spellStart"/>
      <w:r w:rsidR="00066424" w:rsidRPr="00FA4A74">
        <w:t>20</w:t>
      </w:r>
      <w:proofErr w:type="spellEnd"/>
      <w:r w:rsidR="00EE752D">
        <w:t>, a za stečaj</w:t>
      </w:r>
      <w:r w:rsidR="009D0382">
        <w:t xml:space="preserve">nog upravitelja imenovan je </w:t>
      </w:r>
      <w:r w:rsidR="00724F1C">
        <w:t xml:space="preserve"> mr. Ivica </w:t>
      </w:r>
      <w:proofErr w:type="spellStart"/>
      <w:r w:rsidR="00724F1C">
        <w:t>Magić</w:t>
      </w:r>
      <w:proofErr w:type="spellEnd"/>
      <w:r w:rsidR="00724F1C">
        <w:t xml:space="preserve"> dipl. oec</w:t>
      </w:r>
      <w:r w:rsidR="00066424">
        <w:t xml:space="preserve">. iz Dugog Sela. </w:t>
      </w:r>
      <w:r w:rsidR="009271AB">
        <w:t xml:space="preserve"> Ispitno i izvještajno ročište u stečajnom postupku</w:t>
      </w:r>
      <w:r w:rsidR="00066424">
        <w:t xml:space="preserve"> održano je dana </w:t>
      </w:r>
      <w:proofErr w:type="spellStart"/>
      <w:r w:rsidR="00066424">
        <w:t>19</w:t>
      </w:r>
      <w:proofErr w:type="spellEnd"/>
      <w:r w:rsidR="00066424">
        <w:t xml:space="preserve">. srpnja </w:t>
      </w:r>
      <w:proofErr w:type="spellStart"/>
      <w:r w:rsidR="00066424">
        <w:t>2016</w:t>
      </w:r>
      <w:proofErr w:type="spellEnd"/>
      <w:r w:rsidR="00066424">
        <w:t>. godine.</w:t>
      </w:r>
    </w:p>
    <w:p w:rsidRDefault="00066424" w:rsidP="00EF5416" w:rsidR="00066424">
      <w:pPr>
        <w:ind w:firstLine="705"/>
        <w:jc w:val="both"/>
      </w:pPr>
    </w:p>
    <w:p w:rsidRDefault="00066424" w:rsidP="00EF5416" w:rsidR="00673847">
      <w:pPr>
        <w:ind w:firstLine="705"/>
        <w:jc w:val="both"/>
      </w:pPr>
      <w:r>
        <w:t xml:space="preserve">Podneskom od </w:t>
      </w:r>
      <w:proofErr w:type="spellStart"/>
      <w:r>
        <w:t>22</w:t>
      </w:r>
      <w:proofErr w:type="spellEnd"/>
      <w:r>
        <w:t xml:space="preserve">. kolovoza </w:t>
      </w:r>
      <w:proofErr w:type="spellStart"/>
      <w:r>
        <w:t>2016</w:t>
      </w:r>
      <w:proofErr w:type="spellEnd"/>
      <w:r>
        <w:t>. godine</w:t>
      </w:r>
      <w:r w:rsidR="009271AB">
        <w:t xml:space="preserve"> </w:t>
      </w:r>
      <w:r>
        <w:t>stečajni upra</w:t>
      </w:r>
      <w:r w:rsidR="00724F1C">
        <w:t xml:space="preserve">vitelj mr. Ivica </w:t>
      </w:r>
      <w:proofErr w:type="spellStart"/>
      <w:r w:rsidR="00724F1C">
        <w:t>Magić</w:t>
      </w:r>
      <w:proofErr w:type="spellEnd"/>
      <w:r w:rsidR="00724F1C">
        <w:t xml:space="preserve"> dipl. oec. predložio je da ga se razriješi dužnosti stečajnog upravitelja</w:t>
      </w:r>
      <w:r w:rsidR="0058736B">
        <w:t xml:space="preserve"> </w:t>
      </w:r>
      <w:r w:rsidR="00724F1C">
        <w:t xml:space="preserve"> u stečajnom postupku nad dužnikom </w:t>
      </w:r>
      <w:r w:rsidR="00724F1C" w:rsidRPr="00FA4A74">
        <w:t>NOVA VILA d.o.o. proizvodnja, trgovina i usluge,</w:t>
      </w:r>
      <w:r w:rsidR="00724F1C">
        <w:t xml:space="preserve"> u stečaju, Đakovo</w:t>
      </w:r>
      <w:r w:rsidR="0058736B">
        <w:t xml:space="preserve">, budući  </w:t>
      </w:r>
      <w:r w:rsidR="00724F1C">
        <w:t xml:space="preserve"> troškovi njegovog dolaska iz mjesta prebivališta u sjedište stečajnog dužnika kao i troškovi pristupa na ročišta znatno optereć</w:t>
      </w:r>
      <w:r w:rsidR="0058736B">
        <w:t xml:space="preserve">uju </w:t>
      </w:r>
      <w:r w:rsidR="00724F1C">
        <w:t xml:space="preserve"> stečajnu masu, a što nije u interesu vođenja stečajnog postupka.</w:t>
      </w:r>
      <w:r w:rsidR="0058736B">
        <w:t xml:space="preserve"> </w:t>
      </w:r>
    </w:p>
    <w:p w:rsidRDefault="004F3D77" w:rsidP="00082EDC" w:rsidR="004F3D77">
      <w:pPr>
        <w:jc w:val="both"/>
      </w:pPr>
    </w:p>
    <w:p w:rsidRDefault="0031553B" w:rsidP="0058736B" w:rsidR="004F3D77">
      <w:pPr>
        <w:jc w:val="both"/>
      </w:pPr>
      <w:r>
        <w:tab/>
      </w:r>
      <w:r w:rsidR="007E0A69">
        <w:t xml:space="preserve">Primjenom odredbe članka </w:t>
      </w:r>
      <w:proofErr w:type="spellStart"/>
      <w:r w:rsidR="005368E8">
        <w:t>91</w:t>
      </w:r>
      <w:proofErr w:type="spellEnd"/>
      <w:r w:rsidR="005368E8">
        <w:t xml:space="preserve">. </w:t>
      </w:r>
      <w:r w:rsidR="007E0A69">
        <w:t xml:space="preserve"> stav 5. Stečajnog zakona (Narodne novine </w:t>
      </w:r>
      <w:proofErr w:type="spellStart"/>
      <w:r w:rsidR="007E0A69">
        <w:t>71</w:t>
      </w:r>
      <w:proofErr w:type="spellEnd"/>
      <w:r w:rsidR="007E0A69">
        <w:t>/</w:t>
      </w:r>
      <w:proofErr w:type="spellStart"/>
      <w:r w:rsidR="007E0A69">
        <w:t>15</w:t>
      </w:r>
      <w:proofErr w:type="spellEnd"/>
      <w:r w:rsidR="007E0A69">
        <w:t>)</w:t>
      </w:r>
      <w:r w:rsidR="00463F5A">
        <w:t xml:space="preserve"> </w:t>
      </w:r>
    </w:p>
    <w:p w:rsidRDefault="004F3D77" w:rsidP="0058736B" w:rsidR="004F3D77">
      <w:pPr>
        <w:jc w:val="both"/>
      </w:pPr>
    </w:p>
    <w:p w:rsidRDefault="004F3D77" w:rsidP="0058736B" w:rsidR="004F3D77">
      <w:pPr>
        <w:jc w:val="both"/>
      </w:pPr>
    </w:p>
    <w:p w:rsidRDefault="004F3D77" w:rsidP="0058736B" w:rsidR="004F3D77">
      <w:pPr>
        <w:jc w:val="both"/>
      </w:pPr>
    </w:p>
    <w:p w:rsidRDefault="004F3D77" w:rsidP="0058736B" w:rsidR="004F3D77">
      <w:pPr>
        <w:jc w:val="both"/>
      </w:pPr>
    </w:p>
    <w:p w:rsidRDefault="004F3D77" w:rsidP="0058736B" w:rsidR="004F3D77">
      <w:pPr>
        <w:jc w:val="both"/>
      </w:pPr>
    </w:p>
    <w:p w:rsidRDefault="004F3D77" w:rsidP="0058736B" w:rsidR="004F3D77">
      <w:pPr>
        <w:jc w:val="both"/>
      </w:pPr>
    </w:p>
    <w:p w:rsidRDefault="004F3D77" w:rsidP="004F3D77" w:rsidR="004F3D77">
      <w:pPr>
        <w:jc w:val="center"/>
      </w:pPr>
      <w:r>
        <w:t>2</w:t>
      </w:r>
    </w:p>
    <w:p w:rsidRDefault="004F3D77" w:rsidP="004F3D77" w:rsidR="004F3D7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168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27</w:t>
      </w:r>
      <w:proofErr w:type="spellEnd"/>
    </w:p>
    <w:p w:rsidRDefault="004F3D77" w:rsidP="0058736B" w:rsidR="004F3D77">
      <w:pPr>
        <w:jc w:val="both"/>
      </w:pPr>
    </w:p>
    <w:p w:rsidRDefault="004F3D77" w:rsidP="0058736B" w:rsidR="004F3D77">
      <w:pPr>
        <w:jc w:val="both"/>
      </w:pPr>
    </w:p>
    <w:p w:rsidRDefault="004F3D77" w:rsidP="0058736B" w:rsidR="004F3D77">
      <w:pPr>
        <w:jc w:val="both"/>
      </w:pPr>
    </w:p>
    <w:p w:rsidRDefault="004F3D77" w:rsidP="0058736B" w:rsidR="004F3D77">
      <w:pPr>
        <w:jc w:val="both"/>
      </w:pPr>
    </w:p>
    <w:p w:rsidRDefault="00463F5A" w:rsidP="0058736B" w:rsidR="00BF134B">
      <w:pPr>
        <w:jc w:val="both"/>
      </w:pPr>
      <w:r>
        <w:t xml:space="preserve">odlučeno je kao u izreci pod točkom </w:t>
      </w:r>
      <w:proofErr w:type="spellStart"/>
      <w:r>
        <w:t>1.</w:t>
      </w:r>
      <w:proofErr w:type="spellEnd"/>
      <w:r>
        <w:t xml:space="preserve">.  Daljnjom primjenom članka </w:t>
      </w:r>
      <w:proofErr w:type="spellStart"/>
      <w:r>
        <w:t>91</w:t>
      </w:r>
      <w:proofErr w:type="spellEnd"/>
      <w:r>
        <w:t xml:space="preserve">. stav 8. Stečajnog zakona  riješeno je kao u izreci pod točkom </w:t>
      </w:r>
      <w:proofErr w:type="spellStart"/>
      <w:r>
        <w:t>2.</w:t>
      </w:r>
      <w:proofErr w:type="spellEnd"/>
      <w:r>
        <w:t xml:space="preserve">. </w:t>
      </w:r>
    </w:p>
    <w:p w:rsidRDefault="00463F5A" w:rsidP="0058736B" w:rsidR="00463F5A">
      <w:pPr>
        <w:jc w:val="both"/>
      </w:pPr>
    </w:p>
    <w:p w:rsidRDefault="00463F5A" w:rsidP="0058736B" w:rsidR="00463F5A">
      <w:pPr>
        <w:jc w:val="both"/>
      </w:pPr>
      <w:r>
        <w:tab/>
        <w:t xml:space="preserve">Raniji stečajni upravitelj dužan je predati svoje dužnosti novom stečajnom upravitelju u roku od 3 dana od dana pravomoćnosti ovog rješenja. </w:t>
      </w:r>
    </w:p>
    <w:p w:rsidRDefault="00693885" w:rsidP="004F3D77" w:rsidR="00693885">
      <w:pPr>
        <w:jc w:val="both"/>
      </w:pPr>
    </w:p>
    <w:p w:rsidRDefault="00EF5416" w:rsidP="00D85333" w:rsidR="00EF5416">
      <w:pPr>
        <w:rPr>
          <w:b/>
        </w:rPr>
      </w:pPr>
    </w:p>
    <w:p w:rsidRDefault="00EF5416" w:rsidP="00E2315A" w:rsidR="000A55C5">
      <w:pPr>
        <w:jc w:val="center"/>
      </w:pPr>
      <w:r>
        <w:t>U Osij</w:t>
      </w:r>
      <w:r w:rsidR="00463F5A">
        <w:t>eku 1. prosinac</w:t>
      </w:r>
      <w:r w:rsidR="00606F51">
        <w:t xml:space="preserve"> </w:t>
      </w:r>
      <w:proofErr w:type="spellStart"/>
      <w:r w:rsidR="00606F51">
        <w:t>2016</w:t>
      </w:r>
      <w:proofErr w:type="spellEnd"/>
      <w:r w:rsidR="00606F51">
        <w:t xml:space="preserve">. </w:t>
      </w:r>
    </w:p>
    <w:p w:rsidRDefault="00463F5A" w:rsidP="004F3D77" w:rsidR="00463F5A"/>
    <w:p w:rsidRDefault="00C63D7A" w:rsidP="00C63D7A" w:rsidR="00C63D7A">
      <w:r>
        <w:t>Zapisničar</w:t>
      </w:r>
    </w:p>
    <w:p w:rsidRDefault="00C63D7A" w:rsidP="00C63D7A" w:rsidR="00D930D7">
      <w:r>
        <w:t>Maja Kocijan</w:t>
      </w:r>
    </w:p>
    <w:p w:rsidRDefault="00463F5A" w:rsidP="00C63D7A" w:rsidR="00463F5A"/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30D7">
        <w:t xml:space="preserve"> </w:t>
      </w:r>
      <w:r>
        <w:t>STEČAJNI SUDAC</w:t>
      </w:r>
    </w:p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463F5A" w:rsidP="00C63D7A" w:rsidR="00463F5A"/>
    <w:p w:rsidRDefault="008B0365" w:rsidP="00C63D7A" w:rsidR="008B0365"/>
    <w:p w:rsidRDefault="008B0365" w:rsidP="00C63D7A" w:rsidR="008B0365">
      <w:r>
        <w:t>POUKA O PRAVNOM LIJEKU:</w:t>
      </w:r>
    </w:p>
    <w:p w:rsidRDefault="008B0365" w:rsidP="000056AF" w:rsidR="000C49E9">
      <w:pPr>
        <w:jc w:val="both"/>
      </w:pPr>
      <w:r>
        <w:t xml:space="preserve">Protiv  ovog  rješenja  </w:t>
      </w:r>
      <w:r w:rsidR="00693885">
        <w:t>žalbu mogu pod</w:t>
      </w:r>
      <w:r w:rsidR="00160C62">
        <w:t xml:space="preserve">nijeti samo stečajni vjerovnici (članak </w:t>
      </w:r>
      <w:proofErr w:type="spellStart"/>
      <w:r w:rsidR="00160C62">
        <w:t>91</w:t>
      </w:r>
      <w:proofErr w:type="spellEnd"/>
      <w:r w:rsidR="00160C62">
        <w:t>. stav 4. Stečajnog zakona).</w:t>
      </w:r>
      <w:r w:rsidR="00693885">
        <w:t xml:space="preserve"> Žalba se može izjaviti u roku 8 dana od dana dostave rješenja, a dostava ovog rješenja smatra se obavljenom istekom 8 dana od dana njegove objave na mrežnoj stranici e-oglasna ploča suda. Žalba se podnosi </w:t>
      </w:r>
      <w:r w:rsidR="000C49E9">
        <w:t xml:space="preserve">pismeno  u 3 primjerka </w:t>
      </w:r>
      <w:r>
        <w:t>Visokom   trgovačkom  sudu   RH  u</w:t>
      </w:r>
      <w:r w:rsidR="000056AF">
        <w:t xml:space="preserve"> </w:t>
      </w:r>
      <w:r w:rsidR="000C49E9">
        <w:t xml:space="preserve">Zagrebu, </w:t>
      </w:r>
      <w:r w:rsidR="000A55C5">
        <w:t>putem ovog suda.</w:t>
      </w:r>
      <w:r w:rsidR="000C49E9">
        <w:t xml:space="preserve"> </w:t>
      </w:r>
    </w:p>
    <w:p w:rsidRDefault="008B0365" w:rsidP="00C63D7A" w:rsidR="008B0365"/>
    <w:p w:rsidRDefault="00C63D7A" w:rsidP="00C63D7A" w:rsidR="00C63D7A">
      <w:r>
        <w:t>DNA:</w:t>
      </w:r>
    </w:p>
    <w:p w:rsidRDefault="00C63D7A" w:rsidP="00C63D7A" w:rsidR="00C63D7A">
      <w:pPr>
        <w:numPr>
          <w:ilvl w:val="0"/>
          <w:numId w:val="2"/>
        </w:numPr>
      </w:pPr>
      <w:r>
        <w:t>Stečajni upravitelj</w:t>
      </w:r>
      <w:r w:rsidR="004F3D77">
        <w:t xml:space="preserve"> mr. Ivica </w:t>
      </w:r>
      <w:proofErr w:type="spellStart"/>
      <w:r w:rsidR="004F3D77">
        <w:t>Magić</w:t>
      </w:r>
      <w:proofErr w:type="spellEnd"/>
      <w:r w:rsidR="004F3D77">
        <w:t xml:space="preserve"> dipl. oec. </w:t>
      </w:r>
      <w:r w:rsidR="000C49E9">
        <w:t xml:space="preserve"> </w:t>
      </w:r>
      <w:r w:rsidR="00CF36D1">
        <w:t xml:space="preserve">Dugo Selo, Zagrebačka </w:t>
      </w:r>
      <w:proofErr w:type="spellStart"/>
      <w:r w:rsidR="00CF36D1">
        <w:t>167</w:t>
      </w:r>
      <w:proofErr w:type="spellEnd"/>
    </w:p>
    <w:p w:rsidRDefault="008B0365" w:rsidP="00912007" w:rsidR="008B0365">
      <w:pPr>
        <w:numPr>
          <w:ilvl w:val="0"/>
          <w:numId w:val="2"/>
        </w:numPr>
      </w:pPr>
      <w:r>
        <w:t>Ste</w:t>
      </w:r>
      <w:r w:rsidR="00160C62">
        <w:t>čajna upravite</w:t>
      </w:r>
      <w:r w:rsidR="004F3D77">
        <w:t>ljica Nada Gagro</w:t>
      </w:r>
    </w:p>
    <w:p w:rsidRDefault="006033E6" w:rsidP="00C63D7A" w:rsidR="008B0365">
      <w:pPr>
        <w:numPr>
          <w:ilvl w:val="0"/>
          <w:numId w:val="2"/>
        </w:numPr>
      </w:pPr>
      <w:r>
        <w:t>Sudski r</w:t>
      </w:r>
      <w:r w:rsidR="008B0365">
        <w:t xml:space="preserve">egistar </w:t>
      </w:r>
      <w:r>
        <w:t xml:space="preserve"> </w:t>
      </w:r>
      <w:proofErr w:type="spellStart"/>
      <w:r w:rsidR="008B0365">
        <w:t>TSO</w:t>
      </w:r>
      <w:proofErr w:type="spellEnd"/>
      <w:r w:rsidR="008B0365">
        <w:t xml:space="preserve"> </w:t>
      </w:r>
      <w:r w:rsidR="00B47D2B">
        <w:t>–</w:t>
      </w:r>
      <w:r w:rsidR="008B0365">
        <w:t xml:space="preserve"> ovdje</w:t>
      </w:r>
      <w:r w:rsidR="000A55C5">
        <w:t xml:space="preserve"> – elektronskim putem</w:t>
      </w:r>
      <w:r>
        <w:t xml:space="preserve"> – nakon pravomoćnosti</w:t>
      </w:r>
    </w:p>
    <w:p w:rsidRDefault="006033E6" w:rsidP="00C63D7A" w:rsidR="006033E6">
      <w:pPr>
        <w:numPr>
          <w:ilvl w:val="0"/>
          <w:numId w:val="2"/>
        </w:numPr>
      </w:pPr>
      <w:proofErr w:type="spellStart"/>
      <w:r>
        <w:t>ŽDO</w:t>
      </w:r>
      <w:proofErr w:type="spellEnd"/>
      <w:r>
        <w:t xml:space="preserve"> Osijek</w:t>
      </w:r>
    </w:p>
    <w:p w:rsidRDefault="006033E6" w:rsidP="00C63D7A" w:rsidR="006033E6">
      <w:pPr>
        <w:numPr>
          <w:ilvl w:val="0"/>
          <w:numId w:val="2"/>
        </w:numPr>
      </w:pPr>
      <w:r>
        <w:t>FINA Osijek</w:t>
      </w:r>
    </w:p>
    <w:p w:rsidRDefault="006033E6" w:rsidP="00C63D7A" w:rsidR="006033E6">
      <w:pPr>
        <w:numPr>
          <w:ilvl w:val="0"/>
          <w:numId w:val="2"/>
        </w:numPr>
      </w:pPr>
      <w:r>
        <w:t>RH Ministarstvo pravosuđa – po pravomoćnosti</w:t>
      </w:r>
    </w:p>
    <w:p w:rsidRDefault="00D85333" w:rsidP="00C63D7A" w:rsidR="008B0365">
      <w:pPr>
        <w:numPr>
          <w:ilvl w:val="0"/>
          <w:numId w:val="2"/>
        </w:numPr>
      </w:pPr>
      <w:r>
        <w:t>e-og</w:t>
      </w:r>
      <w:r w:rsidR="008B0365">
        <w:t>lasna ploča</w:t>
      </w:r>
    </w:p>
    <w:p w:rsidRDefault="00CF36D1" w:rsidP="00C63D7A" w:rsidR="00CF36D1">
      <w:pPr>
        <w:numPr>
          <w:ilvl w:val="0"/>
          <w:numId w:val="2"/>
        </w:numPr>
      </w:pPr>
      <w:r>
        <w:t xml:space="preserve">kal. </w:t>
      </w:r>
      <w:r w:rsidR="005321B3">
        <w:t>15/1/17</w:t>
      </w:r>
    </w:p>
    <w:p w:rsidRDefault="008B0365" w:rsidP="000A55C5" w:rsidR="008B0365">
      <w:pPr>
        <w:ind w:left="360"/>
      </w:pPr>
    </w:p>
    <w:p w:rsidRDefault="00C63D7A" w:rsidP="008B0365" w:rsidR="00C63D7A" w:rsidRPr="00C63D7A"/>
    <w:sectPr w:rsidSect="00524374" w:rsidR="00C63D7A" w:rsidRPr="00C63D7A">
      <w:headerReference w:type="even" r:id="rId11"/>
      <w:headerReference w:type="default" r:id="rId12"/>
      <w:pgSz w:h="16838" w:w="11906"/>
      <w:pgMar w:gutter="0" w:footer="708" w:header="708" w:left="1417" w:bottom="0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D36" w:rsidR="00F47D36">
      <w:r>
        <w:separator/>
      </w:r>
    </w:p>
  </w:endnote>
  <w:endnote w:id="0" w:type="continuationSeparator">
    <w:p w:rsidRDefault="00F47D36" w:rsidR="00F47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D36" w:rsidR="00F47D36">
      <w:r>
        <w:separator/>
      </w:r>
    </w:p>
  </w:footnote>
  <w:footnote w:id="0" w:type="continuationSeparator">
    <w:p w:rsidRDefault="00F47D36" w:rsidR="00F47D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P="00A606D1" w:rsidR="008B03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0365" w:rsidR="008B03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R="008B03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834C5"/>
    <w:multiLevelType w:val="hybridMultilevel"/>
    <w:tmpl w:val="8D78C69E"/>
    <w:lvl w:tplc="3C167D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8279F5"/>
    <w:multiLevelType w:val="hybridMultilevel"/>
    <w:tmpl w:val="9BAA7904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83399F"/>
    <w:multiLevelType w:val="hybridMultilevel"/>
    <w:tmpl w:val="3B7094B4"/>
    <w:lvl w:tplc="09ECE0D0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4654EE5"/>
    <w:multiLevelType w:val="hybridMultilevel"/>
    <w:tmpl w:val="381622E0"/>
    <w:lvl w:tplc="DA76591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5F92E0F"/>
    <w:multiLevelType w:val="hybridMultilevel"/>
    <w:tmpl w:val="90C2D07C"/>
    <w:lvl w:tplc="019C30D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7A"/>
    <w:rsid w:val="000056AF"/>
    <w:rsid w:val="000147FA"/>
    <w:rsid w:val="0006116F"/>
    <w:rsid w:val="0006325F"/>
    <w:rsid w:val="00066424"/>
    <w:rsid w:val="00076DD6"/>
    <w:rsid w:val="00082EDC"/>
    <w:rsid w:val="000A55C5"/>
    <w:rsid w:val="000A796F"/>
    <w:rsid w:val="000C49E9"/>
    <w:rsid w:val="0016062A"/>
    <w:rsid w:val="00160C62"/>
    <w:rsid w:val="00163EE8"/>
    <w:rsid w:val="001E6922"/>
    <w:rsid w:val="00240FE2"/>
    <w:rsid w:val="00246BFE"/>
    <w:rsid w:val="00247FBC"/>
    <w:rsid w:val="00251372"/>
    <w:rsid w:val="00290C86"/>
    <w:rsid w:val="002B291A"/>
    <w:rsid w:val="002F6C12"/>
    <w:rsid w:val="0031553B"/>
    <w:rsid w:val="00315BCD"/>
    <w:rsid w:val="003D707E"/>
    <w:rsid w:val="00437725"/>
    <w:rsid w:val="00463870"/>
    <w:rsid w:val="00463F5A"/>
    <w:rsid w:val="004827A6"/>
    <w:rsid w:val="004D15DC"/>
    <w:rsid w:val="004D68D3"/>
    <w:rsid w:val="004F3D77"/>
    <w:rsid w:val="00524374"/>
    <w:rsid w:val="005321B3"/>
    <w:rsid w:val="005368E8"/>
    <w:rsid w:val="005563CD"/>
    <w:rsid w:val="005564A9"/>
    <w:rsid w:val="0058736B"/>
    <w:rsid w:val="006033E6"/>
    <w:rsid w:val="00606F51"/>
    <w:rsid w:val="00607409"/>
    <w:rsid w:val="00673847"/>
    <w:rsid w:val="00693885"/>
    <w:rsid w:val="00713D84"/>
    <w:rsid w:val="007165D8"/>
    <w:rsid w:val="00724F1C"/>
    <w:rsid w:val="00770BC9"/>
    <w:rsid w:val="00780BD9"/>
    <w:rsid w:val="007E0A69"/>
    <w:rsid w:val="007E21CA"/>
    <w:rsid w:val="007F5E17"/>
    <w:rsid w:val="0080657A"/>
    <w:rsid w:val="008165A4"/>
    <w:rsid w:val="00827606"/>
    <w:rsid w:val="00863DF6"/>
    <w:rsid w:val="00867096"/>
    <w:rsid w:val="00877C51"/>
    <w:rsid w:val="008B0365"/>
    <w:rsid w:val="008F26EC"/>
    <w:rsid w:val="00912007"/>
    <w:rsid w:val="009271AB"/>
    <w:rsid w:val="00927A47"/>
    <w:rsid w:val="009929B3"/>
    <w:rsid w:val="009B324A"/>
    <w:rsid w:val="009D0382"/>
    <w:rsid w:val="00A272C0"/>
    <w:rsid w:val="00A40CB8"/>
    <w:rsid w:val="00A606D1"/>
    <w:rsid w:val="00AD1D45"/>
    <w:rsid w:val="00AF21FF"/>
    <w:rsid w:val="00B47D2B"/>
    <w:rsid w:val="00B512D2"/>
    <w:rsid w:val="00B803DA"/>
    <w:rsid w:val="00B8618F"/>
    <w:rsid w:val="00BB633F"/>
    <w:rsid w:val="00BC2624"/>
    <w:rsid w:val="00BF134B"/>
    <w:rsid w:val="00C05857"/>
    <w:rsid w:val="00C076B5"/>
    <w:rsid w:val="00C2029B"/>
    <w:rsid w:val="00C539C2"/>
    <w:rsid w:val="00C63D7A"/>
    <w:rsid w:val="00C76F30"/>
    <w:rsid w:val="00CA104B"/>
    <w:rsid w:val="00CA210B"/>
    <w:rsid w:val="00CA6C22"/>
    <w:rsid w:val="00CF36D1"/>
    <w:rsid w:val="00D476B0"/>
    <w:rsid w:val="00D476F9"/>
    <w:rsid w:val="00D85333"/>
    <w:rsid w:val="00D930D7"/>
    <w:rsid w:val="00DE2265"/>
    <w:rsid w:val="00E2315A"/>
    <w:rsid w:val="00EE752D"/>
    <w:rsid w:val="00EF5416"/>
    <w:rsid w:val="00F47D36"/>
    <w:rsid w:val="00F75A06"/>
    <w:rsid w:val="00F95C06"/>
    <w:rsid w:val="00FA0550"/>
    <w:rsid w:val="00FB5901"/>
    <w:rsid w:val="00FB7516"/>
    <w:rsid w:val="00FD1218"/>
    <w:rsid w:val="00FD47F1"/>
    <w:rsid w:val="00FF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2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2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2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2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2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2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2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2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VILA d.o.o. proizvodnja, trgovina i usluge</izvorni_sadrzaj>
    <derivirana_varijabla naziv="DomainObject.Predmet.ProtustrankaFormated_1">  NOVA VILA d.o.o. proizvodnja, trgovina i usluge</derivirana_varijabla>
  </DomainObject.Predmet.ProtustrankaFormated>
  <DomainObject.Predmet.ProtustrankaFormatedOIB>
    <izvorni_sadrzaj>  NOVA VILA d.o.o. proizvodnja, trgovina i usluge, OIB 43151819785</izvorni_sadrzaj>
    <derivirana_varijabla naziv="DomainObject.Predmet.ProtustrankaFormatedOIB_1">  NOVA VILA d.o.o. proizvodnja, trgovina i usluge, OIB 43151819785</derivirana_varijabla>
  </DomainObject.Predmet.ProtustrankaFormatedOIB>
  <DomainObject.Predmet.ProtustrankaFormatedWithAdress>
    <izvorni_sadrzaj> NOVA VILA d.o.o. proizvodnja, trgovina i usluge, Augusta Šenoe 20, 31400 Đakovo</izvorni_sadrzaj>
    <derivirana_varijabla naziv="DomainObject.Predmet.ProtustrankaFormatedWithAdress_1"> NOVA VILA d.o.o. proizvodnja, trgovina i usluge, Augusta Šenoe 20, 31400 Đakovo</derivirana_varijabla>
  </DomainObject.Predmet.ProtustrankaFormatedWithAdress>
  <DomainObject.Predmet.ProtustrankaFormatedWithAdressOIB>
    <izvorni_sadrzaj> NOVA VILA d.o.o. proizvodnja, trgovina i usluge, OIB 43151819785, Augusta Šenoe 20, 31400 Đakovo</izvorni_sadrzaj>
    <derivirana_varijabla naziv="DomainObject.Predmet.ProtustrankaFormatedWithAdressOIB_1"> NOVA VILA d.o.o. proizvodnja, trgovina i usluge, OIB 43151819785, Augusta Šenoe 20, 31400 Đakovo</derivirana_varijabla>
  </DomainObject.Predmet.ProtustrankaFormatedWithAdressOIB>
  <DomainObject.Predmet.ProtustrankaWithAdress>
    <izvorni_sadrzaj>NOVA VILA d.o.o. proizvodnja, trgovina i usluge Augusta Šenoe 20, 31400 Đakovo</izvorni_sadrzaj>
    <derivirana_varijabla naziv="DomainObject.Predmet.ProtustrankaWithAdress_1">NOVA VILA d.o.o. proizvodnja, trgovina i usluge Augusta Šenoe 20, 31400 Đakovo</derivirana_varijabla>
  </DomainObject.Predmet.ProtustrankaWithAdress>
  <DomainObject.Predmet.ProtustrankaWithAdressOIB>
    <izvorni_sadrzaj>NOVA VILA d.o.o. proizvodnja, trgovina i usluge, OIB 43151819785, Augusta Šenoe 20, 31400 Đakovo</izvorni_sadrzaj>
    <derivirana_varijabla naziv="DomainObject.Predmet.ProtustrankaWithAdressOIB_1">NOVA VILA d.o.o. proizvodnja, trgovina i usluge, OIB 43151819785, Augusta Šenoe 20, 31400 Đakovo</derivirana_varijabla>
  </DomainObject.Predmet.ProtustrankaWithAdressOIB>
  <DomainObject.Predmet.ProtustrankaNazivFormated>
    <izvorni_sadrzaj>NOVA VILA d.o.o. proizvodnja, trgovina i usluge</izvorni_sadrzaj>
    <derivirana_varijabla naziv="DomainObject.Predmet.ProtustrankaNazivFormated_1">NOVA VILA d.o.o. proizvodnja, trgovina i usluge</derivirana_varijabla>
  </DomainObject.Predmet.ProtustrankaNazivFormated>
  <DomainObject.Predmet.ProtustrankaNazivFormatedOIB>
    <izvorni_sadrzaj>NOVA VILA d.o.o. proizvodnja, trgovina i usluge, OIB 43151819785</izvorni_sadrzaj>
    <derivirana_varijabla naziv="DomainObject.Predmet.ProtustrankaNazivFormatedOIB_1">NOVA VILA d.o.o. proizvodnja, trgovina i usluge, OIB 43151819785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NOVA VILA d.o.o. proizvodnja, trgovina i usluge</item>
    </izvorni_sadrzaj>
    <derivirana_varijabla naziv="DomainObject.Predmet.ProtuStrankaListFormated_1">
      <item>NOVA VILA d.o.o. proizvodnja, trgovina i usluge</item>
    </derivirana_varijabla>
  </DomainObject.Predmet.ProtuStrankaListFormated>
  <DomainObject.Predmet.ProtuStrankaListFormatedOIB>
    <izvorni_sadrzaj>
      <item>NOVA VILA d.o.o. proizvodnja, trgovina i usluge, OIB 43151819785</item>
    </izvorni_sadrzaj>
    <derivirana_varijabla naziv="DomainObject.Predmet.ProtuStrankaListFormatedOIB_1">
      <item>NOVA VILA d.o.o. proizvodnja, trgovina i usluge, OIB 43151819785</item>
    </derivirana_varijabla>
  </DomainObject.Predmet.ProtuStrankaListFormatedOIB>
  <DomainObject.Predmet.ProtuStrankaListFormatedWithAdress>
    <izvorni_sadrzaj>
      <item>NOVA VILA d.o.o. proizvodnja, trgovina i usluge, Augusta Šenoe 20, 31400 Đakovo</item>
    </izvorni_sadrzaj>
    <derivirana_varijabla naziv="DomainObject.Predmet.ProtuStrankaListFormatedWithAdress_1">
      <item>NOVA VILA d.o.o. proizvodnja, trgovina i usluge, Augusta Šenoe 20, 31400 Đakovo</item>
    </derivirana_varijabla>
  </DomainObject.Predmet.ProtuStrankaListFormatedWithAdress>
  <DomainObject.Predmet.ProtuStrankaListFormatedWithAdressOIB>
    <izvorni_sadrzaj>
      <item>NOVA VILA d.o.o. proizvodnja, trgovina i usluge, OIB 43151819785, Augusta Šenoe 20, 31400 Đakovo</item>
    </izvorni_sadrzaj>
    <derivirana_varijabla naziv="DomainObject.Predmet.ProtuStrankaListFormatedWithAdressOIB_1">
      <item>NOVA VILA d.o.o. proizvodnja, trgovina i usluge, OIB 43151819785, Augusta Šenoe 20, 31400 Đakovo</item>
    </derivirana_varijabla>
  </DomainObject.Predmet.ProtuStrankaListFormatedWithAdressOIB>
  <DomainObject.Predmet.ProtuStrankaListNazivFormated>
    <izvorni_sadrzaj>
      <item>NOVA VILA d.o.o. proizvodnja, trgovina i usluge</item>
    </izvorni_sadrzaj>
    <derivirana_varijabla naziv="DomainObject.Predmet.ProtuStrankaListNazivFormated_1">
      <item>NOVA VILA d.o.o. proizvodnja, trgovina i usluge</item>
    </derivirana_varijabla>
  </DomainObject.Predmet.ProtuStrankaListNazivFormated>
  <DomainObject.Predmet.ProtuStrankaListNazivFormatedOIB>
    <izvorni_sadrzaj>
      <item>NOVA VILA d.o.o. proizvodnja, trgovina i usluge, OIB 43151819785</item>
    </izvorni_sadrzaj>
    <derivirana_varijabla naziv="DomainObject.Predmet.ProtuStrankaListNazivFormatedOIB_1">
      <item>NOVA VILA d.o.o. proizvodnja, trgovina i usluge, OIB 43151819785</item>
    </derivirana_varijabla>
  </DomainObject.Predmet.ProtuStrankaListNazivFormatedOIB>
  <DomainObject.Predmet.OstaliListFormated>
    <izvorni_sadrzaj>
      <item>ŽDO GUO OSIJEK</item>
      <item>Ivica Magić</item>
      <item>Tihomir Tušek</item>
    </izvorni_sadrzaj>
    <derivirana_varijabla naziv="DomainObject.Predmet.OstaliListFormated_1">
      <item>ŽDO GUO OSIJEK</item>
      <item>Ivica Magić</item>
      <item>Tihomir Tušek</item>
    </derivirana_varijabla>
  </DomainObject.Predmet.OstaliListFormated>
  <DomainObject.Predmet.OstaliListFormatedOIB>
    <izvorni_sadrzaj>
      <item>ŽDO GUO OSIJEK, OIB 61379160880</item>
      <item>Ivica Magić, OIB 59894340859</item>
      <item>Tihomir Tušek, OIB 80992060558</item>
    </izvorni_sadrzaj>
    <derivirana_varijabla naziv="DomainObject.Predmet.OstaliListFormatedOIB_1">
      <item>ŽDO GUO OSIJEK, OIB 61379160880</item>
      <item>Ivica Magić, OIB 59894340859</item>
      <item>Tihomir Tušek, OIB 80992060558</item>
    </derivirana_varijabla>
  </DomainObject.Predmet.OstaliListFormatedOIB>
  <DomainObject.Predmet.OstaliListFormatedWithAdress>
    <izvorni_sadrzaj>
      <item>ŽDO GUO OSIJEK</item>
      <item>Ivica Magić, Zagrebačka 167, 10370 Dugo Selo</item>
      <item>Tihomir Tušek, Ante Starčevića 41, 31400 Đakovo</item>
    </izvorni_sadrzaj>
    <derivirana_varijabla naziv="DomainObject.Predmet.OstaliListFormatedWithAdress_1">
      <item>ŽDO GUO OSIJEK</item>
      <item>Ivica Magić, Zagrebačka 167, 10370 Dugo Selo</item>
      <item>Tihomir Tušek, Ante Starčevića 41, 31400 Đakovo</item>
    </derivirana_varijabla>
  </DomainObject.Predmet.OstaliListFormatedWithAdress>
  <DomainObject.Predmet.OstaliListFormatedWithAdressOIB>
    <izvorni_sadrzaj>
      <item>ŽDO GUO OSIJEK, OIB 61379160880</item>
      <item>Ivica Magić, OIB 59894340859, Zagrebačka 167, 10370 Dugo Selo</item>
      <item>Tihomir Tušek, OIB 80992060558, Ante Starčevića 41, 31400 Đakovo</item>
    </izvorni_sadrzaj>
    <derivirana_varijabla naziv="DomainObject.Predmet.OstaliListFormatedWithAdressOIB_1">
      <item>ŽDO GUO OSIJEK, OIB 61379160880</item>
      <item>Ivica Magić, OIB 59894340859, Zagrebačka 167, 10370 Dugo Selo</item>
      <item>Tihomir Tušek, OIB 80992060558, Ante Starčevića 41, 31400 Đakovo</item>
    </derivirana_varijabla>
  </DomainObject.Predmet.OstaliListFormatedWithAdressOIB>
  <DomainObject.Predmet.OstaliListNazivFormated>
    <izvorni_sadrzaj>
      <item>ŽDO GUO OSIJEK</item>
      <item>Ivica Magić</item>
      <item>Tihomir Tušek</item>
    </izvorni_sadrzaj>
    <derivirana_varijabla naziv="DomainObject.Predmet.OstaliListNazivFormated_1">
      <item>ŽDO GUO OSIJEK</item>
      <item>Ivica Magić</item>
      <item>Tihomir Tušek</item>
    </derivirana_varijabla>
  </DomainObject.Predmet.OstaliListNazivFormated>
  <DomainObject.Predmet.OstaliListNazivFormatedOIB>
    <izvorni_sadrzaj>
      <item>ŽDO GUO OSIJEK, OIB 61379160880</item>
      <item>Ivica Magić, OIB 59894340859</item>
      <item>Tihomir Tušek, OIB 80992060558</item>
    </izvorni_sadrzaj>
    <derivirana_varijabla naziv="DomainObject.Predmet.OstaliListNazivFormatedOIB_1">
      <item>ŽDO GUO OSIJEK, OIB 61379160880</item>
      <item>Ivica Magić, OIB 59894340859</item>
      <item>Tihomir Tušek, OIB 80992060558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NOVA VILA d.o.o. proizvodnja, trgovina i usluge</izvorni_sadrzaj>
    <derivirana_varijabla naziv="DomainObject.Predmet.ProtustrankaIDrugi_1">NOVA VILA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NOVA VILA d.o.o. proizvodnja, trgovina i usluge, OIB 43151819785, Augusta Šenoe 20, 31400 Đakovo</izvorni_sadrzaj>
    <derivirana_varijabla naziv="DomainObject.Predmet.ProtustrankaIDrugiAdressOIB_1">NOVA VILA d.o.o. proizvodnja, trgovina i usluge, OIB 43151819785, Augusta Šenoe 20,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NOVA VILA d.o.o. proizvodnja, trgovina i usluge</item>
      <item>ŽDO GUO OSIJEK</item>
      <item>Ivica Magić</item>
      <item>Tihomir Tušek</item>
    </izvorni_sadrzaj>
    <derivirana_varijabla naziv="DomainObject.Predmet.SudioniciListNaziv_1">
      <item>FINA RC OSIJEK</item>
      <item>NOVA VILA d.o.o. proizvodnja, trgovina i usluge</item>
      <item>ŽDO GUO OSIJEK</item>
      <item>Ivica Magić</item>
      <item>Tihomir Tušek</item>
    </derivirana_varijabla>
  </DomainObject.Predmet.SudioniciListNaziv>
  <DomainObject.Predmet.SudioniciListAdressOIB>
    <izvorni_sadrzaj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izvorni_sadrzaj>
    <derivirana_varijabla naziv="DomainObject.Predmet.SudioniciListAdressOIB_1"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43151819785</item>
      <item>, OIB 61379160880</item>
      <item>, OIB 59894340859</item>
      <item>, OIB 80992060558</item>
    </izvorni_sadrzaj>
    <derivirana_varijabla naziv="DomainObject.Predmet.SudioniciListNazivOIB_1">
      <item>, OIB 85821130368</item>
      <item>, OIB 43151819785</item>
      <item>, OIB 61379160880</item>
      <item>, OIB 59894340859</item>
      <item>, OIB 80992060558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C09C39-D514-412A-B63E-F5B83CA9F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2432</properties:Characters>
  <properties:Lines>94</properties:Lines>
  <properties:Paragraphs>35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2016-12-01T08:22:00Z</dcterms:created>
  <dc:creator>Herman Jadranka</dc:creator>
  <cp:lastModifiedBy>Maja Kocijan</cp:lastModifiedBy>
  <cp:lastPrinted>2016-12-01T08:44:00Z</cp:lastPrinted>
  <dcterms:modified xmlns:xsi="http://www.w3.org/2001/XMLSchema-instance" xsi:type="dcterms:W3CDTF">2016-12-01T08:52:00Z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