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8ef5" w14:paraId="8028ef5" w:rsidRDefault="00A36E94" w:rsidP="00A36E94" w:rsidR="00A36E94" w:rsidRPr="00A36E94">
      <w:pPr>
        <w:spacing w:lineRule="auto" w:line="276" w:after="200"/>
        <w:ind w:firstLine="708"/>
        <w:jc w:val="both"/>
        <w15:collapsed w:val="false"/>
        <w:rPr>
          <w:bCs/>
          <w:szCs w:val="24"/>
        </w:rPr>
      </w:pPr>
      <w:bookmarkStart w:name="_GoBack" w:id="0"/>
      <w:bookmarkEnd w:id="0"/>
      <w:r w:rsidRPr="00A36E94">
        <w:rPr>
          <w:bCs/>
          <w:szCs w:val="24"/>
        </w:rPr>
        <w:t xml:space="preserve">     </w:t>
      </w:r>
      <w:r w:rsidRPr="00A36E94">
        <w:rPr>
          <w:bCs/>
          <w:noProof/>
          <w:lang w:val="hr-HR"/>
        </w:rPr>
        <w:drawing>
          <wp:inline distR="0" distL="0" distB="0" distT="0">
            <wp:extent cy="650240" cx="528320"/>
            <wp:effectExtent b="0" r="508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 xml:space="preserve">  REPUBLIKA HRVATSKA</w:t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>TRGOVAČKI SUD U RIJECI</w:t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 xml:space="preserve">      Rijeka, Zadarska 1 i 3</w:t>
      </w:r>
    </w:p>
    <w:p w:rsidRDefault="00A36E94" w:rsidP="00A36E94" w:rsidR="00A36E94" w:rsidRPr="00A36E94">
      <w:pPr>
        <w:ind w:hanging="2880" w:left="2880"/>
        <w:jc w:val="center"/>
        <w:rPr>
          <w:szCs w:val="24"/>
        </w:rPr>
      </w:pPr>
    </w:p>
    <w:p w:rsidRDefault="00A36E94" w:rsidP="00A36E94" w:rsidR="00A36E94" w:rsidRPr="00A36E94">
      <w:pPr>
        <w:ind w:firstLine="720"/>
        <w:jc w:val="center"/>
        <w:rPr>
          <w:lang w:val="de-DE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E P U B L I K A   H R V A T S K A</w:t>
      </w:r>
    </w:p>
    <w:p w:rsidRDefault="00216AA1" w:rsidP="00216AA1" w:rsidR="00216AA1">
      <w:pPr>
        <w:jc w:val="center"/>
        <w:rPr>
          <w:lang w:val="hr-HR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216AA1" w:rsidP="00216AA1" w:rsidR="00216AA1">
      <w:pPr>
        <w:jc w:val="both"/>
        <w:rPr>
          <w:lang w:val="hr-HR"/>
        </w:rPr>
      </w:pPr>
    </w:p>
    <w:p w:rsidRDefault="00216AA1" w:rsidP="00216AA1" w:rsidR="00216AA1">
      <w:pPr>
        <w:jc w:val="both"/>
        <w:rPr>
          <w:lang w:val="hr-HR"/>
        </w:rPr>
      </w:pPr>
    </w:p>
    <w:p w:rsidRDefault="00216AA1" w:rsidP="00216AA1" w:rsidR="00216AA1">
      <w:pPr>
        <w:ind w:firstLine="720"/>
        <w:jc w:val="both"/>
        <w:rPr>
          <w:lang w:val="hr-HR"/>
        </w:rPr>
      </w:pPr>
      <w:r>
        <w:rPr>
          <w:lang w:val="hr-HR"/>
        </w:rPr>
        <w:t>Trgovački sud u Rijeci, po sucu ovog suda Liljane Ugrin, kao stečajnog suca, u predmetu provođenja stečajnog postupka nad dužnikom ISTRAGRADNJA društvo s ograničenom odgovornošću za visokogradnju u stečaju Pula, Marulićeva 3 (MBS: 040049717 – OIB: 57830493228) dana 19</w:t>
      </w:r>
      <w:r>
        <w:rPr>
          <w:bCs/>
          <w:lang w:val="hr-HR"/>
        </w:rPr>
        <w:t>. travnja 2018</w:t>
      </w:r>
      <w:r>
        <w:rPr>
          <w:lang w:val="hr-HR"/>
        </w:rPr>
        <w:t xml:space="preserve">. </w:t>
      </w:r>
    </w:p>
    <w:p w:rsidRDefault="00216AA1" w:rsidP="00216AA1" w:rsidR="00216AA1">
      <w:pPr>
        <w:ind w:firstLine="720"/>
        <w:jc w:val="both"/>
        <w:rPr>
          <w:lang w:val="hr-HR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216AA1" w:rsidP="00216AA1" w:rsidR="00216AA1">
      <w:pPr>
        <w:ind w:firstLine="720"/>
        <w:jc w:val="both"/>
        <w:rPr>
          <w:lang w:val="hr-HR"/>
        </w:rPr>
      </w:pPr>
    </w:p>
    <w:p w:rsidRDefault="00216AA1" w:rsidP="00216AA1" w:rsidR="00216AA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I. </w:t>
      </w:r>
      <w:r>
        <w:rPr>
          <w:szCs w:val="24"/>
          <w:lang w:val="hr-HR"/>
        </w:rPr>
        <w:tab/>
        <w:t xml:space="preserve">Odobrava se isplata dosadašnjih stvarnih troškova stečajnog upravitelja u razdoblju od </w:t>
      </w:r>
      <w:r>
        <w:rPr>
          <w:lang w:val="hr-HR"/>
        </w:rPr>
        <w:t>19. siječnja do 18</w:t>
      </w:r>
      <w:r>
        <w:rPr>
          <w:bCs/>
          <w:lang w:val="hr-HR"/>
        </w:rPr>
        <w:t>. travnja 2018</w:t>
      </w:r>
      <w:r>
        <w:rPr>
          <w:lang w:val="hr-HR"/>
        </w:rPr>
        <w:t xml:space="preserve">. </w:t>
      </w:r>
      <w:r>
        <w:rPr>
          <w:szCs w:val="24"/>
          <w:lang w:val="hr-HR"/>
        </w:rPr>
        <w:t>u visini od 1.538,52,00 kn.</w:t>
      </w:r>
    </w:p>
    <w:p w:rsidRDefault="00216AA1" w:rsidP="00216AA1" w:rsidR="00216AA1">
      <w:pPr>
        <w:jc w:val="center"/>
        <w:rPr>
          <w:rFonts w:eastAsia="MS Mincho"/>
          <w:szCs w:val="24"/>
          <w:lang w:val="hr-HR"/>
        </w:rPr>
      </w:pPr>
    </w:p>
    <w:p w:rsidRDefault="00216AA1" w:rsidP="00216AA1" w:rsidR="00216AA1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II.       Ovo rješenje objavit će se na mrežnoj stranici e-oglasne ploče suda.</w:t>
      </w: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Obrazloženje</w:t>
      </w: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441. stavak 2. („Narodne novine“ broj 71/15; u daljnjem tekstu SZ/15) u vezi s člankom 94. stavak 1. SZ/15 propisano je da </w:t>
      </w:r>
      <w:r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>Stečajni upravitelj je u podnesku od 18</w:t>
      </w:r>
      <w:r>
        <w:rPr>
          <w:bCs/>
          <w:lang w:val="hr-HR"/>
        </w:rPr>
        <w:t>. travnja 2018</w:t>
      </w:r>
      <w:r>
        <w:rPr>
          <w:lang w:val="hr-HR"/>
        </w:rPr>
        <w:t>. predložio da mu se odobre stvarni troškovi za razdoblje 19. siječnja do 19</w:t>
      </w:r>
      <w:r>
        <w:rPr>
          <w:bCs/>
          <w:lang w:val="hr-HR"/>
        </w:rPr>
        <w:t>. travnja 2018</w:t>
      </w:r>
      <w:r>
        <w:rPr>
          <w:lang w:val="hr-HR"/>
        </w:rPr>
        <w:t xml:space="preserve">. time da je uz podnesak dostavio posebno obrazloženje i dokaze o tim troškovima. </w:t>
      </w: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 xml:space="preserve">Uvidom u dokumentaciju podnijetu uz navedeni podnesak (list 4004 do 4006 spisa) utvrđeno je da se radi o stvarnim troškovima koji su bili osnovani, radi obavljanja stečajnoupraviteljske službe u sjedištu dužnika. </w:t>
      </w:r>
    </w:p>
    <w:p w:rsidRDefault="00216AA1" w:rsidP="00216AA1" w:rsidR="00216AA1">
      <w:pPr>
        <w:ind w:firstLine="720"/>
        <w:jc w:val="both"/>
        <w:rPr>
          <w:color w:val="000000"/>
          <w:szCs w:val="24"/>
          <w:lang w:val="hr-HR"/>
        </w:rPr>
      </w:pPr>
      <w:r>
        <w:rPr>
          <w:lang w:val="hr-HR"/>
        </w:rPr>
        <w:t xml:space="preserve">Stoga je  primjenom odredbe članka 441. stavak 2. („Narodne novine“ broj 71/15; u daljnjem tekstu SZ/15) u vezi s člankom 94. stavak 3. SZ/15, kojim je propisano da </w:t>
      </w:r>
      <w:r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I. izreke ovog rješenja.</w:t>
      </w:r>
    </w:p>
    <w:p w:rsidRDefault="00216AA1" w:rsidP="00216AA1" w:rsidR="00216AA1">
      <w:pPr>
        <w:ind w:firstLine="720"/>
        <w:jc w:val="both"/>
        <w:rPr>
          <w:lang w:val="hr-HR"/>
        </w:rPr>
      </w:pP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Odluka pod točkom II. izreke ovog rješenja donijeta je primjenom odredbe stavka 4. istog članka.</w:t>
      </w:r>
    </w:p>
    <w:p w:rsidRDefault="00216AA1" w:rsidP="00216AA1" w:rsidR="00216AA1">
      <w:pPr>
        <w:ind w:firstLine="720"/>
        <w:jc w:val="center"/>
        <w:rPr>
          <w:lang w:val="hr-HR"/>
        </w:rPr>
      </w:pPr>
    </w:p>
    <w:p w:rsidRDefault="00216AA1" w:rsidP="00216AA1" w:rsidR="00216AA1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U Rijeci, </w:t>
      </w:r>
      <w:r>
        <w:rPr>
          <w:lang w:val="hr-HR"/>
        </w:rPr>
        <w:t>19</w:t>
      </w:r>
      <w:r>
        <w:rPr>
          <w:bCs/>
          <w:lang w:val="hr-HR"/>
        </w:rPr>
        <w:t>. travnja 2018</w:t>
      </w:r>
      <w:r>
        <w:rPr>
          <w:lang w:val="hr-HR"/>
        </w:rPr>
        <w:t>.</w:t>
      </w:r>
      <w:r>
        <w:rPr>
          <w:szCs w:val="24"/>
          <w:lang w:val="hr-HR"/>
        </w:rPr>
        <w:t xml:space="preserve"> </w:t>
      </w:r>
      <w:r>
        <w:rPr>
          <w:lang w:val="hr-HR"/>
        </w:rPr>
        <w:t xml:space="preserve">   </w:t>
      </w:r>
    </w:p>
    <w:p w:rsidRDefault="00216AA1" w:rsidP="00216AA1" w:rsidR="00216AA1">
      <w:pPr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</w:t>
      </w:r>
    </w:p>
    <w:p w:rsidRDefault="00216AA1" w:rsidP="00216AA1" w:rsidR="00216AA1">
      <w:pPr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Stečajni sudac                                                   </w:t>
      </w:r>
    </w:p>
    <w:p w:rsidRDefault="00216AA1" w:rsidP="00216AA1" w:rsidR="00216AA1">
      <w:pPr>
        <w:ind w:firstLine="708" w:left="2124"/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                 Liljana Ugrin    </w:t>
      </w:r>
    </w:p>
    <w:p w:rsidRDefault="00216AA1" w:rsidP="00216AA1" w:rsidR="00216AA1">
      <w:pPr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</w:t>
      </w:r>
    </w:p>
    <w:p w:rsidRDefault="00216AA1" w:rsidP="00216AA1" w:rsidR="00216AA1">
      <w:pPr>
        <w:rPr>
          <w:rFonts w:eastAsia="MS Mincho"/>
          <w:lang w:val="hr-HR"/>
        </w:rPr>
      </w:pPr>
    </w:p>
    <w:p w:rsidRDefault="00216AA1" w:rsidP="00216AA1" w:rsidR="00216AA1">
      <w:pPr>
        <w:jc w:val="both"/>
        <w:rPr>
          <w:rFonts w:eastAsia="MS Mincho"/>
          <w:szCs w:val="24"/>
          <w:lang w:val="hr-HR"/>
        </w:rPr>
      </w:pPr>
    </w:p>
    <w:p w:rsidRDefault="00216AA1" w:rsidP="00216AA1" w:rsidR="00216AA1">
      <w:pPr>
        <w:jc w:val="both"/>
        <w:rPr>
          <w:rFonts w:eastAsia="MS Mincho"/>
          <w:szCs w:val="24"/>
          <w:lang w:val="hr-HR"/>
        </w:rPr>
      </w:pPr>
    </w:p>
    <w:p w:rsidRDefault="00216AA1" w:rsidP="00216AA1" w:rsidR="00216AA1">
      <w:pPr>
        <w:jc w:val="both"/>
        <w:rPr>
          <w:bCs/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POUKA O PRAVOM LIJEKU </w:t>
      </w:r>
    </w:p>
    <w:p w:rsidRDefault="00216AA1" w:rsidP="00216AA1" w:rsidR="00216AA1">
      <w:pPr>
        <w:jc w:val="both"/>
        <w:rPr>
          <w:rFonts w:eastAsia="MS Mincho"/>
          <w:szCs w:val="24"/>
          <w:lang w:val="hr-HR"/>
        </w:rPr>
      </w:pPr>
      <w:r>
        <w:rPr>
          <w:szCs w:val="24"/>
          <w:lang w:val="hr-HR"/>
        </w:rPr>
        <w:tab/>
        <w:t xml:space="preserve">Protiv ovog rješenja pravo na žalbu imaju </w:t>
      </w:r>
      <w:r>
        <w:rPr>
          <w:color w:val="000000"/>
          <w:szCs w:val="24"/>
          <w:lang w:val="hr-HR"/>
        </w:rPr>
        <w:t xml:space="preserve"> stečajni upravitelj, dužnik pojedinac i svaki stečajni vjerovnik</w:t>
      </w:r>
      <w:r>
        <w:rPr>
          <w:szCs w:val="24"/>
          <w:lang w:val="hr-HR"/>
        </w:rPr>
        <w:t xml:space="preserve"> (članka 94. stavak 5. SZ/15). Žalba se podnosi u roku od 8 dana od dana dostave, u tri istovjetna primjerka. O žalbi odlučuje Visoki trgovački sud Republike Hrvatske.</w:t>
      </w:r>
    </w:p>
    <w:p w:rsidRDefault="00216AA1" w:rsidP="00216AA1" w:rsidR="00216AA1">
      <w:pPr>
        <w:rPr>
          <w:rFonts w:eastAsia="MS Mincho"/>
          <w:lang w:val="hr-HR"/>
        </w:rPr>
      </w:pPr>
    </w:p>
    <w:p w:rsidRDefault="006C1E5F" w:rsidP="00216AA1" w:rsidR="006C1E5F" w:rsidRPr="00A36E94">
      <w:pPr>
        <w:jc w:val="center"/>
        <w:rPr>
          <w:rFonts w:eastAsia="MS Mincho"/>
        </w:rPr>
      </w:pPr>
    </w:p>
    <w:sectPr w:rsidR="006C1E5F" w:rsidRPr="00A36E9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848" w:rsidR="001F3848">
      <w:r>
        <w:separator/>
      </w:r>
    </w:p>
  </w:endnote>
  <w:endnote w:id="0" w:type="continuationSeparator">
    <w:p w:rsidRDefault="001F3848" w:rsidR="001F3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33672C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848" w:rsidR="001F3848">
      <w:r>
        <w:separator/>
      </w:r>
    </w:p>
  </w:footnote>
  <w:footnote w:id="0" w:type="continuationSeparator">
    <w:p w:rsidRDefault="001F3848" w:rsidR="001F3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D560C2">
      <w:t xml:space="preserve">ovni broj </w:t>
    </w:r>
    <w:r w:rsidRPr="007F2EF9">
      <w:rPr>
        <w:rFonts w:eastAsia="MS Mincho"/>
      </w:rPr>
      <w:t>7 St-1039/</w:t>
    </w:r>
    <w:r w:rsidR="00621D70">
      <w:rPr>
        <w:rFonts w:eastAsia="MS Mincho"/>
      </w:rPr>
      <w:t>20</w:t>
    </w:r>
    <w:r w:rsidRPr="007F2EF9">
      <w:rPr>
        <w:rFonts w:eastAsia="MS Mincho"/>
      </w:rPr>
      <w:t>11-</w:t>
    </w:r>
    <w:r w:rsidR="00216AA1">
      <w:rPr>
        <w:rFonts w:eastAsia="MS Mincho"/>
      </w:rPr>
      <w:t>612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3B14"/>
    <w:rsid w:val="00087E1D"/>
    <w:rsid w:val="00096FF4"/>
    <w:rsid w:val="0009798D"/>
    <w:rsid w:val="000D3008"/>
    <w:rsid w:val="000F2107"/>
    <w:rsid w:val="001262DF"/>
    <w:rsid w:val="001446B0"/>
    <w:rsid w:val="0014772A"/>
    <w:rsid w:val="00180E9F"/>
    <w:rsid w:val="001979AD"/>
    <w:rsid w:val="001B2CD1"/>
    <w:rsid w:val="001F3848"/>
    <w:rsid w:val="00216AA1"/>
    <w:rsid w:val="00252E72"/>
    <w:rsid w:val="00296899"/>
    <w:rsid w:val="002C5B06"/>
    <w:rsid w:val="002F7BB4"/>
    <w:rsid w:val="003003E5"/>
    <w:rsid w:val="003149F0"/>
    <w:rsid w:val="00325ED3"/>
    <w:rsid w:val="00327827"/>
    <w:rsid w:val="0033672C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5005C"/>
    <w:rsid w:val="00494BE0"/>
    <w:rsid w:val="004A11DA"/>
    <w:rsid w:val="004E0B79"/>
    <w:rsid w:val="004E1B6E"/>
    <w:rsid w:val="005045A2"/>
    <w:rsid w:val="00593FAA"/>
    <w:rsid w:val="005B1356"/>
    <w:rsid w:val="005C4FE4"/>
    <w:rsid w:val="005F1EE4"/>
    <w:rsid w:val="005F47E9"/>
    <w:rsid w:val="006059CD"/>
    <w:rsid w:val="00621D70"/>
    <w:rsid w:val="006264EC"/>
    <w:rsid w:val="00630533"/>
    <w:rsid w:val="006403C1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0A71"/>
    <w:rsid w:val="00744706"/>
    <w:rsid w:val="00746B9A"/>
    <w:rsid w:val="00763C2A"/>
    <w:rsid w:val="00767065"/>
    <w:rsid w:val="00772806"/>
    <w:rsid w:val="00781A3C"/>
    <w:rsid w:val="007B446E"/>
    <w:rsid w:val="007B760A"/>
    <w:rsid w:val="007D3C76"/>
    <w:rsid w:val="007D3F02"/>
    <w:rsid w:val="007D5758"/>
    <w:rsid w:val="007D5F5B"/>
    <w:rsid w:val="007F2EF9"/>
    <w:rsid w:val="00813FBE"/>
    <w:rsid w:val="00816757"/>
    <w:rsid w:val="00853613"/>
    <w:rsid w:val="008819AF"/>
    <w:rsid w:val="00883B16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67ED4"/>
    <w:rsid w:val="0098681E"/>
    <w:rsid w:val="00987BA8"/>
    <w:rsid w:val="009A45DB"/>
    <w:rsid w:val="009D3A6A"/>
    <w:rsid w:val="009D4BEE"/>
    <w:rsid w:val="009E58DA"/>
    <w:rsid w:val="00A11839"/>
    <w:rsid w:val="00A131F4"/>
    <w:rsid w:val="00A21E4F"/>
    <w:rsid w:val="00A36E94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B6BD9"/>
    <w:rsid w:val="00BD5AA5"/>
    <w:rsid w:val="00C10639"/>
    <w:rsid w:val="00C33657"/>
    <w:rsid w:val="00C556D9"/>
    <w:rsid w:val="00C67197"/>
    <w:rsid w:val="00C91176"/>
    <w:rsid w:val="00CA2329"/>
    <w:rsid w:val="00CA311B"/>
    <w:rsid w:val="00CD501C"/>
    <w:rsid w:val="00CF2F41"/>
    <w:rsid w:val="00D23CFD"/>
    <w:rsid w:val="00D2503C"/>
    <w:rsid w:val="00D560C2"/>
    <w:rsid w:val="00DA77EE"/>
    <w:rsid w:val="00DA7AE1"/>
    <w:rsid w:val="00DD6EBF"/>
    <w:rsid w:val="00DF775E"/>
    <w:rsid w:val="00E02D03"/>
    <w:rsid w:val="00E25DDD"/>
    <w:rsid w:val="00E437FF"/>
    <w:rsid w:val="00E47B08"/>
    <w:rsid w:val="00E65176"/>
    <w:rsid w:val="00E7672D"/>
    <w:rsid w:val="00E83566"/>
    <w:rsid w:val="00E878FF"/>
    <w:rsid w:val="00EB6F04"/>
    <w:rsid w:val="00ED5C2E"/>
    <w:rsid w:val="00EF2B13"/>
    <w:rsid w:val="00EF7DA9"/>
    <w:rsid w:val="00F05521"/>
    <w:rsid w:val="00F45CEB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60C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6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72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72C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72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72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60C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6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72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72C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72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72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54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53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348</properties:Words>
  <properties:Characters>1761</properties:Characters>
  <properties:Lines>59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2018-04-19T12:33:00Z</dcterms:created>
  <dc:creator>radni</dc:creator>
  <cp:lastModifiedBy>Elizabet Jovanović</cp:lastModifiedBy>
  <cp:lastPrinted>2018-04-19T12:32:00Z</cp:lastPrinted>
  <dcterms:modified xmlns:xsi="http://www.w3.org/2001/XMLSchema-instance" xsi:type="dcterms:W3CDTF">2018-04-19T12:34:00Z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(1039   11    naknada troškova stečajnom upravitelju  1-4.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