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e623" w14:paraId="70de623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725B94">
        <w:t>2439/17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5A1027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5A1027" w:rsidP="00DA2EAC" w:rsidR="0044721B" w:rsidRPr="002224D1">
      <w:pPr>
        <w:tabs>
          <w:tab w:pos="4050" w:val="left"/>
        </w:tabs>
        <w:jc w:val="center"/>
      </w:pPr>
      <w:r>
        <w:t xml:space="preserve">U  I M E  </w:t>
      </w:r>
      <w:r w:rsidR="00DA2EAC" w:rsidRPr="002224D1">
        <w:t>R</w:t>
      </w:r>
      <w:r w:rsidR="00A54037">
        <w:t xml:space="preserve"> </w:t>
      </w:r>
      <w:r w:rsidR="00DA2EAC" w:rsidRPr="002224D1">
        <w:t>E</w:t>
      </w:r>
      <w:r w:rsidR="00A54037">
        <w:t xml:space="preserve"> </w:t>
      </w:r>
      <w:r w:rsidR="00DA2EAC" w:rsidRPr="002224D1">
        <w:t>P</w:t>
      </w:r>
      <w:r w:rsidR="00A54037">
        <w:t xml:space="preserve"> </w:t>
      </w:r>
      <w:r w:rsidR="00DA2EAC" w:rsidRPr="002224D1">
        <w:t>U</w:t>
      </w:r>
      <w:r w:rsidR="00A54037">
        <w:t xml:space="preserve"> </w:t>
      </w:r>
      <w:r w:rsidR="00DA2EAC" w:rsidRPr="002224D1">
        <w:t>B</w:t>
      </w:r>
      <w:r w:rsidR="00A54037">
        <w:t xml:space="preserve"> </w:t>
      </w:r>
      <w:r w:rsidR="00DA2EAC" w:rsidRPr="002224D1">
        <w:t>L</w:t>
      </w:r>
      <w:r w:rsidR="00A54037">
        <w:t xml:space="preserve"> </w:t>
      </w:r>
      <w:r w:rsidR="00DA2EAC" w:rsidRPr="002224D1">
        <w:t>I</w:t>
      </w:r>
      <w:r w:rsidR="00A54037">
        <w:t xml:space="preserve"> </w:t>
      </w:r>
      <w:r w:rsidR="00DA2EAC" w:rsidRPr="002224D1">
        <w:t>K</w:t>
      </w:r>
      <w:r w:rsidR="00A54037">
        <w:t xml:space="preserve"> </w:t>
      </w:r>
      <w:r>
        <w:t>E</w:t>
      </w:r>
      <w:r w:rsidR="00A54037">
        <w:t xml:space="preserve">  </w:t>
      </w:r>
      <w:r w:rsidR="00DA2EAC" w:rsidRPr="002224D1">
        <w:t xml:space="preserve"> H</w:t>
      </w:r>
      <w:r w:rsidR="00A54037">
        <w:t xml:space="preserve"> </w:t>
      </w:r>
      <w:r w:rsidR="00DA2EAC" w:rsidRPr="002224D1">
        <w:t>R</w:t>
      </w:r>
      <w:r w:rsidR="00A54037">
        <w:t xml:space="preserve"> </w:t>
      </w:r>
      <w:r w:rsidR="00DA2EAC" w:rsidRPr="002224D1">
        <w:t>V</w:t>
      </w:r>
      <w:r w:rsidR="00A54037">
        <w:t xml:space="preserve"> </w:t>
      </w:r>
      <w:r w:rsidR="00DA2EAC" w:rsidRPr="002224D1">
        <w:t>A</w:t>
      </w:r>
      <w:r w:rsidR="00A54037">
        <w:t xml:space="preserve"> </w:t>
      </w:r>
      <w:r w:rsidR="00DA2EAC" w:rsidRPr="002224D1">
        <w:t>T</w:t>
      </w:r>
      <w:r w:rsidR="00A54037">
        <w:t xml:space="preserve"> </w:t>
      </w:r>
      <w:r w:rsidR="00DA2EAC" w:rsidRPr="002224D1">
        <w:t>S</w:t>
      </w:r>
      <w:r w:rsidR="00A54037">
        <w:t xml:space="preserve"> </w:t>
      </w:r>
      <w:r w:rsidR="00DA2EAC" w:rsidRPr="002224D1">
        <w:t>K</w:t>
      </w:r>
      <w:r w:rsidR="00A54037">
        <w:t xml:space="preserve"> </w:t>
      </w:r>
      <w:r>
        <w:t>E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5A1027" w:rsidP="005A1027" w:rsidR="005A1027" w:rsidRPr="003D3C57">
      <w:pPr>
        <w:ind w:firstLine="708"/>
        <w:jc w:val="both"/>
      </w:pPr>
      <w:r w:rsidRPr="003D3C57">
        <w:t xml:space="preserve">Trgovački sud u Zagrebu, Stalna Služba, po sucu Goranki Boljkovac, kao stečajnom sucu, u stečajnom postupku nad dužnikom </w:t>
      </w:r>
      <w:r w:rsidR="00725B94">
        <w:t>AUTO SHOP ZAGREB d.o.o., Zagreb, Savska cesta 166, OIB 43534905248</w:t>
      </w:r>
      <w:r w:rsidRPr="003D3C57">
        <w:t xml:space="preserve">, dana </w:t>
      </w:r>
      <w:r>
        <w:t>22. kolovoza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C938B0">
      <w:pPr>
        <w:jc w:val="center"/>
      </w:pPr>
    </w:p>
    <w:p w:rsidRDefault="005576A7" w:rsidP="00AF6588" w:rsidR="00AF6588">
      <w:pPr>
        <w:ind w:firstLine="708"/>
        <w:jc w:val="both"/>
      </w:pPr>
      <w:r>
        <w:t xml:space="preserve">I. </w:t>
      </w:r>
      <w:r w:rsidR="005A1027">
        <w:t>Obustavlja se prethodni postupak nad dužnikom</w:t>
      </w:r>
      <w:r w:rsidR="005A1027" w:rsidRPr="00B37895">
        <w:t xml:space="preserve"> </w:t>
      </w:r>
      <w:r w:rsidR="00725B94">
        <w:t>AUTO SHOP ZAGREB d.o.o., Zagreb, Savska cesta 166, OIB 43534905248</w:t>
      </w:r>
      <w:r w:rsidR="00AF6588">
        <w:t xml:space="preserve">.  </w:t>
      </w:r>
    </w:p>
    <w:p w:rsidRDefault="005576A7" w:rsidP="00AF6588" w:rsidR="005576A7">
      <w:pPr>
        <w:ind w:firstLine="708"/>
        <w:jc w:val="both"/>
      </w:pPr>
    </w:p>
    <w:p w:rsidRDefault="005576A7" w:rsidP="00AF6588" w:rsidR="005576A7">
      <w:pPr>
        <w:ind w:firstLine="708"/>
        <w:jc w:val="both"/>
      </w:pPr>
      <w:r>
        <w:t>II. Ročište radi rasprave o pretpostavkama za otvaranje stečajnog postupka određeno za dan 13. rujna 2018. neće se održati.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0D69C3" w:rsidP="00035130" w:rsidR="00035130">
      <w:pPr>
        <w:ind w:firstLine="708"/>
        <w:jc w:val="both"/>
      </w:pPr>
      <w:r>
        <w:t>Temeljem prijedloga FINA-e za otvaranje stečajnog postupka od 6. rujna 2017., a koji je FINA podnijela temeljem odredbe čl. 110. st. 1. S</w:t>
      </w:r>
      <w:r w:rsidR="005576A7" w:rsidRPr="00497591">
        <w:t>tečajnog za</w:t>
      </w:r>
      <w:r w:rsidR="005576A7">
        <w:t>kona (Narodne novine broj 71/15, 104/17, dalje u tekstu: SZ-a</w:t>
      </w:r>
      <w:r>
        <w:t>)</w:t>
      </w:r>
      <w:r w:rsidR="00035130">
        <w:t xml:space="preserve">, sud je rješenjem </w:t>
      </w:r>
      <w:r w:rsidR="005576A7">
        <w:t>posl.br. 4 St-</w:t>
      </w:r>
      <w:r w:rsidR="00035130">
        <w:t>2439/17</w:t>
      </w:r>
      <w:r w:rsidR="005576A7">
        <w:t xml:space="preserve"> od 9. ožujka 2018. pokrenu</w:t>
      </w:r>
      <w:r w:rsidR="00035130">
        <w:t>o</w:t>
      </w:r>
      <w:r w:rsidR="005576A7">
        <w:t xml:space="preserve"> je prethodni postupak radi utvrđivanja pretpostavki za otvaranje stečajnoga postupka nad dužnikom </w:t>
      </w:r>
      <w:r w:rsidR="00035130">
        <w:t>AUTO SHOP ZAGREB d.o.o., Zagreb, Savska cesta 166, OIB 43534905248</w:t>
      </w:r>
      <w:r w:rsidR="005576A7">
        <w:t>, a sukladno odredbi čl. 115. st. 1. SZ-a</w:t>
      </w:r>
      <w:r w:rsidR="00035130">
        <w:t>.</w:t>
      </w:r>
    </w:p>
    <w:p w:rsidRDefault="00035130" w:rsidP="00035130" w:rsidR="00035130">
      <w:pPr>
        <w:ind w:firstLine="708"/>
        <w:jc w:val="both"/>
      </w:pPr>
    </w:p>
    <w:p w:rsidRDefault="00035130" w:rsidP="00035130" w:rsidR="00035130">
      <w:pPr>
        <w:ind w:firstLine="708"/>
        <w:jc w:val="both"/>
      </w:pPr>
      <w:r>
        <w:t>Na ročištu</w:t>
      </w:r>
      <w:r w:rsidR="005576A7">
        <w:t xml:space="preserve"> radi očitovanja o prijedlogu za otvaranje stečajnog postupka </w:t>
      </w:r>
      <w:r>
        <w:t xml:space="preserve">od 10. svibnja 2018. </w:t>
      </w:r>
      <w:r w:rsidR="005576A7">
        <w:t xml:space="preserve">zakonski zastupnik dužnika </w:t>
      </w:r>
      <w:r>
        <w:t>Michael Ljubas</w:t>
      </w:r>
      <w:r w:rsidR="005576A7">
        <w:t xml:space="preserve"> usprotivio </w:t>
      </w:r>
      <w:r>
        <w:t xml:space="preserve">se </w:t>
      </w:r>
      <w:r w:rsidR="005576A7">
        <w:t>prijedlogu za otvaranje stečajnog postupka, ističući da je</w:t>
      </w:r>
      <w:r>
        <w:t xml:space="preserve"> u tijeku pripajanje dužnika društvu MAGA TRGOVINA d.o.o., Split, Mosečka ulica 99, OIB 04444687485, sukladno Ugovoru o pripajanju od 9. travnja 2018. sklopljenom između dužnika (kao pripojeno društvo) i MAGA TRGOVINA d.o.o., Split (kao društvo preuzimatelj), koji je priložio u spis uz Odluku o odobrenju Ugovora o pripajanju pripojenog društva s ograničenom odgovornošću društvu preuzimatelju (list 53 do 59 spisa).</w:t>
      </w:r>
    </w:p>
    <w:p w:rsidRDefault="005576A7" w:rsidP="005576A7" w:rsidR="005576A7">
      <w:pPr>
        <w:ind w:firstLine="720"/>
        <w:jc w:val="both"/>
      </w:pPr>
    </w:p>
    <w:p w:rsidRDefault="00035130" w:rsidP="005576A7" w:rsidR="00035130">
      <w:pPr>
        <w:ind w:firstLine="720"/>
        <w:jc w:val="both"/>
      </w:pPr>
      <w:r>
        <w:t>Podneskom od 25. srpnja 2018. dužnik je izvijestio sud da su sudskim registrima Trgovačkog suda u Zagrebu i Trgovačkog suda u Splitu provedene odluke o pripajanju dužnika društvu MAGA TRGOVINA d.o.o. Split.</w:t>
      </w:r>
    </w:p>
    <w:p w:rsidRDefault="00035130" w:rsidP="005576A7" w:rsidR="00035130">
      <w:pPr>
        <w:ind w:firstLine="720"/>
        <w:jc w:val="both"/>
      </w:pPr>
    </w:p>
    <w:p w:rsidRDefault="00035130" w:rsidP="005576A7" w:rsidR="005576A7">
      <w:pPr>
        <w:ind w:firstLine="720"/>
        <w:jc w:val="both"/>
      </w:pPr>
      <w:r>
        <w:t>U</w:t>
      </w:r>
      <w:r w:rsidR="005576A7">
        <w:t xml:space="preserve">vidom u povijesni izvadak iz sudskog registra za dužnika </w:t>
      </w:r>
      <w:r>
        <w:t xml:space="preserve">(list 74 do 79 spisa) </w:t>
      </w:r>
      <w:r w:rsidR="005576A7">
        <w:t xml:space="preserve">sud je utvrdio da je </w:t>
      </w:r>
      <w:r w:rsidR="004179E8">
        <w:t xml:space="preserve">rješenjem Trgovačkog suda u </w:t>
      </w:r>
      <w:r>
        <w:t xml:space="preserve">Zagrebu </w:t>
      </w:r>
      <w:r w:rsidR="004179E8">
        <w:t>broj Tt-18/</w:t>
      </w:r>
      <w:r>
        <w:t>15651-4</w:t>
      </w:r>
      <w:r w:rsidR="004179E8">
        <w:t xml:space="preserve"> od </w:t>
      </w:r>
      <w:r>
        <w:t>24. travnja</w:t>
      </w:r>
      <w:r w:rsidR="004179E8">
        <w:t xml:space="preserve"> 2018. u </w:t>
      </w:r>
      <w:r w:rsidR="004179E8">
        <w:lastRenderedPageBreak/>
        <w:t xml:space="preserve">sudskom registru upisano da je dužnik </w:t>
      </w:r>
      <w:r>
        <w:t xml:space="preserve">AUTO SHOP ZAGREB d.o.o., Zagreb, Savska cesta 166, OIB 43534905248, </w:t>
      </w:r>
      <w:r w:rsidR="004179E8">
        <w:t xml:space="preserve">pripojen društvu </w:t>
      </w:r>
      <w:r>
        <w:t>MAGA TRGOVINA d.o.o., Split, Mosečka ulica 99, OIB 04444687485</w:t>
      </w:r>
      <w:r w:rsidR="004179E8">
        <w:t xml:space="preserve">, </w:t>
      </w:r>
      <w:r>
        <w:t>temeljem Ugovora o pripajanju od 9. travnja 2018. i Odluke skupštine pripojenog društva od 9. travnja 2018.</w:t>
      </w:r>
      <w:r w:rsidR="004179E8">
        <w:t xml:space="preserve"> U sudskom registru je zabilježeno da će pripajanje biti pravovaljano nakon što se upiše kod registarskog suda preuzimatelja. </w:t>
      </w:r>
    </w:p>
    <w:p w:rsidRDefault="00035130" w:rsidP="005576A7" w:rsidR="005576A7">
      <w:pPr>
        <w:ind w:firstLine="720"/>
        <w:jc w:val="both"/>
      </w:pPr>
      <w:r>
        <w:t xml:space="preserve"> </w:t>
      </w:r>
    </w:p>
    <w:p w:rsidRDefault="00E60E5D" w:rsidP="00E60E5D" w:rsidR="00E60E5D">
      <w:pPr>
        <w:ind w:firstLine="708"/>
        <w:jc w:val="both"/>
      </w:pPr>
      <w:r>
        <w:t>Nadalje</w:t>
      </w:r>
      <w:r w:rsidR="004179E8">
        <w:t xml:space="preserve">, uvidom u povijesni izvadak iz sudskog registra za društvo </w:t>
      </w:r>
      <w:r w:rsidR="00035130">
        <w:t>MAGA TRGOVINA d.o.o., Split, Mosečka ulica 99, OIB 04444687485</w:t>
      </w:r>
      <w:r w:rsidR="004179E8">
        <w:t xml:space="preserve">, </w:t>
      </w:r>
      <w:r w:rsidR="00035130">
        <w:t xml:space="preserve">(list 71 do 73 spisa) </w:t>
      </w:r>
      <w:r w:rsidR="004179E8">
        <w:t>utvrđeno</w:t>
      </w:r>
      <w:r>
        <w:t xml:space="preserve"> je da je </w:t>
      </w:r>
      <w:r w:rsidR="004179E8">
        <w:t xml:space="preserve">u sudskom registru temeljem </w:t>
      </w:r>
      <w:r>
        <w:t>rješenj</w:t>
      </w:r>
      <w:r w:rsidR="004179E8">
        <w:t>a</w:t>
      </w:r>
      <w:r>
        <w:t xml:space="preserve"> Trgovačkog suda u </w:t>
      </w:r>
      <w:r w:rsidR="00035130">
        <w:t>Splitu</w:t>
      </w:r>
      <w:r>
        <w:t xml:space="preserve"> broj Tt-</w:t>
      </w:r>
      <w:r w:rsidR="004179E8">
        <w:t>18/</w:t>
      </w:r>
      <w:r w:rsidR="00035130">
        <w:t>4908-2 od 23. svibnja</w:t>
      </w:r>
      <w:r w:rsidR="004179E8">
        <w:t xml:space="preserve"> 2018.</w:t>
      </w:r>
      <w:r>
        <w:t xml:space="preserve"> upisano da je </w:t>
      </w:r>
      <w:r w:rsidR="00445161">
        <w:t>tom subjektu</w:t>
      </w:r>
      <w:r w:rsidR="00035130">
        <w:t>, kao društvu preuzimatelju,</w:t>
      </w:r>
      <w:r w:rsidR="00445161">
        <w:t xml:space="preserve"> pripojeno društvo </w:t>
      </w:r>
      <w:r w:rsidR="00035130">
        <w:t>AUTO SHOP ZAGREB d.o.o., Zagreb, Savska cesta 166, OIB 43534905248, temeljem Ugovora o pripajanju od 9. travnja 2018. i Odluka skupština društava koja sudjeluju u ovoj statusnoj promjeni od 9. travnja 2018.</w:t>
      </w:r>
    </w:p>
    <w:p w:rsidRDefault="00445161" w:rsidP="00E60E5D" w:rsidR="00445161">
      <w:pPr>
        <w:ind w:firstLine="708"/>
        <w:jc w:val="both"/>
      </w:pPr>
    </w:p>
    <w:p w:rsidRDefault="00E60E5D" w:rsidP="00E60E5D" w:rsidR="00E60E5D">
      <w:pPr>
        <w:ind w:firstLine="708"/>
        <w:jc w:val="both"/>
        <w:rPr>
          <w:bCs/>
        </w:rPr>
      </w:pPr>
      <w:r>
        <w:rPr>
          <w:bCs/>
        </w:rPr>
        <w:t>Odredbom čl. 3. SZ-a propisano je da se predstečajni i stečajni postupak mogu provesti nad pravnom osobom i nad imovinom dužnika pojedinca, ako zakonom nije drukčije određeno.</w:t>
      </w:r>
    </w:p>
    <w:p w:rsidRDefault="00E60E5D" w:rsidP="00E60E5D" w:rsidR="00E60E5D">
      <w:pPr>
        <w:ind w:firstLine="708"/>
        <w:jc w:val="both"/>
        <w:rPr>
          <w:bCs/>
        </w:rPr>
      </w:pPr>
    </w:p>
    <w:p w:rsidRDefault="00E60E5D" w:rsidP="00E60E5D" w:rsidR="00E60E5D">
      <w:pPr>
        <w:ind w:firstLine="708"/>
        <w:jc w:val="both"/>
        <w:rPr>
          <w:bCs/>
        </w:rPr>
      </w:pPr>
      <w:r w:rsidRPr="004B336C">
        <w:rPr>
          <w:bCs/>
        </w:rPr>
        <w:t xml:space="preserve">Člankom </w:t>
      </w:r>
      <w:smartTag w:element="metricconverter" w:uri="urn:schemas-microsoft-com:office:smarttags">
        <w:smartTagPr>
          <w:attr w:val="541. st" w:name="ProductID"/>
        </w:smartTagPr>
        <w:r w:rsidRPr="004B336C">
          <w:rPr>
            <w:bCs/>
          </w:rPr>
          <w:t>541. st</w:t>
        </w:r>
      </w:smartTag>
      <w:r w:rsidRPr="004B336C">
        <w:rPr>
          <w:bCs/>
        </w:rPr>
        <w:t>. 3. Zakona o trgovačkim društvima (Narodne novine broj 111/93, 34/99, 121/99, 52/00-Odluka USRH, 118/03, 107/07, 146/08, 137/09, 111/12</w:t>
      </w:r>
      <w:r>
        <w:rPr>
          <w:bCs/>
        </w:rPr>
        <w:t>, 68/13,</w:t>
      </w:r>
      <w:r w:rsidR="00445161">
        <w:rPr>
          <w:bCs/>
        </w:rPr>
        <w:t xml:space="preserve"> 110/15,</w:t>
      </w:r>
      <w:r w:rsidRPr="004B336C">
        <w:rPr>
          <w:bCs/>
        </w:rPr>
        <w:t xml:space="preserve"> dalje u tekstu: ZTD-a) određeno je da pripojeno društvo prestaje s danom upisa pripajanja u sudski registar u kojemu je upisano društvo preuzimatelj. Nije potrebno da se ono posebno briše iz sudskog registra. Upisom pripajanja članovi pripojenog društva postaju članovima društva preuzimatelja.</w:t>
      </w:r>
      <w:r w:rsidR="005B7FB0">
        <w:rPr>
          <w:bCs/>
        </w:rPr>
        <w:t xml:space="preserve"> </w:t>
      </w:r>
    </w:p>
    <w:p w:rsidRDefault="000944EF" w:rsidP="00E60E5D" w:rsidR="000944EF">
      <w:pPr>
        <w:ind w:firstLine="708"/>
        <w:jc w:val="both"/>
        <w:rPr>
          <w:bCs/>
        </w:rPr>
      </w:pPr>
    </w:p>
    <w:p w:rsidRDefault="000944EF" w:rsidP="000944EF" w:rsidR="00E60E5D">
      <w:pPr>
        <w:ind w:firstLine="708"/>
        <w:jc w:val="both"/>
      </w:pPr>
      <w:r>
        <w:rPr>
          <w:bCs/>
        </w:rPr>
        <w:t xml:space="preserve">Slijedom navedenog, budući je dužnik </w:t>
      </w:r>
      <w:r w:rsidR="00035130">
        <w:t>AUTO SHOP ZAGREB d.o.o., Zagreb, Savska cesta 166, OIB 43534905248</w:t>
      </w:r>
      <w:r>
        <w:rPr>
          <w:bCs/>
        </w:rPr>
        <w:t xml:space="preserve">, prestao postojati upisom pripajanja u sudski registar društva preuzimatelja, valjalo je </w:t>
      </w:r>
      <w:r w:rsidR="00445161">
        <w:rPr>
          <w:bCs/>
        </w:rPr>
        <w:t>obustaviti prethodni postupak</w:t>
      </w:r>
      <w:r>
        <w:rPr>
          <w:bCs/>
        </w:rPr>
        <w:t xml:space="preserve"> te je riješeno kao u izreci ovog rješenja. </w:t>
      </w:r>
      <w:r w:rsidR="00445161">
        <w:rPr>
          <w:bCs/>
        </w:rPr>
        <w:t xml:space="preserve"> 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0944EF" w:rsidR="00367C05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445161">
        <w:t>22. kolovoza 2018.</w:t>
      </w:r>
      <w:r w:rsidR="00C938B0">
        <w:t xml:space="preserve"> </w:t>
      </w: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0944EF" w:rsidR="0028432A">
      <w:pPr>
        <w:tabs>
          <w:tab w:pos="6900" w:val="left"/>
        </w:tabs>
      </w:pPr>
      <w:r w:rsidRPr="002224D1">
        <w:tab/>
        <w:t>Renata Klokočki</w:t>
      </w:r>
    </w:p>
    <w:p w:rsidRDefault="000944EF" w:rsidP="000944EF" w:rsidR="000944E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0944EF" w:rsidP="00445161" w:rsidR="00B02635" w:rsidRPr="0028432A">
      <w:pPr>
        <w:jc w:val="both"/>
      </w:pPr>
      <w:r w:rsidRPr="007A5897">
        <w:t>Protiv ovog rješenja dopuštena je žalba</w:t>
      </w:r>
      <w:r w:rsidR="00445161">
        <w:t xml:space="preserve"> </w:t>
      </w:r>
      <w:r w:rsidRPr="007A5897">
        <w:t>u roku od 8 dana</w:t>
      </w:r>
      <w:r w:rsidR="00445161">
        <w:t xml:space="preserve"> od isteka osmog dana od dana objave ovog rješenja na mrežnoj stranici e-Oglasna ploča suda</w:t>
      </w:r>
      <w:r w:rsidRPr="007A5897">
        <w:t xml:space="preserve">, koja se podnosi u tri </w:t>
      </w:r>
      <w:r w:rsidR="00445161">
        <w:t>p</w:t>
      </w:r>
      <w:r w:rsidRPr="007A5897">
        <w:t>rimjerka,</w:t>
      </w:r>
      <w:r w:rsidR="00445161">
        <w:t xml:space="preserve"> </w:t>
      </w:r>
      <w:r w:rsidRPr="007A5897">
        <w:t>Visokom trgovačkom sudu Republike Hrvatske,</w:t>
      </w:r>
      <w:r w:rsidR="00445161">
        <w:t xml:space="preserve"> </w:t>
      </w:r>
      <w:r w:rsidRPr="007A5897">
        <w:t>putem ovog suda.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A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25B94">
      <w:t>2439/17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5130"/>
    <w:rsid w:val="00043A0A"/>
    <w:rsid w:val="0004613B"/>
    <w:rsid w:val="00050EF7"/>
    <w:rsid w:val="00075BDC"/>
    <w:rsid w:val="00087859"/>
    <w:rsid w:val="000944EF"/>
    <w:rsid w:val="000A252B"/>
    <w:rsid w:val="000B0BA1"/>
    <w:rsid w:val="000D69C3"/>
    <w:rsid w:val="000E49F8"/>
    <w:rsid w:val="001239AA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1458E"/>
    <w:rsid w:val="00367C05"/>
    <w:rsid w:val="003905DD"/>
    <w:rsid w:val="00390799"/>
    <w:rsid w:val="003B65CF"/>
    <w:rsid w:val="003C2B99"/>
    <w:rsid w:val="003C4E43"/>
    <w:rsid w:val="003D4E19"/>
    <w:rsid w:val="00402289"/>
    <w:rsid w:val="004179E8"/>
    <w:rsid w:val="0043031F"/>
    <w:rsid w:val="0043362B"/>
    <w:rsid w:val="00435B5D"/>
    <w:rsid w:val="00445161"/>
    <w:rsid w:val="0044721B"/>
    <w:rsid w:val="00464572"/>
    <w:rsid w:val="00475324"/>
    <w:rsid w:val="00487477"/>
    <w:rsid w:val="004F47B9"/>
    <w:rsid w:val="00523E58"/>
    <w:rsid w:val="00526F4E"/>
    <w:rsid w:val="00554276"/>
    <w:rsid w:val="005576A7"/>
    <w:rsid w:val="005740F2"/>
    <w:rsid w:val="00577C3C"/>
    <w:rsid w:val="005A1027"/>
    <w:rsid w:val="005B7FB0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61EF"/>
    <w:rsid w:val="006B6292"/>
    <w:rsid w:val="006C786C"/>
    <w:rsid w:val="006D261E"/>
    <w:rsid w:val="006D5C7F"/>
    <w:rsid w:val="006E1EBE"/>
    <w:rsid w:val="007170B8"/>
    <w:rsid w:val="00717D4A"/>
    <w:rsid w:val="00725B94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18BB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588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938B0"/>
    <w:rsid w:val="00CC497A"/>
    <w:rsid w:val="00CD1A96"/>
    <w:rsid w:val="00CD702D"/>
    <w:rsid w:val="00CE03D0"/>
    <w:rsid w:val="00CF05EC"/>
    <w:rsid w:val="00CF439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0E5D"/>
    <w:rsid w:val="00E67977"/>
    <w:rsid w:val="00E71D42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D1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D1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St-2439/2017</izvorni_sadrzaj>
    <derivirana_varijabla naziv="DomainObject.Predmet.OznakaBroj_1">St-2439/2017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SHOP ZAGREB d.o.o. zastupanog po punomoćniku Michael Ljubas</izvorni_sadrzaj>
    <derivirana_varijabla naziv="DomainObject.Predmet.ProtustrankaFormated_1">  AUTO SHOP ZAGREB d.o.o. zastupanog po punomoćniku Michael Ljubas</derivirana_varijabla>
  </DomainObject.Predmet.ProtustrankaFormated>
  <DomainObject.Predmet.ProtustrankaFormatedOIB>
    <izvorni_sadrzaj>  AUTO SHOP ZAGREB d.o.o., OIB 43534905248 zastupanog po punomoćniku Michael Ljubas</izvorni_sadrzaj>
    <derivirana_varijabla naziv="DomainObject.Predmet.ProtustrankaFormatedOIB_1">  AUTO SHOP ZAGREB d.o.o., OIB 43534905248 zastupanog po punomoćniku Michael Ljubas</derivirana_varijabla>
  </DomainObject.Predmet.ProtustrankaFormatedOIB>
  <DomainObject.Predmet.ProtustrankaFormatedWithAdress>
    <izvorni_sadrzaj> AUTO SHOP ZAGREB d.o.o., Savska cesta 166, 10000 Zagreb zastupanog po punomoćniku Michael Ljubas</izvorni_sadrzaj>
    <derivirana_varijabla naziv="DomainObject.Predmet.ProtustrankaFormatedWithAdress_1"> AUTO SHOP ZAGREB d.o.o., Savska cesta 166, 10000 Zagreb zastupanog po punomoćniku Michael Ljubas</derivirana_varijabla>
  </DomainObject.Predmet.ProtustrankaFormatedWithAdress>
  <DomainObject.Predmet.ProtustrankaFormatedWithAdressOIB>
    <izvorni_sadrzaj> AUTO SHOP ZAGREB d.o.o., OIB 43534905248, Savska cesta 166, 10000 Zagreb zastupanog po punomoćniku Michael Ljubas</izvorni_sadrzaj>
    <derivirana_varijabla naziv="DomainObject.Predmet.ProtustrankaFormatedWithAdressOIB_1"> AUTO SHOP ZAGREB d.o.o., OIB 43534905248, Savska cesta 166, 10000 Zagreb zastupanog po punomoćniku Michael Ljubas</derivirana_varijabla>
  </DomainObject.Predmet.ProtustrankaFormatedWithAdressOIB>
  <DomainObject.Predmet.ProtustrankaWithAdress>
    <izvorni_sadrzaj>AUTO SHOP ZAGREB d.o.o. Savska cesta 166, 10000 Zagreb</izvorni_sadrzaj>
    <derivirana_varijabla naziv="DomainObject.Predmet.ProtustrankaWithAdress_1">AUTO SHOP ZAGREB d.o.o. Savska cesta 166, 10000 Zagreb</derivirana_varijabla>
  </DomainObject.Predmet.ProtustrankaWithAdress>
  <DomainObject.Predmet.ProtustrankaWithAdressOIB>
    <izvorni_sadrzaj>AUTO SHOP ZAGREB d.o.o., OIB 43534905248, Savska cesta 166, 10000 Zagreb</izvorni_sadrzaj>
    <derivirana_varijabla naziv="DomainObject.Predmet.ProtustrankaWithAdressOIB_1">AUTO SHOP ZAGREB d.o.o., OIB 43534905248, Savska cesta 166, 10000 Zagreb</derivirana_varijabla>
  </DomainObject.Predmet.ProtustrankaWithAdressOIB>
  <DomainObject.Predmet.ProtustrankaNazivFormated>
    <izvorni_sadrzaj>AUTO SHOP ZAGREB d.o.o.</izvorni_sadrzaj>
    <derivirana_varijabla naziv="DomainObject.Predmet.ProtustrankaNazivFormated_1">AUTO SHOP ZAGREB d.o.o.</derivirana_varijabla>
  </DomainObject.Predmet.ProtustrankaNazivFormated>
  <DomainObject.Predmet.ProtustrankaNazivFormatedOIB>
    <izvorni_sadrzaj>AUTO SHOP ZAGREB d.o.o., OIB 43534905248</izvorni_sadrzaj>
    <derivirana_varijabla naziv="DomainObject.Predmet.ProtustrankaNazivFormatedOIB_1">AUTO SHOP ZAGREB d.o.o., OIB 43534905248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SHOP ZAGREB d.o.o. zastupanog po punomoćniku Michael Ljubas</item>
    </izvorni_sadrzaj>
    <derivirana_varijabla naziv="DomainObject.Predmet.ProtuStrankaListFormated_1">
      <item>AUTO SHOP ZAGREB d.o.o. zastupanog po punomoćniku Michael Ljubas</item>
    </derivirana_varijabla>
  </DomainObject.Predmet.ProtuStrankaListFormated>
  <DomainObject.Predmet.ProtuStrankaListFormatedOIB>
    <izvorni_sadrzaj>
      <item>AUTO SHOP ZAGREB d.o.o., OIB 43534905248 zastupanog po punomoćniku Michael Ljubas</item>
    </izvorni_sadrzaj>
    <derivirana_varijabla naziv="DomainObject.Predmet.ProtuStrankaListFormatedOIB_1">
      <item>AUTO SHOP ZAGREB d.o.o., OIB 43534905248 zastupanog po punomoćniku Michael Ljubas</item>
    </derivirana_varijabla>
  </DomainObject.Predmet.ProtuStrankaListFormatedOIB>
  <DomainObject.Predmet.ProtuStrankaListFormatedWithAdress>
    <izvorni_sadrzaj>
      <item>AUTO SHOP ZAGREB d.o.o., Savska cesta 166, 10000 Zagreb zastupanog po punomoćniku Michael Ljubas</item>
    </izvorni_sadrzaj>
    <derivirana_varijabla naziv="DomainObject.Predmet.ProtuStrankaListFormatedWithAdress_1">
      <item>AUTO SHOP ZAGREB d.o.o., Savska cesta 166, 10000 Zagreb zastupanog po punomoćniku Michael Ljubas</item>
    </derivirana_varijabla>
  </DomainObject.Predmet.ProtuStrankaListFormatedWithAdress>
  <DomainObject.Predmet.ProtuStrankaListFormatedWithAdressOIB>
    <izvorni_sadrzaj>
      <item>AUTO SHOP ZAGREB d.o.o., OIB 43534905248, Savska cesta 166, 10000 Zagreb zastupanog po punomoćniku Michael Ljubas</item>
    </izvorni_sadrzaj>
    <derivirana_varijabla naziv="DomainObject.Predmet.ProtuStrankaListFormatedWithAdressOIB_1">
      <item>AUTO SHOP ZAGREB d.o.o., OIB 43534905248, Savska cesta 166, 10000 Zagreb zastupanog po punomoćniku Michael Ljubas</item>
    </derivirana_varijabla>
  </DomainObject.Predmet.ProtuStrankaListFormatedWithAdressOIB>
  <DomainObject.Predmet.ProtuStrankaListNazivFormated>
    <izvorni_sadrzaj>
      <item>AUTO SHOP ZAGREB d.o.o.</item>
    </izvorni_sadrzaj>
    <derivirana_varijabla naziv="DomainObject.Predmet.ProtuStrankaListNazivFormated_1">
      <item>AUTO SHOP ZAGREB d.o.o.</item>
    </derivirana_varijabla>
  </DomainObject.Predmet.ProtuStrankaListNazivFormated>
  <DomainObject.Predmet.ProtuStrankaListNazivFormatedOIB>
    <izvorni_sadrzaj>
      <item>AUTO SHOP ZAGREB d.o.o., OIB 43534905248</item>
    </izvorni_sadrzaj>
    <derivirana_varijabla naziv="DomainObject.Predmet.ProtuStrankaListNazivFormatedOIB_1">
      <item>AUTO SHOP ZAGREB d.o.o., OIB 43534905248</item>
    </derivirana_varijabla>
  </DomainObject.Predmet.ProtuStrankaListNazivFormatedOIB>
  <DomainObject.Predmet.OstaliListFormated>
    <izvorni_sadrzaj>
      <item>Michael Ljubas punomoćnik sudionika u postupku AUTO SHOP ZAGREB d.o.o.</item>
    </izvorni_sadrzaj>
    <derivirana_varijabla naziv="DomainObject.Predmet.OstaliListFormated_1">
      <item>Michael Ljubas punomoćnik sudionika u postupku AUTO SHOP ZAGREB d.o.o.</item>
    </derivirana_varijabla>
  </DomainObject.Predmet.OstaliListFormated>
  <DomainObject.Predmet.OstaliListFormatedOIB>
    <izvorni_sadrzaj>
      <item>Michael Ljubas, OIB 37937455700 punomoćnik sudionika u postupku AUTO SHOP ZAGREB d.o.o.</item>
    </izvorni_sadrzaj>
    <derivirana_varijabla naziv="DomainObject.Predmet.OstaliListFormatedOIB_1">
      <item>Michael Ljubas, OIB 37937455700 punomoćnik sudionika u postupku AUTO SHOP ZAGREB d.o.o.</item>
    </derivirana_varijabla>
  </DomainObject.Predmet.OstaliListFormatedOIB>
  <DomainObject.Predmet.OstaliListFormatedWithAdress>
    <izvorni_sadrzaj>
      <item>Michael Ljubas, Vrbik X. 2, 10000 Zagreb punomoćnik sudionika u postupku AUTO SHOP ZAGREB d.o.o.</item>
    </izvorni_sadrzaj>
    <derivirana_varijabla naziv="DomainObject.Predmet.OstaliListFormatedWithAdress_1">
      <item>Michael Ljubas, Vrbik X. 2, 10000 Zagreb punomoćnik sudionika u postupku AUTO SHOP ZAGREB d.o.o.</item>
    </derivirana_varijabla>
  </DomainObject.Predmet.OstaliListFormatedWithAdress>
  <DomainObject.Predmet.OstaliListFormatedWithAdressOIB>
    <izvorni_sadrzaj>
      <item>Michael Ljubas, OIB 37937455700, Vrbik X. 2, 10000 Zagreb punomoćnik sudionika u postupku AUTO SHOP ZAGREB d.o.o.</item>
    </izvorni_sadrzaj>
    <derivirana_varijabla naziv="DomainObject.Predmet.OstaliListFormatedWithAdressOIB_1">
      <item>Michael Ljubas, OIB 37937455700, Vrbik X. 2, 10000 Zagreb punomoćnik sudionika u postupku AUTO SHOP ZAGREB d.o.o.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SHOP ZAGREB d.o.o.</izvorni_sadrzaj>
    <derivirana_varijabla naziv="DomainObject.Predmet.ProtustrankaIDrugi_1">AUTO SHOP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SHOP ZAGREB d.o.o., OIB 43534905248, Savska cesta 166, 10000 Zagreb</izvorni_sadrzaj>
    <derivirana_varijabla naziv="DomainObject.Predmet.ProtustrankaIDrugiAdressOIB_1">AUTO SHOP ZAGREB d.o.o., OIB 43534905248, Savska cesta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SHOP ZAGREB d.o.o.</item>
      <item>Michael Ljubas</item>
    </izvorni_sadrzaj>
    <derivirana_varijabla naziv="DomainObject.Predmet.SudioniciListNaziv_1">
      <item>FINA Regionalni centar Zagreb</item>
      <item>AUTO SHOP ZAGREB d.o.o.</item>
      <item>Michael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SHOP ZAGREB d.o.o., OIB 43534905248, Savska cesta 166,10000 Zagreb</item>
      <item>Michael Ljubas, OIB 37937455700, Vrbik X. 2,10000 Zagreb</item>
    </izvorni_sadrzaj>
    <derivirana_varijabla naziv="DomainObject.Predmet.SudioniciListAdressOIB_1">
      <item>FINA Regionalni centar Zagreb, OIB 85821130368, Trg svibanjskih žrtava 1995. 1,10000 Zagreb</item>
      <item>AUTO SHOP ZAGREB d.o.o., OIB 43534905248, Savska cesta 166,10000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43534905248</item>
      <item>, OIB 37937455700</item>
    </izvorni_sadrzaj>
    <derivirana_varijabla naziv="DomainObject.Predmet.SudioniciListNazivOIB_1">
      <item>, OIB 85821130368</item>
      <item>, OIB 43534905248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683</properties:Words>
  <properties:Characters>3726</properties:Characters>
  <properties:Lines>87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2018-08-22T11:30:00Z</dcterms:created>
  <dc:creator>Korisnik</dc:creator>
  <cp:lastModifiedBy>Renata Klokočki</cp:lastModifiedBy>
  <cp:lastPrinted>2018-08-22T11:25:00Z</cp:lastPrinted>
  <dcterms:modified xmlns:xsi="http://www.w3.org/2001/XMLSchema-instance" xsi:type="dcterms:W3CDTF">2018-08-22T11:43:00Z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-OBUSTAVA POSTUPKA-pripojeno drugom društvu-AUTO SHOP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