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4c2e" w14:paraId="8f34c2e" w:rsidRDefault="00F93F71" w:rsidP="00F93F71" w:rsidR="00F93F71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F93F71" w:rsidP="00F93F71" w:rsidR="00F93F71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F93F71" w:rsidP="00F93F71" w:rsidR="00F93F7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F93F71" w:rsidP="00F93F71" w:rsidR="00F93F71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F93F71" w:rsidP="00F93F71" w:rsidR="00F93F7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F93F71" w:rsidP="00F93F71" w:rsidR="00F93F71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F93F71" w:rsidP="00F93F71" w:rsidR="00F93F71" w:rsidRPr="004020D1">
      <w:pPr>
        <w:rPr>
          <w:rFonts w:cs="Times New Roman" w:eastAsia="Times New Roman"/>
          <w:szCs w:val="24"/>
          <w:lang w:eastAsia="hr-HR"/>
        </w:rPr>
      </w:pPr>
    </w:p>
    <w:p w:rsidRDefault="00F93F71" w:rsidP="00F93F71" w:rsidR="00F93F71" w:rsidRPr="004020D1">
      <w:pPr>
        <w:rPr>
          <w:rFonts w:cs="Times New Roman" w:eastAsia="Times New Roman"/>
          <w:szCs w:val="24"/>
          <w:lang w:eastAsia="hr-HR"/>
        </w:rPr>
      </w:pPr>
    </w:p>
    <w:p w:rsidRDefault="00F93F71" w:rsidP="00F93F71" w:rsidR="00F93F71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7073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F93F71" w:rsidP="00F93F71" w:rsidR="00F93F71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F93F71" w:rsidP="00F93F71" w:rsidR="00F93F71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F93F71" w:rsidP="00F93F71" w:rsidR="00F93F71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F93F71" w:rsidP="00F93F71" w:rsidR="00F93F71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 w:rsidR="008F44ED">
        <w:rPr>
          <w:rFonts w:cs="Times New Roman" w:eastAsia="Times New Roman"/>
          <w:szCs w:val="24"/>
          <w:lang w:eastAsia="hr-HR"/>
        </w:rPr>
        <w:t>AFFECTUS DIZAJN d.o.o., OIB 90801977123, MBS 080941208, iz Zagreba, Grižanska 17.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F93F71" w:rsidP="00F93F71" w:rsidR="00F93F71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F93F71" w:rsidP="00F93F71" w:rsidR="00F93F71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7.249,22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F93F71" w:rsidP="00F93F71" w:rsidR="00F93F71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F93F71" w:rsidP="00F93F71" w:rsidR="00F93F7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93F71" w:rsidP="00F93F71" w:rsidR="00F93F71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93F71" w:rsidP="00F93F71" w:rsidR="00F93F7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93F71" w:rsidP="00F93F71" w:rsidR="00F93F71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F93F71" w:rsidP="00F93F71" w:rsidR="00F93F7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F93F71" w:rsidP="00F93F71" w:rsidR="00F93F71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93F71" w:rsidP="00F93F71" w:rsidR="00F93F71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F93F71" w:rsidP="00F93F71" w:rsidR="00F93F71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F93F71" w:rsidP="00F93F71" w:rsidR="00F93F71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F93F71" w:rsidP="00F93F71" w:rsidR="00F93F71" w:rsidRPr="004020D1">
      <w:pPr>
        <w:rPr>
          <w:rFonts w:cs="Times New Roman" w:eastAsia="Times New Roman"/>
          <w:szCs w:val="24"/>
          <w:lang w:eastAsia="hr-HR"/>
        </w:rPr>
      </w:pPr>
    </w:p>
    <w:p w:rsidRDefault="00F93F71" w:rsidP="00F93F71" w:rsidR="00F93F71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F93F71" w:rsidP="00F93F71" w:rsidR="00F93F71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F93F71" w:rsidP="00F93F71" w:rsidR="00F93F71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F93F71" w:rsidP="00F93F71" w:rsidR="00F93F7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F93F71" w:rsidP="00F93F71" w:rsidR="00F93F7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F93F71" w:rsidR="001A50BF" w:rsidRPr="00F93F7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1A50BF" w:rsidRPr="00F93F7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1B0" w:rsidR="00000000">
      <w:r>
        <w:separator/>
      </w:r>
    </w:p>
  </w:endnote>
  <w:endnote w:id="0" w:type="continuationSeparator">
    <w:p w:rsidRDefault="005B71B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1B0" w:rsidR="00000000">
      <w:r>
        <w:separator/>
      </w:r>
    </w:p>
  </w:footnote>
  <w:footnote w:id="0" w:type="continuationSeparator">
    <w:p w:rsidRDefault="005B71B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4E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1B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4E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3F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B71B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3F71"/>
    <w:rsid w:val="001A50BF"/>
    <w:rsid w:val="005B71B0"/>
    <w:rsid w:val="008F44ED"/>
    <w:rsid w:val="00F9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F7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F93F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F93F71"/>
  </w:style>
  <w:style w:styleId="Brojstranice" w:type="character">
    <w:name w:val="page number"/>
    <w:basedOn w:val="Zadanifontodlomka"/>
    <w:rsid w:val="00F93F71"/>
  </w:style>
  <w:style w:styleId="Tekstbalonia" w:type="paragraph">
    <w:name w:val="Balloon Text"/>
    <w:basedOn w:val="Normal"/>
    <w:link w:val="TekstbaloniaChar"/>
    <w:uiPriority w:val="99"/>
    <w:semiHidden/>
    <w:unhideWhenUsed/>
    <w:rsid w:val="00F93F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1B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71B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71B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71B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F7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F93F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F93F71"/>
  </w:style>
  <w:style w:styleId="Brojstranice" w:type="character">
    <w:name w:val="page number"/>
    <w:basedOn w:val="Zadanifontodlomka"/>
    <w:rsid w:val="00F93F71"/>
  </w:style>
  <w:style w:styleId="Tekstbalonia" w:type="paragraph">
    <w:name w:val="Balloon Text"/>
    <w:basedOn w:val="Normal"/>
    <w:link w:val="TekstbaloniaChar"/>
    <w:uiPriority w:val="99"/>
    <w:semiHidden/>
    <w:unhideWhenUsed/>
    <w:rsid w:val="00F93F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1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71B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71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71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7073</izvorni_sadrzaj>
    <derivirana_varijabla naziv="DomainObject.Predmet.Broj_1">7073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St-7073/2016</izvorni_sadrzaj>
    <derivirana_varijabla naziv="DomainObject.Predmet.OznakaBroj_1">St-7073/2016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AFFECTUS DIZAJN d.o.o.</izvorni_sadrzaj>
    <derivirana_varijabla naziv="DomainObject.Predmet.ProtustrankaFormated_1">  AFFECTUS DIZAJN d.o.o.</derivirana_varijabla>
  </DomainObject.Predmet.ProtustrankaFormated>
  <DomainObject.Predmet.ProtustrankaFormatedOIB>
    <izvorni_sadrzaj>  AFFECTUS DIZAJN d.o.o., OIB 90801977123</izvorni_sadrzaj>
    <derivirana_varijabla naziv="DomainObject.Predmet.ProtustrankaFormatedOIB_1">  AFFECTUS DIZAJN d.o.o., OIB 90801977123</derivirana_varijabla>
  </DomainObject.Predmet.ProtustrankaFormatedOIB>
  <DomainObject.Predmet.ProtustrankaFormatedWithAdress>
    <izvorni_sadrzaj> AFFECTUS DIZAJN d.o.o., Grižanska 17, 10000 Zagreb</izvorni_sadrzaj>
    <derivirana_varijabla naziv="DomainObject.Predmet.ProtustrankaFormatedWithAdress_1"> AFFECTUS DIZAJN d.o.o., Grižanska 17, 10000 Zagreb</derivirana_varijabla>
  </DomainObject.Predmet.ProtustrankaFormatedWithAdress>
  <DomainObject.Predmet.ProtustrankaFormatedWithAdressOIB>
    <izvorni_sadrzaj> AFFECTUS DIZAJN d.o.o., OIB 90801977123, Grižanska 17, 10000 Zagreb</izvorni_sadrzaj>
    <derivirana_varijabla naziv="DomainObject.Predmet.ProtustrankaFormatedWithAdressOIB_1"> AFFECTUS DIZAJN d.o.o., OIB 90801977123, Grižanska 17, 10000 Zagreb</derivirana_varijabla>
  </DomainObject.Predmet.ProtustrankaFormatedWithAdressOIB>
  <DomainObject.Predmet.ProtustrankaWithAdress>
    <izvorni_sadrzaj>AFFECTUS DIZAJN d.o.o. Grižanska 17, 10000 Zagreb</izvorni_sadrzaj>
    <derivirana_varijabla naziv="DomainObject.Predmet.ProtustrankaWithAdress_1">AFFECTUS DIZAJN d.o.o. Grižanska 17, 10000 Zagreb</derivirana_varijabla>
  </DomainObject.Predmet.ProtustrankaWithAdress>
  <DomainObject.Predmet.ProtustrankaWithAdressOIB>
    <izvorni_sadrzaj>AFFECTUS DIZAJN d.o.o., OIB 90801977123, Grižanska 17, 10000 Zagreb</izvorni_sadrzaj>
    <derivirana_varijabla naziv="DomainObject.Predmet.ProtustrankaWithAdressOIB_1">AFFECTUS DIZAJN d.o.o., OIB 90801977123, Grižanska 17, 10000 Zagreb</derivirana_varijabla>
  </DomainObject.Predmet.ProtustrankaWithAdressOIB>
  <DomainObject.Predmet.ProtustrankaNazivFormated>
    <izvorni_sadrzaj>AFFECTUS DIZAJN d.o.o.</izvorni_sadrzaj>
    <derivirana_varijabla naziv="DomainObject.Predmet.ProtustrankaNazivFormated_1">AFFECTUS DIZAJN d.o.o.</derivirana_varijabla>
  </DomainObject.Predmet.ProtustrankaNazivFormated>
  <DomainObject.Predmet.ProtustrankaNazivFormatedOIB>
    <izvorni_sadrzaj>AFFECTUS DIZAJN d.o.o., OIB 90801977123</izvorni_sadrzaj>
    <derivirana_varijabla naziv="DomainObject.Predmet.ProtustrankaNazivFormatedOIB_1">AFFECTUS DIZAJN d.o.o., OIB 90801977123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AFFECTUS DIZAJN d.o.o.</item>
    </izvorni_sadrzaj>
    <derivirana_varijabla naziv="DomainObject.Predmet.ProtuStrankaListFormated_1">
      <item>AFFECTUS DIZAJN d.o.o.</item>
    </derivirana_varijabla>
  </DomainObject.Predmet.ProtuStrankaListFormated>
  <DomainObject.Predmet.ProtuStrankaListFormatedOIB>
    <izvorni_sadrzaj>
      <item>AFFECTUS DIZAJN d.o.o., OIB 90801977123</item>
    </izvorni_sadrzaj>
    <derivirana_varijabla naziv="DomainObject.Predmet.ProtuStrankaListFormatedOIB_1">
      <item>AFFECTUS DIZAJN d.o.o., OIB 90801977123</item>
    </derivirana_varijabla>
  </DomainObject.Predmet.ProtuStrankaListFormatedOIB>
  <DomainObject.Predmet.ProtuStrankaListFormatedWithAdress>
    <izvorni_sadrzaj>
      <item>AFFECTUS DIZAJN d.o.o., Grižanska 17, 10000 Zagreb</item>
    </izvorni_sadrzaj>
    <derivirana_varijabla naziv="DomainObject.Predmet.ProtuStrankaListFormatedWithAdress_1">
      <item>AFFECTUS DIZAJN d.o.o., Grižanska 17, 10000 Zagreb</item>
    </derivirana_varijabla>
  </DomainObject.Predmet.ProtuStrankaListFormatedWithAdress>
  <DomainObject.Predmet.ProtuStrankaListFormatedWithAdressOIB>
    <izvorni_sadrzaj>
      <item>AFFECTUS DIZAJN d.o.o., OIB 90801977123, Grižanska 17, 10000 Zagreb</item>
    </izvorni_sadrzaj>
    <derivirana_varijabla naziv="DomainObject.Predmet.ProtuStrankaListFormatedWithAdressOIB_1">
      <item>AFFECTUS DIZAJN d.o.o., OIB 90801977123, Grižanska 17, 10000 Zagreb</item>
    </derivirana_varijabla>
  </DomainObject.Predmet.ProtuStrankaListFormatedWithAdressOIB>
  <DomainObject.Predmet.ProtuStrankaListNazivFormated>
    <izvorni_sadrzaj>
      <item>AFFECTUS DIZAJN d.o.o.</item>
    </izvorni_sadrzaj>
    <derivirana_varijabla naziv="DomainObject.Predmet.ProtuStrankaListNazivFormated_1">
      <item>AFFECTUS DIZAJN d.o.o.</item>
    </derivirana_varijabla>
  </DomainObject.Predmet.ProtuStrankaListNazivFormated>
  <DomainObject.Predmet.ProtuStrankaListNazivFormatedOIB>
    <izvorni_sadrzaj>
      <item>AFFECTUS DIZAJN d.o.o., OIB 90801977123</item>
    </izvorni_sadrzaj>
    <derivirana_varijabla naziv="DomainObject.Predmet.ProtuStrankaListNazivFormatedOIB_1">
      <item>AFFECTUS DIZAJN d.o.o., OIB 90801977123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AFFECTUS DIZAJN d.o.o.</izvorni_sadrzaj>
    <derivirana_varijabla naziv="DomainObject.Predmet.ProtustrankaIDrugi_1">AFFECTUS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AFFECTUS DIZAJN d.o.o., OIB 90801977123, Grižanska 17, 10000 Zagreb</izvorni_sadrzaj>
    <derivirana_varijabla naziv="DomainObject.Predmet.ProtustrankaIDrugiAdressOIB_1">AFFECTUS DIZAJN d.o.o., OIB 90801977123, Grižanska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AFFECTUS DIZAJN d.o.o.</item>
    </izvorni_sadrzaj>
    <derivirana_varijabla naziv="DomainObject.Predmet.SudioniciListNaziv_1">
      <item>FINA Regionalni centar Zagreb</item>
      <item>AFFECTUS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AFFECTUS DIZAJN d.o.o., OIB 90801977123, Grižanska 17,10000 Zagreb</item>
    </izvorni_sadrzaj>
    <derivirana_varijabla naziv="DomainObject.Predmet.SudioniciListAdressOIB_1">
      <item>FINA Regionalni centar Zagreb, OIB 85821130368, Trg svibanjskih žrtava 1995. 1,10000 Zagreb</item>
      <item>AFFECTUS DIZAJN d.o.o., OIB 90801977123, Grižanska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90801977123</item>
    </izvorni_sadrzaj>
    <derivirana_varijabla naziv="DomainObject.Predmet.SudioniciListNazivOIB_1">
      <item>, OIB 85821130368</item>
      <item>, OIB 90801977123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1322</properties:Characters>
  <properties:Lines>47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2017-03-21T09:29:00Z</dcterms:created>
  <dc:creator>Nikolina Mikulić</dc:creator>
  <cp:lastModifiedBy>Nikolina Mikulić</cp:lastModifiedBy>
  <dcterms:modified xmlns:xsi="http://www.w3.org/2001/XMLSchema-instance" xsi:type="dcterms:W3CDTF">2017-03-21T09:36:00Z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