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68a4" w14:paraId="9f168a4" w:rsidRDefault="0001726C" w:rsidP="0001726C" w:rsidR="0001726C">
      <w:pPr>
        <w:jc w:val="right"/>
        <w15:collapsed w:val="false"/>
      </w:pPr>
      <w:r>
        <w:t>6 St-</w:t>
      </w:r>
      <w:r w:rsidR="00795208">
        <w:t>124/18-7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795208">
        <w:t xml:space="preserve">RH MF Porezna uprava zastupani po ŽDO Osijek, za otvaranje stečajnog postupka nad dužnikom </w:t>
      </w:r>
      <w:r w:rsidR="00795208">
        <w:rPr>
          <w:b/>
        </w:rPr>
        <w:t>FLEIS PROMET j.d.o.o. za trgovinu i usluge, Osijek, Ružina 41, MBS: 030167009, OIB: 21012373533</w:t>
      </w:r>
      <w:r>
        <w:t xml:space="preserve">, dana </w:t>
      </w:r>
      <w:r w:rsidR="00795208">
        <w:t>3. travnja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z.z. dužnika </w:t>
      </w:r>
      <w:r w:rsidR="00795208">
        <w:t>Eduard Fleis, OIB: 12490737022, Srbija, Subotica, Riječka 7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795208">
        <w:rPr>
          <w:b/>
        </w:rPr>
        <w:t>124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795208">
        <w:t>Eduard Fleis, OIB: 12490737022, Srbija, Subotica, Riječka 7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795208">
        <w:rPr>
          <w:b/>
        </w:rPr>
        <w:t>124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795208">
        <w:t>Eduard Fleis, OIB: 12490737022, Srbija, Subotica, Riječka 7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795208">
        <w:t>Eduard Fleis, OIB: 12490737022, Srbija, Subotica, Riječka 7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795208" w:rsidP="00795208" w:rsidR="00795208">
      <w:pPr>
        <w:jc w:val="right"/>
      </w:pPr>
      <w:r>
        <w:lastRenderedPageBreak/>
        <w:t>6 St-124/18-7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>RH MF Porezna uprava zastupana po ŽDO Osijek</w:t>
      </w:r>
      <w:r>
        <w:t xml:space="preserve"> </w:t>
      </w:r>
      <w:r>
        <w:rPr>
          <w:bCs/>
        </w:rPr>
        <w:t xml:space="preserve">je dana </w:t>
      </w:r>
      <w:r w:rsidR="00795208">
        <w:rPr>
          <w:bCs/>
        </w:rPr>
        <w:t>12. siječnja</w:t>
      </w:r>
      <w:r w:rsidR="000D2ABF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795208">
        <w:rPr>
          <w:b/>
        </w:rPr>
        <w:t>FLEIS PROMET j.d.o.o. za trgovinu i usluge, Osijek, Ružina 41, MBS: 030167009, OIB: 21012373533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795208" w:rsidRPr="00795208">
        <w:rPr>
          <w:b/>
        </w:rPr>
        <w:t>21. prosinca 2017. g.</w:t>
      </w:r>
      <w:r>
        <w:t xml:space="preserve">  (čl. 110 st. 1 SZ) a nakon toga i RH MF Porezna uprava zastupana po ŽDO prijedlog za otvaranje stečajnog postupka nad dužnikom dana </w:t>
      </w:r>
      <w:r w:rsidR="00795208">
        <w:rPr>
          <w:b/>
        </w:rPr>
        <w:t>12. siječnja</w:t>
      </w:r>
      <w:r w:rsidR="000D2ABF">
        <w:rPr>
          <w:b/>
        </w:rPr>
        <w:t xml:space="preserve"> 2018.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795208">
        <w:t>124</w:t>
      </w:r>
      <w:r w:rsidR="009D4F4C">
        <w:t>/18</w:t>
      </w:r>
      <w:r w:rsidR="00065E57">
        <w:t xml:space="preserve"> od </w:t>
      </w:r>
      <w:r w:rsidR="00795208">
        <w:t>23</w:t>
      </w:r>
      <w:r w:rsidR="00065E57">
        <w:t>. ožujka 2018.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795208">
        <w:t>Krešimir Tomac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z.z.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795208">
        <w:rPr>
          <w:b/>
        </w:rPr>
        <w:t>21. prosinca 2017</w:t>
      </w:r>
      <w:r w:rsidR="00EE473C">
        <w:t>.</w:t>
      </w:r>
      <w:r>
        <w:t xml:space="preserve"> g. </w:t>
      </w:r>
      <w:r w:rsidR="00FC6F35">
        <w:t xml:space="preserve">te uvidom u prijedlog vjerovnika RH MF Porezne uprave za otvaranje stečajnog postupka od </w:t>
      </w:r>
      <w:r w:rsidR="00795208">
        <w:rPr>
          <w:b/>
        </w:rPr>
        <w:t>12. siječnja</w:t>
      </w:r>
      <w:r w:rsidR="000D2ABF">
        <w:rPr>
          <w:b/>
        </w:rPr>
        <w:t xml:space="preserve"> 2018. g.</w:t>
      </w:r>
      <w:r w:rsidR="00FC6F35">
        <w:t xml:space="preserve"> </w:t>
      </w:r>
      <w:r>
        <w:t xml:space="preserve">utvrdio da visina blokade žiro računa dužnika iznosi </w:t>
      </w:r>
      <w:r w:rsidR="00795208">
        <w:t>33.016,83</w:t>
      </w:r>
      <w:r w:rsidR="00FC6F35">
        <w:t xml:space="preserve"> kn odnosno prema RH MF Poreznoj upravi </w:t>
      </w:r>
      <w:r w:rsidR="00795208">
        <w:t>31.281,32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795208">
        <w:t>21. prosinca 2017.</w:t>
      </w:r>
      <w:r w:rsidR="00065E57">
        <w:t xml:space="preserve"> 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95208" w:rsidP="00FC6F35" w:rsidR="00795208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95208" w:rsidP="00795208" w:rsidR="00795208">
      <w:pPr>
        <w:jc w:val="right"/>
      </w:pPr>
      <w:r>
        <w:t>6 St-124/18-7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795208">
        <w:t>3. travnja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0D2ABF">
      <w:pPr>
        <w:numPr>
          <w:ilvl w:val="0"/>
          <w:numId w:val="13"/>
        </w:numPr>
      </w:pPr>
      <w:r>
        <w:t xml:space="preserve">z.z. dužnika </w:t>
      </w:r>
      <w:r w:rsidR="00795208">
        <w:t>Eduard Fleis, Srbija, Subotica, Riječka 7 (slati na adresu dužnika)</w:t>
      </w:r>
    </w:p>
    <w:p w:rsidRDefault="002E5413" w:rsidP="002E5413" w:rsidR="002E5413">
      <w:pPr>
        <w:numPr>
          <w:ilvl w:val="0"/>
          <w:numId w:val="13"/>
        </w:numPr>
      </w:pPr>
      <w:r>
        <w:t xml:space="preserve">e-ogl.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795208">
        <w:t>10</w:t>
      </w:r>
      <w:r>
        <w:t>.5.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F66799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CE2" w:rsidP="00C06AA6" w:rsidR="00407CE2">
      <w:r>
        <w:separator/>
      </w:r>
    </w:p>
  </w:endnote>
  <w:endnote w:id="0" w:type="continuationSeparator">
    <w:p w:rsidRDefault="00407CE2" w:rsidP="00C06AA6" w:rsidR="00407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CE2" w:rsidP="00C06AA6" w:rsidR="00407CE2">
      <w:r>
        <w:separator/>
      </w:r>
    </w:p>
  </w:footnote>
  <w:footnote w:id="0" w:type="continuationSeparator">
    <w:p w:rsidRDefault="00407CE2" w:rsidP="00C06AA6" w:rsidR="00407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66799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07CE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AF0289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66799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67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67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7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7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7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67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67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7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7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7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St-124/2018</izvorni_sadrzaj>
    <derivirana_varijabla naziv="DomainObject.Predmet.OznakaBroj_1">St-124/2018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FLEIS PROMET jednostavno društvo s ograničenom odgovornošću za trgovinu i usluge</izvorni_sadrzaj>
    <derivirana_varijabla naziv="DomainObject.Predmet.ProtustrankaFormated_1">  FLEIS PROMET jednostavno društvo s ograničenom odgovornošću za trgovinu i usluge</derivirana_varijabla>
  </DomainObject.Predmet.ProtustrankaFormated>
  <DomainObject.Predmet.ProtustrankaFormatedOIB>
    <izvorni_sadrzaj>  FLEIS PROMET jednostavno društvo s ograničenom odgovornošću za trgovinu i usluge, OIB 21012373533</izvorni_sadrzaj>
    <derivirana_varijabla naziv="DomainObject.Predmet.ProtustrankaFormatedOIB_1">  FLEIS PROMET jednostavno društvo s ograničenom odgovornošću za trgovinu i usluge, OIB 21012373533</derivirana_varijabla>
  </DomainObject.Predmet.ProtustrankaFormatedOIB>
  <DomainObject.Predmet.ProtustrankaFormatedWithAdress>
    <izvorni_sadrzaj> FLEIS PROMET jednostavno društvo s ograničenom odgovornošću za trgovinu i usluge, Ružina 41, 31000 Osijek</izvorni_sadrzaj>
    <derivirana_varijabla naziv="DomainObject.Predmet.ProtustrankaFormatedWithAdress_1"> FLEIS PROMET jednostavno društvo s ograničenom odgovornošću za trgovinu i usluge, Ružina 41, 31000 Osijek</derivirana_varijabla>
  </DomainObject.Predmet.ProtustrankaFormatedWithAdress>
  <DomainObject.Predmet.ProtustrankaFormatedWithAdressOIB>
    <izvorni_sadrzaj> FLEIS PROMET jednostavno društvo s ograničenom odgovornošću za trgovinu i usluge, OIB 21012373533, Ružina 41, 31000 Osijek</izvorni_sadrzaj>
    <derivirana_varijabla naziv="DomainObject.Predmet.ProtustrankaFormatedWithAdressOIB_1"> FLEIS PROMET jednostavno društvo s ograničenom odgovornošću za trgovinu i usluge, OIB 21012373533, Ružina 41, 31000 Osijek</derivirana_varijabla>
  </DomainObject.Predmet.ProtustrankaFormatedWithAdressOIB>
  <DomainObject.Predmet.ProtustrankaWithAdress>
    <izvorni_sadrzaj>FLEIS PROMET jednostavno društvo s ograničenom odgovornošću za trgovinu i usluge Ružina 41, 31000 Osijek</izvorni_sadrzaj>
    <derivirana_varijabla naziv="DomainObject.Predmet.ProtustrankaWithAdress_1">FLEIS PROMET jednostavno društvo s ograničenom odgovornošću za trgovinu i usluge Ružina 41, 31000 Osijek</derivirana_varijabla>
  </DomainObject.Predmet.ProtustrankaWithAdress>
  <DomainObject.Predmet.ProtustrankaWithAdressOIB>
    <izvorni_sadrzaj>FLEIS PROMET jednostavno društvo s ograničenom odgovornošću za trgovinu i usluge, OIB 21012373533, Ružina 41, 31000 Osijek</izvorni_sadrzaj>
    <derivirana_varijabla naziv="DomainObject.Predmet.ProtustrankaWithAdressOIB_1">FLEIS PROMET jednostavno društvo s ograničenom odgovornošću za trgovinu i usluge, OIB 21012373533, Ružina 41, 31000 Osijek</derivirana_varijabla>
  </DomainObject.Predmet.ProtustrankaWithAdressOIB>
  <DomainObject.Predmet.ProtustrankaNazivFormated>
    <izvorni_sadrzaj>FLEIS PROMET jednostavno društvo s ograničenom odgovornošću za trgovinu i usluge</izvorni_sadrzaj>
    <derivirana_varijabla naziv="DomainObject.Predmet.ProtustrankaNazivFormated_1">FLEIS PROMET jednostavno društvo s ograničenom odgovornošću za trgovinu i usluge</derivirana_varijabla>
  </DomainObject.Predmet.ProtustrankaNazivFormated>
  <DomainObject.Predmet.ProtustrankaNazivFormatedOIB>
    <izvorni_sadrzaj>FLEIS PROMET jednostavno društvo s ograničenom odgovornošću za trgovinu i usluge, OIB 21012373533</izvorni_sadrzaj>
    <derivirana_varijabla naziv="DomainObject.Predmet.ProtustrankaNazivFormatedOIB_1">FLEIS PROMET jednostavno društvo s ograničenom odgovornošću za trgovinu i usluge, OIB 21012373533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FLEIS PROMET jednostavno društvo s ograničenom odgovornošću za trgovinu i usluge</item>
    </izvorni_sadrzaj>
    <derivirana_varijabla naziv="DomainObject.Predmet.ProtuStrankaListFormated_1">
      <item>FLEIS PROMET jednostavno društvo s ograničenom odgovornošću za trgovinu i usluge</item>
    </derivirana_varijabla>
  </DomainObject.Predmet.ProtuStrankaListFormated>
  <DomainObject.Predmet.ProtuStrankaListFormatedOIB>
    <izvorni_sadrzaj>
      <item>FLEIS PROMET jednostavno društvo s ograničenom odgovornošću za trgovinu i usluge, OIB 21012373533</item>
    </izvorni_sadrzaj>
    <derivirana_varijabla naziv="DomainObject.Predmet.ProtuStrankaListFormatedOIB_1">
      <item>FLEIS PROMET jednostavno društvo s ograničenom odgovornošću za trgovinu i usluge, OIB 21012373533</item>
    </derivirana_varijabla>
  </DomainObject.Predmet.ProtuStrankaListFormatedOIB>
  <DomainObject.Predmet.ProtuStrankaListFormatedWithAdress>
    <izvorni_sadrzaj>
      <item>FLEIS PROMET jednostavno društvo s ograničenom odgovornošću za trgovinu i usluge, Ružina 41, 31000 Osijek</item>
    </izvorni_sadrzaj>
    <derivirana_varijabla naziv="DomainObject.Predmet.ProtuStrankaListFormatedWithAdress_1">
      <item>FLEIS PROMET jednostavno društvo s ograničenom odgovornošću za trgovinu i usluge, Ružina 41, 31000 Osijek</item>
    </derivirana_varijabla>
  </DomainObject.Predmet.ProtuStrankaListFormatedWithAdress>
  <DomainObject.Predmet.ProtuStrankaListFormatedWithAdressOIB>
    <izvorni_sadrzaj>
      <item>FLEIS PROMET jednostavno društvo s ograničenom odgovornošću za trgovinu i usluge, OIB 21012373533, Ružina 41, 31000 Osijek</item>
    </izvorni_sadrzaj>
    <derivirana_varijabla naziv="DomainObject.Predmet.ProtuStrankaListFormatedWithAdressOIB_1">
      <item>FLEIS PROMET jednostavno društvo s ograničenom odgovornošću za trgovinu i usluge, OIB 21012373533, Ružina 41, 31000 Osijek</item>
    </derivirana_varijabla>
  </DomainObject.Predmet.ProtuStrankaListFormatedWithAdressOIB>
  <DomainObject.Predmet.ProtuStrankaListNazivFormated>
    <izvorni_sadrzaj>
      <item>FLEIS PROMET jednostavno društvo s ograničenom odgovornošću za trgovinu i usluge</item>
    </izvorni_sadrzaj>
    <derivirana_varijabla naziv="DomainObject.Predmet.ProtuStrankaListNazivFormated_1">
      <item>FLEIS PROMET jednostavno društvo s ograničenom odgovornošću za trgovinu i usluge</item>
    </derivirana_varijabla>
  </DomainObject.Predmet.ProtuStrankaListNazivFormated>
  <DomainObject.Predmet.ProtuStrankaListNazivFormatedOIB>
    <izvorni_sadrzaj>
      <item>FLEIS PROMET jednostavno društvo s ograničenom odgovornošću za trgovinu i usluge, OIB 21012373533</item>
    </izvorni_sadrzaj>
    <derivirana_varijabla naziv="DomainObject.Predmet.ProtuStrankaListNazivFormatedOIB_1">
      <item>FLEIS PROMET jednostavno društvo s ograničenom odgovornošću za trgovinu i usluge, OIB 21012373533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FLEIS PROMET jednostavno društvo s ograničenom odgovornošću za trgovinu i usluge</izvorni_sadrzaj>
    <derivirana_varijabla naziv="DomainObject.Predmet.ProtustrankaIDrugi_1">FLEIS PROMET jednostavno društvo s ograničenom odgovornošću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FLEIS PROMET jednostavno društvo s ograničenom odgovornošću za trgovinu i usluge, OIB 21012373533, Ružina 41, 31000 Osijek</izvorni_sadrzaj>
    <derivirana_varijabla naziv="DomainObject.Predmet.ProtustrankaIDrugiAdressOIB_1">FLEIS PROMET jednostavno društvo s ograničenom odgovornošću za trgovinu i usluge, OIB 21012373533,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FLEIS PROMET jednostavno društvo s ograničenom odgovornošću za trgovinu i usluge</item>
      <item>RH MF PU PODRUČNI URED OSIJEK</item>
    </izvorni_sadrzaj>
    <derivirana_varijabla naziv="DomainObject.Predmet.SudioniciListNaziv_1">
      <item>FLEIS PROMET jednostavno društvo s ograničenom odgovornošću za trgovinu i usluge</item>
      <item>RH MF PU PODRUČNI URED OSIJEK</item>
    </derivirana_varijabla>
  </DomainObject.Predmet.SudioniciListNaziv>
  <DomainObject.Predmet.SudioniciListAdressOIB>
    <izvorni_sadrzaj>
      <item>FLEIS PROMET jednostavno društvo s ograničenom odgovornošću za trgovinu i usluge, OIB 21012373533, Ružina 41,31000 Osijek</item>
      <item>RH MF PU PODRUČNI URED OSIJEK, OIB 18683136487</item>
    </izvorni_sadrzaj>
    <derivirana_varijabla naziv="DomainObject.Predmet.SudioniciListAdressOIB_1">
      <item>FLEIS PROMET jednostavno društvo s ograničenom odgovornošću za trgovinu i usluge, OIB 21012373533, Ružina 41,31000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21012373533</item>
      <item>, OIB 18683136487</item>
    </izvorni_sadrzaj>
    <derivirana_varijabla naziv="DomainObject.Predmet.SudioniciListNazivOIB_1">
      <item>, OIB 21012373533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D7F6E4-DEA9-4A0D-AF3B-BCD55198EB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934</properties:Words>
  <properties:Characters>4891</properties:Characters>
  <properties:Lines>157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2018-04-03T05:59:00Z</dcterms:created>
  <dc:creator>Korisnik</dc:creator>
  <cp:lastModifiedBy>Danijela Sekulić</cp:lastModifiedBy>
  <cp:lastPrinted>2018-04-03T05:58:00Z</cp:lastPrinted>
  <dcterms:modified xmlns:xsi="http://www.w3.org/2001/XMLSchema-instance" xsi:type="dcterms:W3CDTF">2018-04-03T05:59:00Z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PU-ON.docx)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