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efe94f" w14:paraId="3efe94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B3B10">
        <w:rPr>
          <w:rFonts w:hAnsi="Times New Roman" w:ascii="Times New Roman"/>
          <w:b/>
          <w:sz w:val="24"/>
          <w:szCs w:val="24"/>
        </w:rPr>
        <w:t>1099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B3B10">
        <w:rPr>
          <w:rFonts w:hAnsi="Times New Roman" w:ascii="Times New Roman"/>
          <w:sz w:val="24"/>
          <w:szCs w:val="24"/>
        </w:rPr>
        <w:t>1099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B3B10" w:rsidRPr="003B3B10">
        <w:rPr>
          <w:rFonts w:hAnsi="Times New Roman" w:ascii="Times New Roman"/>
          <w:sz w:val="24"/>
          <w:szCs w:val="24"/>
        </w:rPr>
        <w:t>QIU d.o.</w:t>
      </w:r>
      <w:r w:rsidR="003B3B10">
        <w:rPr>
          <w:rFonts w:hAnsi="Times New Roman" w:ascii="Times New Roman"/>
          <w:sz w:val="24"/>
          <w:szCs w:val="24"/>
        </w:rPr>
        <w:t>o.</w:t>
      </w:r>
      <w:r w:rsidR="00745893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B3B10" w:rsidRPr="003B3B10">
        <w:rPr>
          <w:rFonts w:hAnsi="Times New Roman" w:ascii="Times New Roman"/>
          <w:sz w:val="24"/>
          <w:szCs w:val="24"/>
        </w:rPr>
        <w:t>53926674552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1208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97798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2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12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12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12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2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12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12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12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QIU društvo s ograničenom odgovornošću za trgovinu zastupanog po punomoćniku Lijun Zhou</izvorni_sadrzaj>
    <derivirana_varijabla naziv="DomainObject.Predmet.ProtustrankaFormated_1">  QIU društvo s ograničenom odgovornošću za trgovinu zastupanog po punomoćniku Lijun Zhou</derivirana_varijabla>
  </DomainObject.Predmet.ProtustrankaFormated>
  <DomainObject.Predmet.ProtustrankaFormatedOIB>
    <izvorni_sadrzaj>  QIU društvo s ograničenom odgovornošću za trgovinu, OIB 53926674552 zastupanog po punomoćniku Lijun Zhou</izvorni_sadrzaj>
    <derivirana_varijabla naziv="DomainObject.Predmet.ProtustrankaFormatedOIB_1">  QIU društvo s ograničenom odgovornošću za trgovinu, OIB 53926674552 zastupanog po punomoćniku Lijun Zhou</derivirana_varijabla>
  </DomainObject.Predmet.ProtustrankaFormatedOIB>
  <DomainObject.Predmet.ProtustrankaFormatedWithAdress>
    <izvorni_sadrzaj> QIU društvo s ograničenom odgovornošću za trgovinu, III. Južna obala 11, 10000 Zagreb zastupanog po punomoćniku Lijun Zhou</izvorni_sadrzaj>
    <derivirana_varijabla naziv="DomainObject.Predmet.ProtustrankaFormatedWithAdress_1"> QIU društvo s ograničenom odgovornošću za trgovinu, III. Južna obala 11, 10000 Zagreb zastupanog po punomoćniku Lijun Zhou</derivirana_varijabla>
  </DomainObject.Predmet.ProtustrankaFormatedWithAdress>
  <DomainObject.Predmet.ProtustrankaFormatedWithAdressOIB>
    <izvorni_sadrzaj> QIU društvo s ograničenom odgovornošću za trgovinu, OIB 53926674552, III. Južna obala 11, 10000 Zagreb zastupanog po punomoćniku Lijun Zhou</izvorni_sadrzaj>
    <derivirana_varijabla naziv="DomainObject.Predmet.ProtustrankaFormatedWithAdressOIB_1"> QIU društvo s ograničenom odgovornošću za trgovinu, OIB 53926674552, III. Južna obala 11, 10000 Zagreb zastupanog po punomoćniku Lijun Zhou</derivirana_varijabla>
  </DomainObject.Predmet.ProtustrankaFormatedWithAdressOIB>
  <DomainObject.Predmet.ProtustrankaWithAdress>
    <izvorni_sadrzaj>QIU društvo s ograničenom odgovornošću za trgovinu III. Južna obala 11, 10000 Zagreb</izvorni_sadrzaj>
    <derivirana_varijabla naziv="DomainObject.Predmet.ProtustrankaWithAdress_1">QIU društvo s ograničenom odgovornošću za trgovinu III. Južna obala 11, 10000 Zagreb</derivirana_varijabla>
  </DomainObject.Predmet.ProtustrankaWithAdress>
  <DomainObject.Predmet.ProtustrankaWithAdressOIB>
    <izvorni_sadrzaj>QIU društvo s ograničenom odgovornošću za trgovinu, OIB 53926674552, III. Južna obala 11, 10000 Zagreb</izvorni_sadrzaj>
    <derivirana_varijabla naziv="DomainObject.Predmet.ProtustrankaWithAdressOIB_1">QIU društvo s ograničenom odgovornošću za trgovinu, OIB 53926674552, III. Južna obala 11, 10000 Zagreb</derivirana_varijabla>
  </DomainObject.Predmet.ProtustrankaWithAdressOIB>
  <DomainObject.Predmet.ProtustrankaNazivFormated>
    <izvorni_sadrzaj>QIU društvo s ograničenom odgovornošću za trgovinu</izvorni_sadrzaj>
    <derivirana_varijabla naziv="DomainObject.Predmet.ProtustrankaNazivFormated_1">QIU društvo s ograničenom odgovornošću za trgovinu</derivirana_varijabla>
  </DomainObject.Predmet.ProtustrankaNazivFormated>
  <DomainObject.Predmet.ProtustrankaNazivFormatedOIB>
    <izvorni_sadrzaj>QIU društvo s ograničenom odgovornošću za trgovinu, OIB 53926674552</izvorni_sadrzaj>
    <derivirana_varijabla naziv="DomainObject.Predmet.ProtustrankaNazivFormatedOIB_1">QIU društvo s ograničenom odgovornošću za trgovinu, OIB 53926674552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QIU društvo s ograničenom odgovornošću za trgovinu zastupanog po punomoćniku Lijun Zhou</item>
    </izvorni_sadrzaj>
    <derivirana_varijabla naziv="DomainObject.Predmet.ProtuStrankaListFormated_1">
      <item>QIU društvo s ograničenom odgovornošću za trgovinu zastupanog po punomoćniku Lijun Zhou</item>
    </derivirana_varijabla>
  </DomainObject.Predmet.ProtuStrankaListFormated>
  <DomainObject.Predmet.ProtuStrankaListFormatedOIB>
    <izvorni_sadrzaj>
      <item>QIU društvo s ograničenom odgovornošću za trgovinu, OIB 53926674552 zastupanog po punomoćniku Lijun Zhou</item>
    </izvorni_sadrzaj>
    <derivirana_varijabla naziv="DomainObject.Predmet.ProtuStrankaListFormatedOIB_1">
      <item>QIU društvo s ograničenom odgovornošću za trgovinu, OIB 53926674552 zastupanog po punomoćniku Lijun Zhou</item>
    </derivirana_varijabla>
  </DomainObject.Predmet.ProtuStrankaListFormatedOIB>
  <DomainObject.Predmet.ProtuStrankaListFormatedWithAdress>
    <izvorni_sadrzaj>
      <item>QIU društvo s ograničenom odgovornošću za trgovinu, III. Južna obala 11, 10000 Zagreb zastupanog po punomoćniku Lijun Zhou</item>
    </izvorni_sadrzaj>
    <derivirana_varijabla naziv="DomainObject.Predmet.ProtuStrankaListFormatedWithAdress_1">
      <item>QIU društvo s ograničenom odgovornošću za trgovinu, III. Južna obala 11, 10000 Zagreb zastupanog po punomoćniku Lijun Zhou</item>
    </derivirana_varijabla>
  </DomainObject.Predmet.ProtuStrankaListFormatedWithAdress>
  <DomainObject.Predmet.ProtuStrankaListFormatedWithAdressOIB>
    <izvorni_sadrzaj>
      <item>QIU društvo s ograničenom odgovornošću za trgovinu, OIB 53926674552, III. Južna obala 11, 10000 Zagreb zastupanog po punomoćniku Lijun Zhou</item>
    </izvorni_sadrzaj>
    <derivirana_varijabla naziv="DomainObject.Predmet.ProtuStrankaListFormatedWithAdressOIB_1">
      <item>QIU društvo s ograničenom odgovornošću za trgovinu, OIB 53926674552, III. Južna obala 11, 10000 Zagreb zastupanog po punomoćniku Lijun Zhou</item>
    </derivirana_varijabla>
  </DomainObject.Predmet.ProtuStrankaListFormatedWithAdressOIB>
  <DomainObject.Predmet.ProtuStrankaListNazivFormated>
    <izvorni_sadrzaj>
      <item>QIU društvo s ograničenom odgovornošću za trgovinu</item>
    </izvorni_sadrzaj>
    <derivirana_varijabla naziv="DomainObject.Predmet.ProtuStrankaListNazivFormated_1">
      <item>QIU društvo s ograničenom odgovornošću za trgovinu</item>
    </derivirana_varijabla>
  </DomainObject.Predmet.ProtuStrankaListNazivFormated>
  <DomainObject.Predmet.ProtuStrankaListNazivFormatedOIB>
    <izvorni_sadrzaj>
      <item>QIU društvo s ograničenom odgovornošću za trgovinu, OIB 53926674552</item>
    </izvorni_sadrzaj>
    <derivirana_varijabla naziv="DomainObject.Predmet.ProtuStrankaListNazivFormatedOIB_1">
      <item>QIU društvo s ograničenom odgovornošću za trgovinu, OIB 53926674552</item>
    </derivirana_varijabla>
  </DomainObject.Predmet.ProtuStrankaListNazivFormatedOIB>
  <DomainObject.Predmet.OstaliListFormated>
    <izvorni_sadrzaj>
      <item>Lijun Zhou punomoćnik sudionika u postupku QIU društvo s ograničenom odgovornošću za trgovinu</item>
    </izvorni_sadrzaj>
    <derivirana_varijabla naziv="DomainObject.Predmet.OstaliListFormated_1">
      <item>Lijun Zhou punomoćnik sudionika u postupku QIU društvo s ograničenom odgovornošću za trgovinu</item>
    </derivirana_varijabla>
  </DomainObject.Predmet.OstaliListFormated>
  <DomainObject.Predmet.OstaliListFormatedOIB>
    <izvorni_sadrzaj>
      <item>Lijun Zhou, OIB 20654810963 punomoćnik sudionika u postupku QIU društvo s ograničenom odgovornošću za trgovinu</item>
    </izvorni_sadrzaj>
    <derivirana_varijabla naziv="DomainObject.Predmet.OstaliListFormatedOIB_1">
      <item>Lijun Zhou, OIB 20654810963 punomoćnik sudionika u postupku QIU društvo s ograničenom odgovornošću za trgovinu</item>
    </derivirana_varijabla>
  </DomainObject.Predmet.OstaliListFormatedOIB>
  <DomainObject.Predmet.OstaliListFormatedWithAdress>
    <izvorni_sadrzaj>
      <item>Lijun Zhou, Ii.kozari Put 1, 10000 Zagreb punomoćnik sudionika u postupku QIU društvo s ograničenom odgovornošću za trgovinu</item>
    </izvorni_sadrzaj>
    <derivirana_varijabla naziv="DomainObject.Predmet.OstaliListFormatedWithAdress_1">
      <item>Lijun Zhou, Ii.kozari Put 1, 10000 Zagreb punomoćnik sudionika u postupku QIU društvo s ograničenom odgovornošću za trgovinu</item>
    </derivirana_varijabla>
  </DomainObject.Predmet.OstaliListFormatedWithAdress>
  <DomainObject.Predmet.OstaliListFormatedWithAdressOIB>
    <izvorni_sadrzaj>
      <item>Lijun Zhou, OIB 20654810963, Ii.kozari Put 1, 10000 Zagreb punomoćnik sudionika u postupku QIU društvo s ograničenom odgovornošću za trgovinu</item>
    </izvorni_sadrzaj>
    <derivirana_varijabla naziv="DomainObject.Predmet.OstaliListFormatedWithAdressOIB_1">
      <item>Lijun Zhou, OIB 20654810963, Ii.kozari Put 1, 10000 Zagreb punomoćnik sudionika u postupku QIU društvo s ograničenom odgovornošću za trgovinu</item>
    </derivirana_varijabla>
  </DomainObject.Predmet.OstaliListFormatedWithAdressOIB>
  <DomainObject.Predmet.OstaliListNazivFormated>
    <izvorni_sadrzaj>
      <item>Lijun Zhou</item>
    </izvorni_sadrzaj>
    <derivirana_varijabla naziv="DomainObject.Predmet.OstaliListNazivFormated_1">
      <item>Lijun Zhou</item>
    </derivirana_varijabla>
  </DomainObject.Predmet.OstaliListNazivFormated>
  <DomainObject.Predmet.OstaliListNazivFormatedOIB>
    <izvorni_sadrzaj>
      <item>Lijun Zhou, OIB 20654810963</item>
    </izvorni_sadrzaj>
    <derivirana_varijabla naziv="DomainObject.Predmet.OstaliListNazivFormatedOIB_1">
      <item>Lijun Zhou, OIB 20654810963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QIU društvo s ograničenom odgovornošću za trgovinu</izvorni_sadrzaj>
    <derivirana_varijabla naziv="DomainObject.Predmet.ProtustrankaIDrugi_1">QIU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QIU društvo s ograničenom odgovornošću za trgovinu, OIB 53926674552, III. Južna obala 11, 10000 Zagreb</izvorni_sadrzaj>
    <derivirana_varijabla naziv="DomainObject.Predmet.ProtustrankaIDrugiAdressOIB_1">QIU društvo s ograničenom odgovornošću za trgovinu, OIB 53926674552, III.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QIU društvo s ograničenom odgovornošću za trgovinu</item>
      <item>Lijun Zhou</item>
    </izvorni_sadrzaj>
    <derivirana_varijabla naziv="DomainObject.Predmet.SudioniciListNaziv_1">
      <item>FINA Regionalni centar Zagreb</item>
      <item>QIU društvo s ograničenom odgovornošću za trgovinu</item>
      <item>Lijun Zhou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QIU društvo s ograničenom odgovornošću za trgovinu, OIB 53926674552, III. Južna obala 11,10000 Zagreb</item>
      <item>Lijun Zhou, OIB 20654810963, Ii.kozari Put 1,10000 Zagreb</item>
    </izvorni_sadrzaj>
    <derivirana_varijabla naziv="DomainObject.Predmet.SudioniciListAdressOIB_1">
      <item>FINA Regionalni centar Zagreb, OIB 85821130368, Trg svibanjskih žrtava 1995. br. 1,10000 Zagreb</item>
      <item>QIU društvo s ograničenom odgovornošću za trgovinu, OIB 53926674552, III. Južna obala 11,10000 Zagreb</item>
      <item>Lijun Zhou, OIB 20654810963, Ii.kozari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53926674552</item>
      <item>, OIB 20654810963</item>
    </izvorni_sadrzaj>
    <derivirana_varijabla naziv="DomainObject.Predmet.SudioniciListNazivOIB_1">
      <item>, OIB 85821130368</item>
      <item>, OIB 53926674552</item>
      <item>, OIB 20654810963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2016-04-15T12:21:00Z</cp:lastPrinted>
  <dcterms:modified xmlns:xsi="http://www.w3.org/2001/XMLSchema-instance" xsi:type="dcterms:W3CDTF">2016-04-15T12:25:00Z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