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93d40" w14:paraId="b793d40" w:rsidRDefault="00F33405" w:rsidP="00F33405" w:rsidR="00F33405" w:rsidRPr="00D42EF9">
      <w:pPr>
        <w:jc w:val="right"/>
        <w15:collapsed w:val="false"/>
      </w:pPr>
      <w:bookmarkStart w:name="_GoBack" w:id="0"/>
      <w:bookmarkEnd w:id="0"/>
    </w:p>
    <w:p w:rsidRDefault="00940C27" w:rsidP="00940C27" w:rsidR="00940C27" w:rsidRPr="00940C27">
      <w:pPr>
        <w:ind w:firstLine="708"/>
        <w:rPr>
          <w:rFonts w:hAnsi="Arial" w:ascii="Arial"/>
          <w:b/>
          <w:lang w:eastAsia="en-US"/>
        </w:rPr>
      </w:pPr>
      <w:r w:rsidRPr="00940C27">
        <w:rPr>
          <w:rFonts w:hAnsi="Arial" w:ascii="Arial"/>
          <w:b/>
          <w:noProof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0C27" w:rsidP="00940C27" w:rsidR="00940C27" w:rsidRPr="00940C27">
      <w:pPr>
        <w:rPr>
          <w:lang w:eastAsia="en-US"/>
        </w:rPr>
      </w:pPr>
      <w:r w:rsidRPr="00940C27">
        <w:rPr>
          <w:rFonts w:eastAsia="MS Mincho"/>
          <w:lang w:eastAsia="en-US"/>
        </w:rPr>
        <w:t xml:space="preserve">  REPUBLIKA HRVATSKA</w:t>
      </w:r>
    </w:p>
    <w:p w:rsidRDefault="00940C27" w:rsidP="00940C27" w:rsidR="00940C27" w:rsidRPr="00940C27">
      <w:pPr>
        <w:rPr>
          <w:lang w:eastAsia="en-US"/>
        </w:rPr>
      </w:pPr>
      <w:r w:rsidRPr="00940C27">
        <w:rPr>
          <w:rFonts w:eastAsia="MS Mincho"/>
          <w:lang w:eastAsia="en-US"/>
        </w:rPr>
        <w:t>TRGOVAČKI SUD U RIJECI</w:t>
      </w:r>
    </w:p>
    <w:p w:rsidRDefault="00940C27" w:rsidP="00940C27" w:rsidR="00940C27" w:rsidRPr="00940C27">
      <w:pPr>
        <w:rPr>
          <w:rFonts w:eastAsia="MS Mincho"/>
          <w:lang w:eastAsia="en-US"/>
        </w:rPr>
      </w:pPr>
      <w:r w:rsidRPr="00940C27">
        <w:rPr>
          <w:rFonts w:eastAsia="MS Mincho"/>
          <w:lang w:eastAsia="en-US"/>
        </w:rPr>
        <w:t xml:space="preserve">     Rijeka, Zadarska 1 i 3 </w:t>
      </w:r>
    </w:p>
    <w:p w:rsidRDefault="008E57E2" w:rsidP="00E63781" w:rsidR="008E57E2">
      <w:pPr>
        <w:tabs>
          <w:tab w:pos="7129" w:val="left"/>
        </w:tabs>
      </w:pPr>
    </w:p>
    <w:p w:rsidRDefault="00E63781" w:rsidP="00E63781" w:rsidR="00E63781" w:rsidRPr="00D42EF9">
      <w:pPr>
        <w:tabs>
          <w:tab w:pos="7129" w:val="left"/>
        </w:tabs>
        <w:jc w:val="right"/>
      </w:pPr>
      <w:r w:rsidRPr="0072691D">
        <w:t>Posl.br. 14 St-</w:t>
      </w:r>
      <w:r>
        <w:rPr>
          <w:bCs/>
        </w:rPr>
        <w:t>190/2016-65</w:t>
      </w:r>
    </w:p>
    <w:p w:rsidRDefault="004D5C4D" w:rsidP="00F33405" w:rsidR="004D5C4D" w:rsidRPr="00D42EF9"/>
    <w:p w:rsidRDefault="00030800" w:rsidP="00F33405" w:rsidR="00030800">
      <w:pPr>
        <w:pStyle w:val="Naslov1"/>
        <w:rPr>
          <w:b w:val="false"/>
          <w:sz w:val="24"/>
          <w:szCs w:val="24"/>
        </w:rPr>
      </w:pPr>
      <w:r w:rsidRPr="00D42EF9">
        <w:rPr>
          <w:b w:val="false"/>
          <w:sz w:val="24"/>
          <w:szCs w:val="24"/>
        </w:rPr>
        <w:t>R E P U B L I K A    H R V A T S K A</w:t>
      </w:r>
    </w:p>
    <w:p w:rsidRDefault="00E63781" w:rsidP="00E63781" w:rsidR="00E63781" w:rsidRPr="00E63781">
      <w:pPr>
        <w:rPr>
          <w:lang w:eastAsia="en-US"/>
        </w:rPr>
      </w:pPr>
    </w:p>
    <w:p w:rsidRDefault="00F33405" w:rsidP="00F33405" w:rsidR="00F33405" w:rsidRPr="00D42EF9">
      <w:pPr>
        <w:pStyle w:val="Naslov1"/>
        <w:rPr>
          <w:b w:val="false"/>
          <w:sz w:val="24"/>
          <w:szCs w:val="24"/>
        </w:rPr>
      </w:pPr>
      <w:r w:rsidRPr="00D42EF9">
        <w:rPr>
          <w:b w:val="false"/>
          <w:sz w:val="24"/>
          <w:szCs w:val="24"/>
        </w:rPr>
        <w:t>R</w:t>
      </w:r>
      <w:r w:rsidR="000C7249" w:rsidRPr="00D42EF9">
        <w:rPr>
          <w:b w:val="false"/>
          <w:sz w:val="24"/>
          <w:szCs w:val="24"/>
        </w:rPr>
        <w:t xml:space="preserve"> </w:t>
      </w:r>
      <w:r w:rsidRPr="00D42EF9">
        <w:rPr>
          <w:b w:val="false"/>
          <w:sz w:val="24"/>
          <w:szCs w:val="24"/>
        </w:rPr>
        <w:t>J</w:t>
      </w:r>
      <w:r w:rsidR="000C7249" w:rsidRPr="00D42EF9">
        <w:rPr>
          <w:b w:val="false"/>
          <w:sz w:val="24"/>
          <w:szCs w:val="24"/>
        </w:rPr>
        <w:t xml:space="preserve"> </w:t>
      </w:r>
      <w:r w:rsidRPr="00D42EF9">
        <w:rPr>
          <w:b w:val="false"/>
          <w:sz w:val="24"/>
          <w:szCs w:val="24"/>
        </w:rPr>
        <w:t>E</w:t>
      </w:r>
      <w:r w:rsidR="000C7249" w:rsidRPr="00D42EF9">
        <w:rPr>
          <w:b w:val="false"/>
          <w:sz w:val="24"/>
          <w:szCs w:val="24"/>
        </w:rPr>
        <w:t xml:space="preserve"> </w:t>
      </w:r>
      <w:r w:rsidRPr="00D42EF9">
        <w:rPr>
          <w:b w:val="false"/>
          <w:sz w:val="24"/>
          <w:szCs w:val="24"/>
        </w:rPr>
        <w:t>Š</w:t>
      </w:r>
      <w:r w:rsidR="000C7249" w:rsidRPr="00D42EF9">
        <w:rPr>
          <w:b w:val="false"/>
          <w:sz w:val="24"/>
          <w:szCs w:val="24"/>
        </w:rPr>
        <w:t xml:space="preserve"> </w:t>
      </w:r>
      <w:r w:rsidRPr="00D42EF9">
        <w:rPr>
          <w:b w:val="false"/>
          <w:sz w:val="24"/>
          <w:szCs w:val="24"/>
        </w:rPr>
        <w:t>E</w:t>
      </w:r>
      <w:r w:rsidR="000C7249" w:rsidRPr="00D42EF9">
        <w:rPr>
          <w:b w:val="false"/>
          <w:sz w:val="24"/>
          <w:szCs w:val="24"/>
        </w:rPr>
        <w:t xml:space="preserve"> </w:t>
      </w:r>
      <w:r w:rsidRPr="00D42EF9">
        <w:rPr>
          <w:b w:val="false"/>
          <w:sz w:val="24"/>
          <w:szCs w:val="24"/>
        </w:rPr>
        <w:t>N</w:t>
      </w:r>
      <w:r w:rsidR="000C7249" w:rsidRPr="00D42EF9">
        <w:rPr>
          <w:b w:val="false"/>
          <w:sz w:val="24"/>
          <w:szCs w:val="24"/>
        </w:rPr>
        <w:t xml:space="preserve"> </w:t>
      </w:r>
      <w:r w:rsidRPr="00D42EF9">
        <w:rPr>
          <w:b w:val="false"/>
          <w:sz w:val="24"/>
          <w:szCs w:val="24"/>
        </w:rPr>
        <w:t>J</w:t>
      </w:r>
      <w:r w:rsidR="000C7249" w:rsidRPr="00D42EF9">
        <w:rPr>
          <w:b w:val="false"/>
          <w:sz w:val="24"/>
          <w:szCs w:val="24"/>
        </w:rPr>
        <w:t xml:space="preserve"> </w:t>
      </w:r>
      <w:r w:rsidRPr="00D42EF9">
        <w:rPr>
          <w:b w:val="false"/>
          <w:sz w:val="24"/>
          <w:szCs w:val="24"/>
        </w:rPr>
        <w:t>E</w:t>
      </w:r>
    </w:p>
    <w:p w:rsidRDefault="002A0A36" w:rsidP="00F33405" w:rsidR="002A0A36" w:rsidRPr="00D42EF9"/>
    <w:p w:rsidRDefault="00F33405" w:rsidP="00D42EF9" w:rsidR="0024217C">
      <w:pPr>
        <w:ind w:firstLine="720"/>
        <w:jc w:val="both"/>
      </w:pPr>
      <w:r w:rsidRPr="00D42EF9">
        <w:t xml:space="preserve">Trgovački sud u Rijeci, po stečajnom sucu Veri Jelenović, </w:t>
      </w:r>
      <w:r w:rsidR="00382FE8" w:rsidRPr="00D42EF9">
        <w:t xml:space="preserve">u </w:t>
      </w:r>
      <w:r w:rsidR="0091489C" w:rsidRPr="00D42EF9">
        <w:t xml:space="preserve">stečajnom postupku nad dužnikom </w:t>
      </w:r>
      <w:r w:rsidR="00E356F9" w:rsidRPr="00D42EF9">
        <w:rPr>
          <w:bCs/>
        </w:rPr>
        <w:t>BITECHNI</w:t>
      </w:r>
      <w:r w:rsidR="00E356F9" w:rsidRPr="00D42EF9">
        <w:t>QUE d. o. o. za trgovinu i usluge Kukuljanovo, Kukuljanovo 313, OIB: 26787377655, MBS: 040045664</w:t>
      </w:r>
      <w:r w:rsidR="0091489C" w:rsidRPr="00D42EF9">
        <w:t>,</w:t>
      </w:r>
      <w:r w:rsidR="005D1F3F" w:rsidRPr="00D42EF9">
        <w:rPr>
          <w:bCs/>
        </w:rPr>
        <w:t xml:space="preserve"> </w:t>
      </w:r>
      <w:r w:rsidRPr="00D42EF9">
        <w:t>na</w:t>
      </w:r>
      <w:r w:rsidR="006C3491" w:rsidRPr="00D42EF9">
        <w:t>kon</w:t>
      </w:r>
      <w:r w:rsidRPr="00D42EF9">
        <w:t xml:space="preserve"> ispitno</w:t>
      </w:r>
      <w:r w:rsidR="006C3491" w:rsidRPr="00D42EF9">
        <w:t>g</w:t>
      </w:r>
      <w:r w:rsidRPr="00D42EF9">
        <w:t xml:space="preserve"> ročišt</w:t>
      </w:r>
      <w:r w:rsidR="006C3491" w:rsidRPr="00D42EF9">
        <w:t>a</w:t>
      </w:r>
      <w:r w:rsidRPr="00D42EF9">
        <w:t xml:space="preserve"> održano</w:t>
      </w:r>
      <w:r w:rsidR="006C3491" w:rsidRPr="00D42EF9">
        <w:t>g</w:t>
      </w:r>
      <w:r w:rsidRPr="00D42EF9">
        <w:t xml:space="preserve"> dana </w:t>
      </w:r>
      <w:r w:rsidR="00E356F9" w:rsidRPr="00D42EF9">
        <w:t>12. srpnja</w:t>
      </w:r>
      <w:r w:rsidR="00085B8C" w:rsidRPr="00D42EF9">
        <w:t xml:space="preserve"> 2017</w:t>
      </w:r>
      <w:r w:rsidR="00E356F9" w:rsidRPr="00D42EF9">
        <w:t xml:space="preserve">., dana </w:t>
      </w:r>
      <w:r w:rsidR="00291425" w:rsidRPr="00D42EF9">
        <w:t>20</w:t>
      </w:r>
      <w:r w:rsidR="00E356F9" w:rsidRPr="00D42EF9">
        <w:t>. studenoga 2017.</w:t>
      </w:r>
    </w:p>
    <w:p w:rsidRDefault="002A0A36" w:rsidP="00D42EF9" w:rsidR="002A0A36" w:rsidRPr="00D42EF9">
      <w:pPr>
        <w:ind w:firstLine="720"/>
        <w:jc w:val="both"/>
      </w:pPr>
    </w:p>
    <w:p w:rsidRDefault="00F33405" w:rsidP="00F33405" w:rsidR="00F33405" w:rsidRPr="00D42EF9">
      <w:pPr>
        <w:jc w:val="center"/>
      </w:pPr>
      <w:r w:rsidRPr="00D42EF9">
        <w:t>r i j e š i o  j e</w:t>
      </w:r>
    </w:p>
    <w:p w:rsidRDefault="00F33405" w:rsidP="00F33405" w:rsidR="00F33405" w:rsidRPr="00D42EF9">
      <w:pPr>
        <w:jc w:val="center"/>
      </w:pPr>
    </w:p>
    <w:p w:rsidRDefault="00F33405" w:rsidP="00F33405" w:rsidR="00F33405" w:rsidRPr="00D42EF9">
      <w:pPr>
        <w:jc w:val="both"/>
      </w:pPr>
      <w:r w:rsidRPr="00D42EF9">
        <w:tab/>
        <w:t>I. Utvrđene su tražbine sljedećih vjerovnika viših isplatnih redova:</w:t>
      </w:r>
    </w:p>
    <w:p w:rsidRDefault="006E3696" w:rsidP="006E3696" w:rsidR="006E3696" w:rsidRPr="00D42EF9">
      <w:pPr>
        <w:rPr>
          <w:bCs/>
        </w:rPr>
      </w:pPr>
      <w:r w:rsidRPr="00D42EF9">
        <w:rPr>
          <w:bCs/>
        </w:rPr>
        <w:t>prvi viši isplatni red</w:t>
      </w:r>
    </w:p>
    <w:p w:rsidRDefault="00E356F9" w:rsidP="00D42EF9" w:rsidR="006E3696" w:rsidRPr="00D42EF9">
      <w:pPr>
        <w:ind w:left="120"/>
        <w:rPr>
          <w:bCs/>
        </w:rPr>
      </w:pPr>
      <w:r w:rsidRPr="00D42EF9">
        <w:t>Miroljub Božović,  Dr. Ante Mandića 14, Opatija, OIB: 11030834476</w:t>
      </w:r>
      <w:r w:rsidR="002507D5" w:rsidRPr="00D42EF9">
        <w:t xml:space="preserve">       </w:t>
      </w:r>
      <w:r w:rsidR="00D42EF9">
        <w:t xml:space="preserve">      </w:t>
      </w:r>
      <w:r w:rsidRPr="00D42EF9">
        <w:t xml:space="preserve">103.858,37 </w:t>
      </w:r>
      <w:r w:rsidR="0091489C" w:rsidRPr="00D42EF9">
        <w:t>kn</w:t>
      </w:r>
    </w:p>
    <w:p w:rsidRDefault="00E356F9" w:rsidP="00F33405" w:rsidR="00E356F9" w:rsidRPr="00D42EF9"/>
    <w:p w:rsidRDefault="00F33405" w:rsidP="00E356F9" w:rsidR="00E356F9" w:rsidRPr="00D42EF9">
      <w:pPr>
        <w:rPr>
          <w:bCs/>
        </w:rPr>
      </w:pPr>
      <w:r w:rsidRPr="00D42EF9">
        <w:rPr>
          <w:bCs/>
        </w:rPr>
        <w:t>drugi viši isplatni red</w:t>
      </w:r>
    </w:p>
    <w:p w:rsidRDefault="00E356F9" w:rsidP="00E356F9" w:rsidR="00556944" w:rsidRPr="00D42EF9">
      <w:r w:rsidRPr="00D42EF9">
        <w:rPr>
          <w:bCs/>
        </w:rPr>
        <w:t xml:space="preserve">  </w:t>
      </w:r>
      <w:r w:rsidRPr="00D42EF9">
        <w:t>1. Raiffeisenbank Austria d.d. Zagreb, Magazinska cesta 69, OIB: 53056966535</w:t>
      </w:r>
      <w:r w:rsidR="002507D5" w:rsidRPr="00D42EF9">
        <w:t xml:space="preserve">  </w:t>
      </w:r>
    </w:p>
    <w:p w:rsidRDefault="002507D5" w:rsidP="00556944" w:rsidR="004C0FF1" w:rsidRPr="00D42EF9">
      <w:pPr>
        <w:jc w:val="right"/>
        <w:rPr>
          <w:bCs/>
        </w:rPr>
      </w:pPr>
      <w:r w:rsidRPr="00D42EF9">
        <w:t xml:space="preserve">     </w:t>
      </w:r>
      <w:r w:rsidR="00AE1B00" w:rsidRPr="00D42EF9">
        <w:t xml:space="preserve">          </w:t>
      </w:r>
      <w:r w:rsidR="00C237F1" w:rsidRPr="00D42EF9">
        <w:t xml:space="preserve"> </w:t>
      </w:r>
      <w:r w:rsidR="00E356F9" w:rsidRPr="00D42EF9">
        <w:t xml:space="preserve">22.309.552,87 </w:t>
      </w:r>
      <w:r w:rsidR="00C237F1" w:rsidRPr="00D42EF9">
        <w:t>kn</w:t>
      </w:r>
      <w:r w:rsidR="005D1F3F" w:rsidRPr="00D42EF9">
        <w:rPr>
          <w:bCs/>
        </w:rPr>
        <w:t xml:space="preserve"> </w:t>
      </w:r>
    </w:p>
    <w:p w:rsidRDefault="00F33405" w:rsidP="00E356F9" w:rsidR="00556944" w:rsidRPr="00D42EF9">
      <w:r w:rsidRPr="00D42EF9">
        <w:t xml:space="preserve"> </w:t>
      </w:r>
      <w:r w:rsidR="003503FE" w:rsidRPr="00D42EF9">
        <w:t xml:space="preserve"> </w:t>
      </w:r>
      <w:r w:rsidR="0072227A" w:rsidRPr="00D42EF9">
        <w:t>2</w:t>
      </w:r>
      <w:r w:rsidRPr="00D42EF9">
        <w:t xml:space="preserve">. </w:t>
      </w:r>
      <w:r w:rsidR="00E356F9" w:rsidRPr="00D42EF9">
        <w:t xml:space="preserve">Komunalno društvo ČISTOĆA d. o. o. za održavanje čistoće i gospodarenje otpadom </w:t>
      </w:r>
    </w:p>
    <w:p w:rsidRDefault="00556944" w:rsidP="00E356F9" w:rsidR="00F33405" w:rsidRPr="00D42EF9">
      <w:r w:rsidRPr="00D42EF9">
        <w:t xml:space="preserve">      </w:t>
      </w:r>
      <w:r w:rsidR="00E356F9" w:rsidRPr="00D42EF9">
        <w:t>Rijeka, Dolac 14, OIB: 06531901714</w:t>
      </w:r>
      <w:r w:rsidR="002507D5" w:rsidRPr="00D42EF9">
        <w:t xml:space="preserve">         </w:t>
      </w:r>
      <w:r w:rsidRPr="00D42EF9">
        <w:t xml:space="preserve">                                                      </w:t>
      </w:r>
      <w:r w:rsidR="003503FE" w:rsidRPr="00D42EF9">
        <w:t xml:space="preserve"> </w:t>
      </w:r>
      <w:r w:rsidR="00E356F9" w:rsidRPr="00D42EF9">
        <w:t xml:space="preserve">59.519,67 </w:t>
      </w:r>
      <w:r w:rsidR="00F33405" w:rsidRPr="00D42EF9">
        <w:t>kn</w:t>
      </w:r>
    </w:p>
    <w:p w:rsidRDefault="00556944" w:rsidP="00556944" w:rsidR="00556944" w:rsidRPr="00D42EF9">
      <w:pPr>
        <w:ind w:left="120"/>
      </w:pPr>
      <w:r w:rsidRPr="00D42EF9">
        <w:t xml:space="preserve">3. </w:t>
      </w:r>
      <w:r w:rsidR="00E356F9" w:rsidRPr="00D42EF9">
        <w:t xml:space="preserve">KOVINOPLASTIKA- ZAGREB društvo s ograničenom odgovornošću za trgovinu </w:t>
      </w:r>
    </w:p>
    <w:p w:rsidRDefault="00E356F9" w:rsidP="00556944" w:rsidR="00E030EC" w:rsidRPr="00D42EF9">
      <w:pPr>
        <w:pStyle w:val="Odlomakpopisa"/>
        <w:ind w:left="480"/>
      </w:pPr>
      <w:r w:rsidRPr="00D42EF9">
        <w:t>Zagreb, Kovinska 29, OIB: 32160741547</w:t>
      </w:r>
      <w:r w:rsidR="006B60AD" w:rsidRPr="00D42EF9">
        <w:t xml:space="preserve">              </w:t>
      </w:r>
      <w:r w:rsidR="00556944" w:rsidRPr="00D42EF9">
        <w:t xml:space="preserve">                                  </w:t>
      </w:r>
      <w:r w:rsidR="006B60AD" w:rsidRPr="00D42EF9">
        <w:t xml:space="preserve">        </w:t>
      </w:r>
      <w:r w:rsidR="00E030EC" w:rsidRPr="00D42EF9">
        <w:t xml:space="preserve"> </w:t>
      </w:r>
      <w:r w:rsidRPr="00D42EF9">
        <w:t xml:space="preserve">5.968,66 </w:t>
      </w:r>
      <w:r w:rsidR="00E030EC" w:rsidRPr="00D42EF9">
        <w:t>kn</w:t>
      </w:r>
    </w:p>
    <w:p w:rsidRDefault="0091489C" w:rsidP="00E356F9" w:rsidR="00556944" w:rsidRPr="00D42EF9">
      <w:r w:rsidRPr="00D42EF9">
        <w:t xml:space="preserve">  </w:t>
      </w:r>
      <w:r w:rsidR="00E356F9" w:rsidRPr="00D42EF9">
        <w:t>4</w:t>
      </w:r>
      <w:r w:rsidRPr="00D42EF9">
        <w:t xml:space="preserve">. </w:t>
      </w:r>
      <w:r w:rsidR="00E356F9" w:rsidRPr="00D42EF9">
        <w:t xml:space="preserve">HEP ELEKTRA d.o.o. za opskrbu električnom energijom Zagreb, Ulica grada Vukovara </w:t>
      </w:r>
    </w:p>
    <w:p w:rsidRDefault="00556944" w:rsidP="00E356F9" w:rsidR="0091489C" w:rsidRPr="00D42EF9">
      <w:r w:rsidRPr="00D42EF9">
        <w:t xml:space="preserve">      </w:t>
      </w:r>
      <w:r w:rsidR="00E356F9" w:rsidRPr="00D42EF9">
        <w:t>37, OIB: 43965974818</w:t>
      </w:r>
      <w:r w:rsidR="002507D5" w:rsidRPr="00D42EF9">
        <w:t xml:space="preserve">    </w:t>
      </w:r>
      <w:r w:rsidR="0091489C" w:rsidRPr="00D42EF9">
        <w:t xml:space="preserve">     </w:t>
      </w:r>
      <w:r w:rsidR="006B60AD" w:rsidRPr="00D42EF9">
        <w:t xml:space="preserve">                     </w:t>
      </w:r>
      <w:r w:rsidRPr="00D42EF9">
        <w:t xml:space="preserve">                                 </w:t>
      </w:r>
      <w:r w:rsidR="006B60AD" w:rsidRPr="00D42EF9">
        <w:t xml:space="preserve">                  </w:t>
      </w:r>
      <w:r w:rsidR="0091489C" w:rsidRPr="00D42EF9">
        <w:t xml:space="preserve">      </w:t>
      </w:r>
      <w:r w:rsidR="00E356F9" w:rsidRPr="00D42EF9">
        <w:t xml:space="preserve">16.094,06 </w:t>
      </w:r>
      <w:r w:rsidR="0091489C" w:rsidRPr="00D42EF9">
        <w:t>kn</w:t>
      </w:r>
    </w:p>
    <w:p w:rsidRDefault="0091489C" w:rsidP="0091489C" w:rsidR="00556944" w:rsidRPr="00D42EF9">
      <w:r w:rsidRPr="00D42EF9">
        <w:t xml:space="preserve">  </w:t>
      </w:r>
      <w:r w:rsidR="00E356F9" w:rsidRPr="00D42EF9">
        <w:t>5</w:t>
      </w:r>
      <w:r w:rsidRPr="00D42EF9">
        <w:t xml:space="preserve">. </w:t>
      </w:r>
      <w:r w:rsidR="00E356F9" w:rsidRPr="00D42EF9">
        <w:t xml:space="preserve">CANDY HOOVER ZAGREB d.o.o. za trgovinu i usluge Zagreb, Dužice 1, OIB: </w:t>
      </w:r>
    </w:p>
    <w:p w:rsidRDefault="00556944" w:rsidP="00556944" w:rsidR="0091489C" w:rsidRPr="00D42EF9">
      <w:r w:rsidRPr="00D42EF9">
        <w:t xml:space="preserve">      </w:t>
      </w:r>
      <w:r w:rsidR="00E356F9" w:rsidRPr="00D42EF9">
        <w:rPr>
          <w:bCs/>
        </w:rPr>
        <w:t>69999387462</w:t>
      </w:r>
      <w:r w:rsidRPr="00D42EF9">
        <w:rPr>
          <w:bCs/>
        </w:rPr>
        <w:t xml:space="preserve">                                                                                      </w:t>
      </w:r>
      <w:r w:rsidR="0091489C" w:rsidRPr="00D42EF9">
        <w:t xml:space="preserve">       </w:t>
      </w:r>
      <w:r w:rsidR="002507D5" w:rsidRPr="00D42EF9">
        <w:t xml:space="preserve">        </w:t>
      </w:r>
      <w:r w:rsidR="0091489C" w:rsidRPr="00D42EF9">
        <w:t xml:space="preserve"> </w:t>
      </w:r>
      <w:r w:rsidR="00E356F9" w:rsidRPr="00D42EF9">
        <w:t xml:space="preserve">86.336,48 </w:t>
      </w:r>
      <w:r w:rsidR="0091489C" w:rsidRPr="00D42EF9">
        <w:t>kn</w:t>
      </w:r>
    </w:p>
    <w:p w:rsidRDefault="0091489C" w:rsidP="00E356F9" w:rsidR="0091489C" w:rsidRPr="00D42EF9">
      <w:r w:rsidRPr="00D42EF9">
        <w:t xml:space="preserve">  </w:t>
      </w:r>
      <w:r w:rsidR="00E356F9" w:rsidRPr="00D42EF9">
        <w:t>6</w:t>
      </w:r>
      <w:r w:rsidRPr="00D42EF9">
        <w:t xml:space="preserve">. </w:t>
      </w:r>
      <w:r w:rsidR="00E356F9" w:rsidRPr="00D42EF9">
        <w:t>GRAD UMAG, G. Garibaldi 6, Umag, OIB: 84097228497</w:t>
      </w:r>
      <w:r w:rsidR="002507D5" w:rsidRPr="00D42EF9">
        <w:t xml:space="preserve">          </w:t>
      </w:r>
      <w:r w:rsidRPr="00D42EF9">
        <w:t xml:space="preserve"> </w:t>
      </w:r>
      <w:r w:rsidR="00556944" w:rsidRPr="00D42EF9">
        <w:t xml:space="preserve">           </w:t>
      </w:r>
      <w:r w:rsidRPr="00D42EF9">
        <w:t xml:space="preserve">       </w:t>
      </w:r>
      <w:r w:rsidR="00E356F9" w:rsidRPr="00D42EF9">
        <w:t xml:space="preserve">21.164,55 </w:t>
      </w:r>
      <w:r w:rsidRPr="00D42EF9">
        <w:t>kn</w:t>
      </w:r>
    </w:p>
    <w:p w:rsidRDefault="00085B8C" w:rsidP="00085B8C" w:rsidR="00556944" w:rsidRPr="00D42EF9">
      <w:r w:rsidRPr="00D42EF9">
        <w:t xml:space="preserve">  </w:t>
      </w:r>
      <w:r w:rsidR="00E356F9" w:rsidRPr="00D42EF9">
        <w:t>7</w:t>
      </w:r>
      <w:r w:rsidR="0091489C" w:rsidRPr="00D42EF9">
        <w:t xml:space="preserve">. </w:t>
      </w:r>
      <w:r w:rsidR="00E356F9" w:rsidRPr="00D42EF9">
        <w:t xml:space="preserve">Hrvatske vode, pravna osoba za upravljanje vodama Zagreb, Grada Vukovara 220, OIB: </w:t>
      </w:r>
    </w:p>
    <w:p w:rsidRDefault="00556944" w:rsidP="00556944" w:rsidR="0091489C" w:rsidRPr="00D42EF9">
      <w:r w:rsidRPr="00D42EF9">
        <w:t xml:space="preserve">      </w:t>
      </w:r>
      <w:r w:rsidR="00E356F9" w:rsidRPr="00D42EF9">
        <w:t>28921383001</w:t>
      </w:r>
      <w:r w:rsidRPr="00D42EF9">
        <w:t xml:space="preserve">                                                                                            </w:t>
      </w:r>
      <w:r w:rsidR="0091489C" w:rsidRPr="00D42EF9">
        <w:t xml:space="preserve">        </w:t>
      </w:r>
      <w:r w:rsidR="00E356F9" w:rsidRPr="00D42EF9">
        <w:t xml:space="preserve">366.225,82 </w:t>
      </w:r>
      <w:r w:rsidR="0091489C" w:rsidRPr="00D42EF9">
        <w:t>kn</w:t>
      </w:r>
    </w:p>
    <w:p w:rsidRDefault="00085B8C" w:rsidP="00E356F9" w:rsidR="00556944" w:rsidRPr="00D42EF9">
      <w:r w:rsidRPr="00D42EF9">
        <w:t xml:space="preserve">  </w:t>
      </w:r>
      <w:r w:rsidR="000038D4" w:rsidRPr="00D42EF9">
        <w:t>8</w:t>
      </w:r>
      <w:r w:rsidR="0091489C" w:rsidRPr="00D42EF9">
        <w:t xml:space="preserve">. </w:t>
      </w:r>
      <w:r w:rsidR="00E356F9" w:rsidRPr="00D42EF9">
        <w:t xml:space="preserve">ERSTE&amp;STEIERMÄRKISCHE BANKA dioničko društvo Rijeka, Jadranski Trg 3/a, </w:t>
      </w:r>
    </w:p>
    <w:p w:rsidRDefault="00556944" w:rsidP="00E356F9" w:rsidR="0091489C" w:rsidRPr="00D42EF9">
      <w:r w:rsidRPr="00D42EF9">
        <w:t xml:space="preserve">      </w:t>
      </w:r>
      <w:r w:rsidR="00E356F9" w:rsidRPr="00D42EF9">
        <w:t>OIB: 23057039320</w:t>
      </w:r>
      <w:r w:rsidR="002507D5" w:rsidRPr="00D42EF9">
        <w:t xml:space="preserve">  </w:t>
      </w:r>
      <w:r w:rsidRPr="00D42EF9">
        <w:t xml:space="preserve">                                                               </w:t>
      </w:r>
      <w:r w:rsidR="002507D5" w:rsidRPr="00D42EF9">
        <w:t xml:space="preserve">                     </w:t>
      </w:r>
      <w:r w:rsidR="0091489C" w:rsidRPr="00D42EF9">
        <w:t xml:space="preserve">  </w:t>
      </w:r>
      <w:r w:rsidR="00E356F9" w:rsidRPr="00D42EF9">
        <w:t xml:space="preserve">4.791.140,79 </w:t>
      </w:r>
      <w:r w:rsidR="0091489C" w:rsidRPr="00D42EF9">
        <w:t>kn</w:t>
      </w:r>
    </w:p>
    <w:p w:rsidRDefault="00085B8C" w:rsidP="00E356F9" w:rsidR="00556944" w:rsidRPr="00D42EF9">
      <w:r w:rsidRPr="00D42EF9">
        <w:t xml:space="preserve">  </w:t>
      </w:r>
      <w:r w:rsidR="000038D4" w:rsidRPr="00D42EF9">
        <w:t>9</w:t>
      </w:r>
      <w:r w:rsidRPr="00D42EF9">
        <w:t xml:space="preserve">. </w:t>
      </w:r>
      <w:r w:rsidR="00E356F9" w:rsidRPr="00D42EF9">
        <w:t xml:space="preserve">VODOVOD PULA d.o.o. za javnu vodoopskrbu Pula, Radićeva ulica 9, OIB: </w:t>
      </w:r>
    </w:p>
    <w:p w:rsidRDefault="00556944" w:rsidP="00E356F9" w:rsidR="00085B8C" w:rsidRPr="00D42EF9">
      <w:r w:rsidRPr="00D42EF9">
        <w:t xml:space="preserve">      </w:t>
      </w:r>
      <w:r w:rsidR="00E356F9" w:rsidRPr="00D42EF9">
        <w:t>19798348108</w:t>
      </w:r>
      <w:r w:rsidR="00085B8C" w:rsidRPr="00D42EF9">
        <w:t xml:space="preserve">  </w:t>
      </w:r>
      <w:r w:rsidRPr="00D42EF9">
        <w:t xml:space="preserve">                                                                                        </w:t>
      </w:r>
      <w:r w:rsidR="00085B8C" w:rsidRPr="00D42EF9">
        <w:t xml:space="preserve">              </w:t>
      </w:r>
      <w:r w:rsidR="00E356F9" w:rsidRPr="00D42EF9">
        <w:t xml:space="preserve">1.311,96 </w:t>
      </w:r>
      <w:r w:rsidR="00085B8C" w:rsidRPr="00D42EF9">
        <w:t>kn</w:t>
      </w:r>
    </w:p>
    <w:p w:rsidRDefault="00085B8C" w:rsidP="00E356F9" w:rsidR="00556944" w:rsidRPr="00D42EF9">
      <w:r w:rsidRPr="00D42EF9">
        <w:t xml:space="preserve">  1</w:t>
      </w:r>
      <w:r w:rsidR="000038D4" w:rsidRPr="00D42EF9">
        <w:t>0</w:t>
      </w:r>
      <w:r w:rsidRPr="00D42EF9">
        <w:t xml:space="preserve">. </w:t>
      </w:r>
      <w:r w:rsidR="00E356F9" w:rsidRPr="00D42EF9">
        <w:t xml:space="preserve">STAMBENI INŽENJERING, društvo s ograničenom odgovornošću za građevinarstvo, </w:t>
      </w:r>
    </w:p>
    <w:p w:rsidRDefault="00556944" w:rsidP="00E356F9" w:rsidR="00556944" w:rsidRPr="00D42EF9">
      <w:r w:rsidRPr="00D42EF9">
        <w:t xml:space="preserve">        </w:t>
      </w:r>
      <w:r w:rsidR="00E356F9" w:rsidRPr="00D42EF9">
        <w:t xml:space="preserve">projektiranje, inženjering i konzalting, trgovinu i export – import Pula, Istarska 13, OIB: </w:t>
      </w:r>
    </w:p>
    <w:p w:rsidRDefault="00556944" w:rsidP="00E356F9" w:rsidR="00085B8C" w:rsidRPr="00D42EF9">
      <w:r w:rsidRPr="00D42EF9">
        <w:t xml:space="preserve">        </w:t>
      </w:r>
      <w:r w:rsidR="00E356F9" w:rsidRPr="00D42EF9">
        <w:t>30889871639</w:t>
      </w:r>
      <w:r w:rsidR="00085B8C" w:rsidRPr="00D42EF9">
        <w:t xml:space="preserve">                                        </w:t>
      </w:r>
      <w:r w:rsidRPr="00D42EF9">
        <w:t xml:space="preserve">                                                     </w:t>
      </w:r>
      <w:r w:rsidR="00085B8C" w:rsidRPr="00D42EF9">
        <w:t xml:space="preserve">     </w:t>
      </w:r>
      <w:r w:rsidR="00E356F9" w:rsidRPr="00D42EF9">
        <w:t xml:space="preserve">106.390,31 </w:t>
      </w:r>
      <w:r w:rsidR="00085B8C" w:rsidRPr="00D42EF9">
        <w:t>kn</w:t>
      </w:r>
    </w:p>
    <w:p w:rsidRDefault="00085B8C" w:rsidP="00E356F9" w:rsidR="00556944" w:rsidRPr="00D42EF9">
      <w:r w:rsidRPr="00D42EF9">
        <w:t xml:space="preserve">  1</w:t>
      </w:r>
      <w:r w:rsidR="000038D4" w:rsidRPr="00D42EF9">
        <w:t>1</w:t>
      </w:r>
      <w:r w:rsidRPr="00D42EF9">
        <w:t xml:space="preserve">. </w:t>
      </w:r>
      <w:r w:rsidR="00E356F9" w:rsidRPr="00D42EF9">
        <w:t xml:space="preserve">SIGURNOST - BOLJUN i dr. javno trgovačkog društvo za fizičku i tehničku zaštitu </w:t>
      </w:r>
    </w:p>
    <w:p w:rsidRDefault="00556944" w:rsidP="00E356F9" w:rsidR="00556944" w:rsidRPr="00D42EF9">
      <w:r w:rsidRPr="00D42EF9">
        <w:t xml:space="preserve">        </w:t>
      </w:r>
      <w:r w:rsidR="00E356F9" w:rsidRPr="00D42EF9">
        <w:t xml:space="preserve">imovine i osoba, trgovinu, ugostiteljstvo i putnička agencija Pula, Kraška 9, OIB: </w:t>
      </w:r>
      <w:r w:rsidRPr="00D42EF9">
        <w:t xml:space="preserve"> </w:t>
      </w:r>
    </w:p>
    <w:p w:rsidRDefault="00556944" w:rsidP="00556944" w:rsidR="00085B8C" w:rsidRPr="00D42EF9">
      <w:r w:rsidRPr="00D42EF9">
        <w:t xml:space="preserve">        </w:t>
      </w:r>
      <w:r w:rsidR="00E356F9" w:rsidRPr="00D42EF9">
        <w:t>12094021379</w:t>
      </w:r>
      <w:r w:rsidRPr="00D42EF9">
        <w:t xml:space="preserve">                                                                 </w:t>
      </w:r>
      <w:r w:rsidR="00085B8C" w:rsidRPr="00D42EF9">
        <w:t xml:space="preserve">                                   </w:t>
      </w:r>
      <w:r w:rsidR="000038D4" w:rsidRPr="00D42EF9">
        <w:t xml:space="preserve">18.938,56 </w:t>
      </w:r>
      <w:r w:rsidR="00085B8C" w:rsidRPr="00D42EF9">
        <w:t>kn</w:t>
      </w:r>
    </w:p>
    <w:p w:rsidRDefault="00085B8C" w:rsidP="000038D4" w:rsidR="00556944" w:rsidRPr="00D42EF9">
      <w:r w:rsidRPr="00D42EF9">
        <w:t xml:space="preserve"> </w:t>
      </w:r>
      <w:r w:rsidR="000038D4" w:rsidRPr="00D42EF9">
        <w:t xml:space="preserve"> 12. INTEREUROPA, logističke usluge, društvo s ograničenom odgovornošću Josipa</w:t>
      </w:r>
    </w:p>
    <w:p w:rsidRDefault="00556944" w:rsidP="000038D4" w:rsidR="000038D4" w:rsidRPr="00D42EF9">
      <w:r w:rsidRPr="00D42EF9">
        <w:lastRenderedPageBreak/>
        <w:t xml:space="preserve">       </w:t>
      </w:r>
      <w:r w:rsidR="000038D4" w:rsidRPr="00D42EF9">
        <w:t xml:space="preserve"> Lončara 3, 10090 Zagreb, OIB: 85514716931       </w:t>
      </w:r>
      <w:r w:rsidRPr="00D42EF9">
        <w:t xml:space="preserve">                                        </w:t>
      </w:r>
      <w:r w:rsidR="000038D4" w:rsidRPr="00D42EF9">
        <w:t xml:space="preserve"> 15.491,87 kn</w:t>
      </w:r>
    </w:p>
    <w:p w:rsidRDefault="000038D4" w:rsidP="00085B8C" w:rsidR="00085B8C" w:rsidRPr="00D42EF9">
      <w:r w:rsidRPr="00D42EF9">
        <w:t xml:space="preserve">  </w:t>
      </w:r>
      <w:r w:rsidR="00085B8C" w:rsidRPr="00D42EF9">
        <w:t xml:space="preserve">13. </w:t>
      </w:r>
      <w:r w:rsidRPr="00D42EF9">
        <w:t>Grad Pula, Forum 1, Pula, OIB: 79517841355</w:t>
      </w:r>
      <w:r w:rsidR="00085B8C" w:rsidRPr="00D42EF9">
        <w:t xml:space="preserve">     </w:t>
      </w:r>
      <w:r w:rsidR="00556944" w:rsidRPr="00D42EF9">
        <w:t xml:space="preserve">                                    </w:t>
      </w:r>
      <w:r w:rsidR="00085B8C" w:rsidRPr="00D42EF9">
        <w:t xml:space="preserve">     </w:t>
      </w:r>
      <w:r w:rsidRPr="00D42EF9">
        <w:t xml:space="preserve">372.658,63 </w:t>
      </w:r>
      <w:r w:rsidR="00085B8C" w:rsidRPr="00D42EF9">
        <w:t>kn</w:t>
      </w:r>
    </w:p>
    <w:p w:rsidRDefault="00085B8C" w:rsidP="00085B8C" w:rsidR="00085B8C" w:rsidRPr="00D42EF9">
      <w:r w:rsidRPr="00D42EF9">
        <w:t xml:space="preserve">  14. </w:t>
      </w:r>
      <w:r w:rsidR="000038D4" w:rsidRPr="00D42EF9">
        <w:t>Republika Hrvatska, OIB: 52634238587</w:t>
      </w:r>
      <w:r w:rsidRPr="00D42EF9">
        <w:t xml:space="preserve">              </w:t>
      </w:r>
      <w:r w:rsidR="00556944" w:rsidRPr="00D42EF9">
        <w:t xml:space="preserve">                                 </w:t>
      </w:r>
      <w:r w:rsidRPr="00D42EF9">
        <w:t xml:space="preserve">     </w:t>
      </w:r>
      <w:r w:rsidR="000038D4" w:rsidRPr="00D42EF9">
        <w:t xml:space="preserve">2.651.215,14 </w:t>
      </w:r>
      <w:r w:rsidRPr="00D42EF9">
        <w:t>kn</w:t>
      </w:r>
    </w:p>
    <w:p w:rsidRDefault="00085B8C" w:rsidP="000038D4" w:rsidR="00556944" w:rsidRPr="00D42EF9">
      <w:r w:rsidRPr="00D42EF9">
        <w:t xml:space="preserve">  15. </w:t>
      </w:r>
      <w:r w:rsidR="000038D4" w:rsidRPr="00D42EF9">
        <w:t xml:space="preserve">SMEG S.P.A. Via Leonardo Da Vinci 4, 42016 Guastalla,Talijanska Republika, OIB: </w:t>
      </w:r>
    </w:p>
    <w:p w:rsidRDefault="00556944" w:rsidP="000038D4" w:rsidR="00085B8C" w:rsidRPr="00D42EF9">
      <w:r w:rsidRPr="00D42EF9">
        <w:t xml:space="preserve">        </w:t>
      </w:r>
      <w:r w:rsidR="000038D4" w:rsidRPr="00D42EF9">
        <w:t>83550837108</w:t>
      </w:r>
      <w:r w:rsidR="00125581" w:rsidRPr="00D42EF9">
        <w:t xml:space="preserve"> </w:t>
      </w:r>
      <w:r w:rsidRPr="00D42EF9">
        <w:t xml:space="preserve">                                                               </w:t>
      </w:r>
      <w:r w:rsidR="00125581" w:rsidRPr="00D42EF9">
        <w:t xml:space="preserve">                         </w:t>
      </w:r>
      <w:r w:rsidR="00085B8C" w:rsidRPr="00D42EF9">
        <w:t xml:space="preserve">           </w:t>
      </w:r>
      <w:r w:rsidR="000038D4" w:rsidRPr="00D42EF9">
        <w:t xml:space="preserve">91.362,99 </w:t>
      </w:r>
      <w:r w:rsidR="00085B8C" w:rsidRPr="00D42EF9">
        <w:t>kn</w:t>
      </w:r>
    </w:p>
    <w:p w:rsidRDefault="00085B8C" w:rsidP="000038D4" w:rsidR="00085B8C" w:rsidRPr="00D42EF9">
      <w:r w:rsidRPr="00D42EF9">
        <w:t xml:space="preserve">  16. </w:t>
      </w:r>
      <w:r w:rsidR="000038D4" w:rsidRPr="00D42EF9">
        <w:t>GRAD BAKAR, Primorje 39, 51222 Bakar , OIB: 31708325678</w:t>
      </w:r>
      <w:r w:rsidR="00125581" w:rsidRPr="00D42EF9">
        <w:t xml:space="preserve">    </w:t>
      </w:r>
      <w:r w:rsidRPr="00D42EF9">
        <w:t xml:space="preserve">     </w:t>
      </w:r>
      <w:r w:rsidR="00125581" w:rsidRPr="00D42EF9">
        <w:t xml:space="preserve">   </w:t>
      </w:r>
      <w:r w:rsidRPr="00D42EF9">
        <w:t xml:space="preserve"> </w:t>
      </w:r>
      <w:r w:rsidR="000038D4" w:rsidRPr="00D42EF9">
        <w:t xml:space="preserve">1.796.872,62 </w:t>
      </w:r>
      <w:r w:rsidRPr="00D42EF9">
        <w:t>kn</w:t>
      </w:r>
    </w:p>
    <w:p w:rsidRDefault="00125581" w:rsidP="000038D4" w:rsidR="00556944" w:rsidRPr="00D42EF9">
      <w:r w:rsidRPr="00D42EF9">
        <w:t xml:space="preserve">  </w:t>
      </w:r>
      <w:r w:rsidR="00085B8C" w:rsidRPr="00D42EF9">
        <w:t xml:space="preserve">17. </w:t>
      </w:r>
      <w:r w:rsidR="000038D4" w:rsidRPr="00D42EF9">
        <w:t xml:space="preserve">Hrvatski Telekom d.d. Zagreb, Roberta Frangeša Mihanovića 9, OIB: </w:t>
      </w:r>
      <w:r w:rsidR="000038D4" w:rsidRPr="00D42EF9">
        <w:rPr>
          <w:bCs/>
        </w:rPr>
        <w:t>81793146560</w:t>
      </w:r>
      <w:r w:rsidRPr="00D42EF9">
        <w:t xml:space="preserve"> </w:t>
      </w:r>
    </w:p>
    <w:p w:rsidRDefault="00125581" w:rsidP="00556944" w:rsidR="00085B8C" w:rsidRPr="00D42EF9">
      <w:pPr>
        <w:jc w:val="right"/>
      </w:pPr>
      <w:r w:rsidRPr="00D42EF9">
        <w:t xml:space="preserve">                </w:t>
      </w:r>
      <w:r w:rsidR="00085B8C" w:rsidRPr="00D42EF9">
        <w:t xml:space="preserve">  </w:t>
      </w:r>
      <w:r w:rsidRPr="00D42EF9">
        <w:t xml:space="preserve"> </w:t>
      </w:r>
      <w:r w:rsidR="00085B8C" w:rsidRPr="00D42EF9">
        <w:t xml:space="preserve">  </w:t>
      </w:r>
      <w:r w:rsidR="000038D4" w:rsidRPr="00D42EF9">
        <w:t xml:space="preserve">3.078,56 </w:t>
      </w:r>
      <w:r w:rsidR="00085B8C" w:rsidRPr="00D42EF9">
        <w:t>kn</w:t>
      </w:r>
    </w:p>
    <w:p w:rsidRDefault="00085B8C" w:rsidP="00C77735" w:rsidR="00085B8C" w:rsidRPr="00D42EF9">
      <w:r w:rsidRPr="00D42EF9">
        <w:t xml:space="preserve">  18. </w:t>
      </w:r>
      <w:r w:rsidR="000038D4" w:rsidRPr="00D42EF9">
        <w:t>Hrvatska radiotelevizija, Zagreb, Prisavlje 3, OIB: 68419124305</w:t>
      </w:r>
      <w:r w:rsidR="00125581" w:rsidRPr="00D42EF9">
        <w:t xml:space="preserve">        </w:t>
      </w:r>
      <w:r w:rsidRPr="00D42EF9">
        <w:t xml:space="preserve">          </w:t>
      </w:r>
      <w:r w:rsidR="000038D4" w:rsidRPr="00D42EF9">
        <w:t xml:space="preserve">14.099,66 </w:t>
      </w:r>
      <w:r w:rsidRPr="00D42EF9">
        <w:t>kn</w:t>
      </w:r>
    </w:p>
    <w:p w:rsidRDefault="00085B8C" w:rsidP="000038D4" w:rsidR="00556944" w:rsidRPr="00D42EF9">
      <w:r w:rsidRPr="00D42EF9">
        <w:t xml:space="preserve">  19. </w:t>
      </w:r>
      <w:r w:rsidR="000038D4" w:rsidRPr="00D42EF9">
        <w:t>ZAGREBAČKA BANKA DIONIČKO DRUŠTVO Zagreb, Trg bana Josipa Jelačića 10,</w:t>
      </w:r>
    </w:p>
    <w:p w:rsidRDefault="00556944" w:rsidP="000038D4" w:rsidR="00085B8C" w:rsidRPr="00D42EF9">
      <w:r w:rsidRPr="00D42EF9">
        <w:t xml:space="preserve">       </w:t>
      </w:r>
      <w:r w:rsidR="000038D4" w:rsidRPr="00D42EF9">
        <w:t xml:space="preserve"> OIB: 68419124305</w:t>
      </w:r>
      <w:r w:rsidR="00125581" w:rsidRPr="00D42EF9">
        <w:t xml:space="preserve"> </w:t>
      </w:r>
      <w:r w:rsidRPr="00D42EF9">
        <w:t xml:space="preserve">                                                         </w:t>
      </w:r>
      <w:r w:rsidR="00125581" w:rsidRPr="00D42EF9">
        <w:t xml:space="preserve">         </w:t>
      </w:r>
      <w:r w:rsidR="00085B8C" w:rsidRPr="00D42EF9">
        <w:t xml:space="preserve">                   </w:t>
      </w:r>
      <w:r w:rsidR="000038D4" w:rsidRPr="00D42EF9">
        <w:t xml:space="preserve">8.353.180,87 </w:t>
      </w:r>
      <w:r w:rsidR="00085B8C" w:rsidRPr="00D42EF9">
        <w:t>kn</w:t>
      </w:r>
    </w:p>
    <w:p w:rsidRDefault="006040F6" w:rsidP="000038D4" w:rsidR="00556944" w:rsidRPr="00D42EF9">
      <w:r w:rsidRPr="00D42EF9">
        <w:t xml:space="preserve">  20. </w:t>
      </w:r>
      <w:r w:rsidR="000038D4" w:rsidRPr="00D42EF9">
        <w:t xml:space="preserve">Fond za zaštitu okoliša i energetsku učinkovitost Zagreb, Radnička cesta 80, OIB: </w:t>
      </w:r>
    </w:p>
    <w:p w:rsidRDefault="00556944" w:rsidP="000038D4" w:rsidR="006040F6" w:rsidRPr="00D42EF9">
      <w:r w:rsidRPr="00D42EF9">
        <w:t xml:space="preserve">        </w:t>
      </w:r>
      <w:r w:rsidR="000038D4" w:rsidRPr="00D42EF9">
        <w:t>85828625994</w:t>
      </w:r>
      <w:r w:rsidR="006040F6" w:rsidRPr="00D42EF9">
        <w:t xml:space="preserve">  </w:t>
      </w:r>
      <w:r w:rsidRPr="00D42EF9">
        <w:t xml:space="preserve">                                                                               </w:t>
      </w:r>
      <w:r w:rsidR="006040F6" w:rsidRPr="00D42EF9">
        <w:t xml:space="preserve">                 </w:t>
      </w:r>
      <w:r w:rsidR="000038D4" w:rsidRPr="00D42EF9">
        <w:t xml:space="preserve">191.505,29 </w:t>
      </w:r>
      <w:r w:rsidR="006040F6" w:rsidRPr="00D42EF9">
        <w:t>kn</w:t>
      </w:r>
    </w:p>
    <w:p w:rsidRDefault="006040F6" w:rsidP="000038D4" w:rsidR="00556944" w:rsidRPr="00D42EF9">
      <w:r w:rsidRPr="00D42EF9">
        <w:t xml:space="preserve">  </w:t>
      </w:r>
      <w:r w:rsidR="00085B8C" w:rsidRPr="00D42EF9">
        <w:t>2</w:t>
      </w:r>
      <w:r w:rsidRPr="00D42EF9">
        <w:t>1</w:t>
      </w:r>
      <w:r w:rsidR="00085B8C" w:rsidRPr="00D42EF9">
        <w:t xml:space="preserve">. </w:t>
      </w:r>
      <w:r w:rsidR="000038D4" w:rsidRPr="00D42EF9">
        <w:t>B2 KAPITAL d.o.o. za poslovne usluge Zagreb, Radnička cesta 41, OIB: 57509775367</w:t>
      </w:r>
      <w:r w:rsidR="00125581" w:rsidRPr="00D42EF9">
        <w:t xml:space="preserve">    </w:t>
      </w:r>
    </w:p>
    <w:p w:rsidRDefault="00125581" w:rsidP="00556944" w:rsidR="00085B8C" w:rsidRPr="00D42EF9">
      <w:pPr>
        <w:jc w:val="right"/>
      </w:pPr>
      <w:r w:rsidRPr="00D42EF9">
        <w:t xml:space="preserve">    </w:t>
      </w:r>
      <w:r w:rsidR="00085B8C" w:rsidRPr="00D42EF9">
        <w:t xml:space="preserve">             </w:t>
      </w:r>
      <w:r w:rsidR="000038D4" w:rsidRPr="00D42EF9">
        <w:t xml:space="preserve">31.710.394,40 </w:t>
      </w:r>
      <w:r w:rsidR="00085B8C" w:rsidRPr="00D42EF9">
        <w:t>kn</w:t>
      </w:r>
    </w:p>
    <w:p w:rsidRDefault="006040F6" w:rsidP="000038D4" w:rsidR="00556944" w:rsidRPr="00D42EF9">
      <w:r w:rsidRPr="00D42EF9">
        <w:t xml:space="preserve">  22. </w:t>
      </w:r>
      <w:r w:rsidR="000038D4" w:rsidRPr="00D42EF9">
        <w:t xml:space="preserve">ISTARSKI VODOVOD d. o. o., za proizvodnju i distribuciju vode Buzet, Sv. Ivan 8, </w:t>
      </w:r>
      <w:r w:rsidR="00556944" w:rsidRPr="00D42EF9">
        <w:t xml:space="preserve"> </w:t>
      </w:r>
    </w:p>
    <w:p w:rsidRDefault="00556944" w:rsidP="000038D4" w:rsidR="006040F6" w:rsidRPr="00D42EF9">
      <w:r w:rsidRPr="00D42EF9">
        <w:t xml:space="preserve">        </w:t>
      </w:r>
      <w:r w:rsidR="000038D4" w:rsidRPr="00D42EF9">
        <w:t>OIB: 13269963589</w:t>
      </w:r>
      <w:r w:rsidR="00125581" w:rsidRPr="00D42EF9">
        <w:t xml:space="preserve">   </w:t>
      </w:r>
      <w:r w:rsidRPr="00D42EF9">
        <w:t xml:space="preserve">                                                          </w:t>
      </w:r>
      <w:r w:rsidR="00125581" w:rsidRPr="00D42EF9">
        <w:t xml:space="preserve">               </w:t>
      </w:r>
      <w:r w:rsidR="006040F6" w:rsidRPr="00D42EF9">
        <w:t xml:space="preserve">                 </w:t>
      </w:r>
      <w:r w:rsidR="000038D4" w:rsidRPr="00D42EF9">
        <w:t xml:space="preserve">1.739,85 </w:t>
      </w:r>
      <w:r w:rsidR="006040F6" w:rsidRPr="00D42EF9">
        <w:t>kn</w:t>
      </w:r>
    </w:p>
    <w:p w:rsidRDefault="006040F6" w:rsidP="000038D4" w:rsidR="00556944" w:rsidRPr="00D42EF9">
      <w:r w:rsidRPr="00D42EF9">
        <w:t xml:space="preserve">  23. </w:t>
      </w:r>
      <w:r w:rsidR="000038D4" w:rsidRPr="00D42EF9">
        <w:t xml:space="preserve">ERSTE FACTORING društvo s ograničenom odgovornošću za factoring Zagreb, Ivana </w:t>
      </w:r>
    </w:p>
    <w:p w:rsidRDefault="00556944" w:rsidP="000038D4" w:rsidR="006040F6" w:rsidRPr="00D42EF9">
      <w:r w:rsidRPr="00D42EF9">
        <w:t xml:space="preserve">        </w:t>
      </w:r>
      <w:r w:rsidR="000038D4" w:rsidRPr="00D42EF9">
        <w:t>Lučića 2, OIB: 10194059689</w:t>
      </w:r>
      <w:r w:rsidRPr="00D42EF9">
        <w:t xml:space="preserve">                                          </w:t>
      </w:r>
      <w:r w:rsidR="006040F6" w:rsidRPr="00D42EF9">
        <w:t xml:space="preserve">                               </w:t>
      </w:r>
      <w:r w:rsidR="000038D4" w:rsidRPr="00D42EF9">
        <w:t xml:space="preserve">940.230,34 </w:t>
      </w:r>
      <w:r w:rsidR="006040F6" w:rsidRPr="00D42EF9">
        <w:t>kn</w:t>
      </w:r>
    </w:p>
    <w:p w:rsidRDefault="006040F6" w:rsidP="000038D4" w:rsidR="00556944" w:rsidRPr="00D42EF9">
      <w:r w:rsidRPr="00D42EF9">
        <w:t xml:space="preserve">  24. </w:t>
      </w:r>
      <w:r w:rsidR="000038D4" w:rsidRPr="00D42EF9">
        <w:t xml:space="preserve">HEP-Operator distribucijskog sustava d.o.o. za distribuciju i opskrbu električne energije </w:t>
      </w:r>
    </w:p>
    <w:p w:rsidRDefault="00556944" w:rsidP="000038D4" w:rsidR="006040F6" w:rsidRPr="00D42EF9">
      <w:r w:rsidRPr="00D42EF9">
        <w:t xml:space="preserve">        </w:t>
      </w:r>
      <w:r w:rsidR="000038D4" w:rsidRPr="00D42EF9">
        <w:t xml:space="preserve">Zagreb, Ulica grada Vukovara 37, OIB: </w:t>
      </w:r>
      <w:r w:rsidR="000038D4" w:rsidRPr="00D42EF9">
        <w:rPr>
          <w:bCs/>
        </w:rPr>
        <w:t>46830600751</w:t>
      </w:r>
      <w:r w:rsidR="006040F6" w:rsidRPr="00D42EF9">
        <w:t xml:space="preserve">         </w:t>
      </w:r>
      <w:r w:rsidRPr="00D42EF9">
        <w:t xml:space="preserve">                         </w:t>
      </w:r>
      <w:r w:rsidR="006040F6" w:rsidRPr="00D42EF9">
        <w:t xml:space="preserve">   </w:t>
      </w:r>
      <w:r w:rsidR="000038D4" w:rsidRPr="00D42EF9">
        <w:t xml:space="preserve">9.476,33 </w:t>
      </w:r>
      <w:r w:rsidR="006040F6" w:rsidRPr="00D42EF9">
        <w:t>kn</w:t>
      </w:r>
    </w:p>
    <w:p w:rsidRDefault="006040F6" w:rsidP="000038D4" w:rsidR="00556944" w:rsidRPr="00D42EF9">
      <w:r w:rsidRPr="00D42EF9">
        <w:t xml:space="preserve">  25. </w:t>
      </w:r>
      <w:r w:rsidR="000038D4" w:rsidRPr="00D42EF9">
        <w:t xml:space="preserve">PULA HERCULANEA d. o. o. za obavljanje komunalnih djelatnosti Pula, Trg 1. </w:t>
      </w:r>
    </w:p>
    <w:p w:rsidRDefault="00556944" w:rsidP="000038D4" w:rsidR="006040F6" w:rsidRPr="00D42EF9">
      <w:r w:rsidRPr="00D42EF9">
        <w:t xml:space="preserve">        </w:t>
      </w:r>
      <w:r w:rsidR="000038D4" w:rsidRPr="00D42EF9">
        <w:t>istarske brigade 14, OIB: 11294943436</w:t>
      </w:r>
      <w:r w:rsidR="00125581" w:rsidRPr="00D42EF9">
        <w:t xml:space="preserve">        </w:t>
      </w:r>
      <w:r w:rsidRPr="00D42EF9">
        <w:t xml:space="preserve">                               </w:t>
      </w:r>
      <w:r w:rsidR="00125581" w:rsidRPr="00D42EF9">
        <w:t xml:space="preserve">     </w:t>
      </w:r>
      <w:r w:rsidR="006040F6" w:rsidRPr="00D42EF9">
        <w:t xml:space="preserve">              </w:t>
      </w:r>
      <w:r w:rsidR="000038D4" w:rsidRPr="00D42EF9">
        <w:t xml:space="preserve">20.288,78 </w:t>
      </w:r>
      <w:r w:rsidR="006040F6" w:rsidRPr="00D42EF9">
        <w:t>kn</w:t>
      </w:r>
    </w:p>
    <w:p w:rsidRDefault="000038D4" w:rsidP="00125581" w:rsidR="00556944" w:rsidRPr="00D42EF9">
      <w:pPr>
        <w:ind w:left="120"/>
      </w:pPr>
      <w:r w:rsidRPr="00D42EF9">
        <w:t xml:space="preserve">26. PRAGRANDE d.o.o. za obavljanje djelatnosti javne odvodnje Pula, Trg 1. istarske </w:t>
      </w:r>
    </w:p>
    <w:p w:rsidRDefault="00556944" w:rsidP="00125581" w:rsidR="006040F6" w:rsidRPr="00D42EF9">
      <w:pPr>
        <w:ind w:left="120"/>
      </w:pPr>
      <w:r w:rsidRPr="00D42EF9">
        <w:t xml:space="preserve">      </w:t>
      </w:r>
      <w:r w:rsidR="000038D4" w:rsidRPr="00D42EF9">
        <w:t>brigade 14, OIB: 0</w:t>
      </w:r>
      <w:r w:rsidR="000038D4" w:rsidRPr="00D42EF9">
        <w:rPr>
          <w:bCs/>
        </w:rPr>
        <w:t>5117157608</w:t>
      </w:r>
      <w:r w:rsidR="006040F6" w:rsidRPr="00D42EF9">
        <w:t xml:space="preserve">          </w:t>
      </w:r>
      <w:r w:rsidRPr="00D42EF9">
        <w:t xml:space="preserve">                                                        </w:t>
      </w:r>
      <w:r w:rsidR="006040F6" w:rsidRPr="00D42EF9">
        <w:t xml:space="preserve">        </w:t>
      </w:r>
      <w:r w:rsidR="000038D4" w:rsidRPr="00D42EF9">
        <w:t xml:space="preserve">1.162,86 </w:t>
      </w:r>
      <w:r w:rsidR="006040F6" w:rsidRPr="00D42EF9">
        <w:t>kn</w:t>
      </w:r>
    </w:p>
    <w:p w:rsidRDefault="000038D4" w:rsidP="000038D4" w:rsidR="00556944" w:rsidRPr="00D42EF9">
      <w:pPr>
        <w:ind w:left="120"/>
      </w:pPr>
      <w:r w:rsidRPr="00D42EF9">
        <w:t xml:space="preserve">27. RI - bit Informatički inženjering, konzalting i zastupanje d. o. o. Rijeka, Šetalište </w:t>
      </w:r>
    </w:p>
    <w:p w:rsidRDefault="00556944" w:rsidP="000038D4" w:rsidR="006040F6" w:rsidRPr="00D42EF9">
      <w:pPr>
        <w:ind w:left="120"/>
      </w:pPr>
      <w:r w:rsidRPr="00D42EF9">
        <w:t xml:space="preserve">      </w:t>
      </w:r>
      <w:r w:rsidR="000038D4" w:rsidRPr="00D42EF9">
        <w:t>Trinaeste Divizije 121, OIB: 77791977335</w:t>
      </w:r>
      <w:r w:rsidR="006040F6" w:rsidRPr="00D42EF9">
        <w:t xml:space="preserve">      </w:t>
      </w:r>
      <w:r w:rsidRPr="00D42EF9">
        <w:t xml:space="preserve">                                            </w:t>
      </w:r>
      <w:r w:rsidR="006040F6" w:rsidRPr="00D42EF9">
        <w:t xml:space="preserve">   </w:t>
      </w:r>
      <w:r w:rsidR="000038D4" w:rsidRPr="00D42EF9">
        <w:t xml:space="preserve">11.586,19 </w:t>
      </w:r>
      <w:r w:rsidR="006040F6" w:rsidRPr="00D42EF9">
        <w:t>kn</w:t>
      </w:r>
    </w:p>
    <w:p w:rsidRDefault="00E63781" w:rsidP="000038D4" w:rsidR="006040F6" w:rsidRPr="00D42EF9">
      <w:r>
        <w:t xml:space="preserve">  </w:t>
      </w:r>
      <w:r w:rsidR="000038D4" w:rsidRPr="00D42EF9">
        <w:t>28. Grad Rijeka, Korzo 16, 51000 Rijeka, OIB: 54382731928</w:t>
      </w:r>
      <w:r w:rsidR="00125581" w:rsidRPr="00D42EF9">
        <w:t xml:space="preserve">          </w:t>
      </w:r>
      <w:r w:rsidR="006040F6" w:rsidRPr="00D42EF9">
        <w:t xml:space="preserve">                  </w:t>
      </w:r>
      <w:r w:rsidR="00A1467B" w:rsidRPr="00D42EF9">
        <w:t xml:space="preserve">95.111,52 </w:t>
      </w:r>
      <w:r w:rsidR="006040F6" w:rsidRPr="00D42EF9">
        <w:t>kn</w:t>
      </w:r>
    </w:p>
    <w:p w:rsidRDefault="006040F6" w:rsidP="00D819ED" w:rsidR="00556944" w:rsidRPr="00D42EF9">
      <w:r w:rsidRPr="00D42EF9">
        <w:t xml:space="preserve">  29. </w:t>
      </w:r>
      <w:r w:rsidR="00A1467B" w:rsidRPr="00D42EF9">
        <w:t xml:space="preserve">ST. S. CENTAROPREMA upravljanje i održavanje stambenih zgrada društvo s </w:t>
      </w:r>
    </w:p>
    <w:p w:rsidRDefault="00556944" w:rsidP="00D819ED" w:rsidR="006040F6" w:rsidRPr="00D42EF9">
      <w:r w:rsidRPr="00D42EF9">
        <w:t xml:space="preserve">        </w:t>
      </w:r>
      <w:r w:rsidR="00A1467B" w:rsidRPr="00D42EF9">
        <w:t>ograničenom odgovornošću Rijeka, Lošinjska 16, OIB: 64813555114</w:t>
      </w:r>
      <w:r w:rsidR="006040F6" w:rsidRPr="00D42EF9">
        <w:t xml:space="preserve"> </w:t>
      </w:r>
      <w:r w:rsidRPr="00D42EF9">
        <w:t xml:space="preserve">   </w:t>
      </w:r>
      <w:r w:rsidR="006040F6" w:rsidRPr="00D42EF9">
        <w:t xml:space="preserve">      </w:t>
      </w:r>
      <w:r w:rsidR="00A1467B" w:rsidRPr="00D42EF9">
        <w:t xml:space="preserve">28.610,38 </w:t>
      </w:r>
      <w:r w:rsidR="006040F6" w:rsidRPr="00D42EF9">
        <w:t>kn</w:t>
      </w:r>
    </w:p>
    <w:p w:rsidRDefault="006040F6" w:rsidP="00A1467B" w:rsidR="00A1467B" w:rsidRPr="00D42EF9">
      <w:r w:rsidRPr="00D42EF9">
        <w:t xml:space="preserve">  30. </w:t>
      </w:r>
      <w:r w:rsidR="00A1467B" w:rsidRPr="00D42EF9">
        <w:t>Aleksandar Lazinica, Nova cesta 1a, Opatija, OIB: 63420064470</w:t>
      </w:r>
      <w:r w:rsidR="00556944" w:rsidRPr="00D42EF9">
        <w:t xml:space="preserve">  </w:t>
      </w:r>
      <w:r w:rsidRPr="00D42EF9">
        <w:t xml:space="preserve">          </w:t>
      </w:r>
      <w:r w:rsidR="00A1467B" w:rsidRPr="00D42EF9">
        <w:t xml:space="preserve">6.144.607,37 </w:t>
      </w:r>
      <w:r w:rsidRPr="00D42EF9">
        <w:t>kn</w:t>
      </w:r>
    </w:p>
    <w:p w:rsidRDefault="00E63781" w:rsidP="00A1467B" w:rsidR="00556944" w:rsidRPr="00D42EF9">
      <w:r>
        <w:t xml:space="preserve">  </w:t>
      </w:r>
      <w:r w:rsidR="00A1467B" w:rsidRPr="00D42EF9">
        <w:t>31. Miroljub Božović, Dr. Ante Mandića 14, Opatija, OIB: 11030834476</w:t>
      </w:r>
      <w:r w:rsidR="006040F6" w:rsidRPr="00D42EF9">
        <w:t xml:space="preserve">  </w:t>
      </w:r>
    </w:p>
    <w:p w:rsidRDefault="006040F6" w:rsidP="00556944" w:rsidR="006040F6" w:rsidRPr="00D42EF9">
      <w:pPr>
        <w:jc w:val="right"/>
      </w:pPr>
      <w:r w:rsidRPr="00D42EF9">
        <w:t xml:space="preserve">                  </w:t>
      </w:r>
      <w:r w:rsidR="00A1467B" w:rsidRPr="00D42EF9">
        <w:t xml:space="preserve">1.030.366,07 </w:t>
      </w:r>
      <w:r w:rsidRPr="00D42EF9">
        <w:t>kn</w:t>
      </w:r>
    </w:p>
    <w:p w:rsidRDefault="00E63781" w:rsidP="00A1467B" w:rsidR="00556944" w:rsidRPr="00D42EF9">
      <w:r>
        <w:t xml:space="preserve">  </w:t>
      </w:r>
      <w:r w:rsidR="00A1467B" w:rsidRPr="00D42EF9">
        <w:t xml:space="preserve"> 32. Miroljub Božović, Dr. Ante Mandića 14, Opatija, OIB: 11030834476</w:t>
      </w:r>
      <w:r w:rsidR="00125581" w:rsidRPr="00D42EF9">
        <w:t xml:space="preserve">  </w:t>
      </w:r>
    </w:p>
    <w:p w:rsidRDefault="00125581" w:rsidP="00556944" w:rsidR="006040F6" w:rsidRPr="00D42EF9">
      <w:pPr>
        <w:jc w:val="right"/>
      </w:pPr>
      <w:r w:rsidRPr="00D42EF9">
        <w:t xml:space="preserve">      </w:t>
      </w:r>
      <w:r w:rsidR="006040F6" w:rsidRPr="00D42EF9">
        <w:t xml:space="preserve">                              </w:t>
      </w:r>
      <w:r w:rsidRPr="00D42EF9">
        <w:t xml:space="preserve"> </w:t>
      </w:r>
      <w:r w:rsidR="006040F6" w:rsidRPr="00D42EF9">
        <w:t xml:space="preserve">      </w:t>
      </w:r>
      <w:r w:rsidR="00A1467B" w:rsidRPr="00D42EF9">
        <w:t>8.502.441,39</w:t>
      </w:r>
      <w:r w:rsidRPr="00D42EF9">
        <w:t xml:space="preserve"> </w:t>
      </w:r>
      <w:r w:rsidR="006040F6" w:rsidRPr="00D42EF9">
        <w:t>kn</w:t>
      </w:r>
    </w:p>
    <w:p w:rsidRDefault="00A1467B" w:rsidP="00A1467B" w:rsidR="00556944" w:rsidRPr="00D42EF9">
      <w:r w:rsidRPr="00D42EF9">
        <w:t xml:space="preserve">   33. MIELE trgovina i servis d.o.o. Zagreb, Buzinski prilaz 32, OIB: 51026666557</w:t>
      </w:r>
    </w:p>
    <w:p w:rsidRDefault="006040F6" w:rsidP="00556944" w:rsidR="006040F6" w:rsidRPr="00D42EF9">
      <w:pPr>
        <w:jc w:val="right"/>
      </w:pPr>
      <w:r w:rsidRPr="00D42EF9">
        <w:t xml:space="preserve">   </w:t>
      </w:r>
      <w:r w:rsidR="00A1467B" w:rsidRPr="00D42EF9">
        <w:t xml:space="preserve">206.496,70 </w:t>
      </w:r>
      <w:r w:rsidRPr="00D42EF9">
        <w:t>kn</w:t>
      </w:r>
    </w:p>
    <w:p w:rsidRDefault="006040F6" w:rsidP="00D819ED" w:rsidR="00556944" w:rsidRPr="00D42EF9">
      <w:r w:rsidRPr="00D42EF9">
        <w:t xml:space="preserve">  34. </w:t>
      </w:r>
      <w:r w:rsidR="00A1467B" w:rsidRPr="00D42EF9">
        <w:t>Hrvatsko društvo skladatelja, Berislavićeva 9, 10000 Zagreb, OIB: 56668956985</w:t>
      </w:r>
      <w:r w:rsidRPr="00D42EF9">
        <w:t xml:space="preserve"> </w:t>
      </w:r>
    </w:p>
    <w:p w:rsidRDefault="006040F6" w:rsidP="00556944" w:rsidR="006040F6" w:rsidRPr="00D42EF9">
      <w:pPr>
        <w:jc w:val="right"/>
      </w:pPr>
      <w:r w:rsidRPr="00D42EF9">
        <w:t xml:space="preserve">               </w:t>
      </w:r>
      <w:r w:rsidR="00A1467B" w:rsidRPr="00D42EF9">
        <w:t xml:space="preserve">8.657,01 </w:t>
      </w:r>
      <w:r w:rsidRPr="00D42EF9">
        <w:t>kn</w:t>
      </w:r>
    </w:p>
    <w:p w:rsidRDefault="006040F6" w:rsidP="00A1467B" w:rsidR="00556944" w:rsidRPr="00D42EF9">
      <w:r w:rsidRPr="00D42EF9">
        <w:t xml:space="preserve">  35. </w:t>
      </w:r>
      <w:r w:rsidR="00A1467B" w:rsidRPr="00D42EF9">
        <w:t xml:space="preserve">Komunalno društvo VODOVOD I KANALIZACIJA društvo s ograničenom </w:t>
      </w:r>
    </w:p>
    <w:p w:rsidRDefault="00556944" w:rsidP="00A1467B" w:rsidR="00556944" w:rsidRPr="00D42EF9">
      <w:pPr>
        <w:rPr>
          <w:bCs/>
        </w:rPr>
      </w:pPr>
      <w:r w:rsidRPr="00D42EF9">
        <w:t xml:space="preserve">        </w:t>
      </w:r>
      <w:r w:rsidR="00A1467B" w:rsidRPr="00D42EF9">
        <w:t xml:space="preserve">odgovornošću za vodoopskrbu i odvodnju Rijeka, Dolac 14, OIB: </w:t>
      </w:r>
      <w:r w:rsidR="00A1467B" w:rsidRPr="00D42EF9">
        <w:rPr>
          <w:bCs/>
        </w:rPr>
        <w:t>80805858278</w:t>
      </w:r>
    </w:p>
    <w:p w:rsidRDefault="00125581" w:rsidP="00556944" w:rsidR="006040F6" w:rsidRPr="00D42EF9">
      <w:pPr>
        <w:jc w:val="right"/>
      </w:pPr>
      <w:r w:rsidRPr="00D42EF9">
        <w:t xml:space="preserve">         </w:t>
      </w:r>
      <w:r w:rsidR="006040F6" w:rsidRPr="00D42EF9">
        <w:t xml:space="preserve">              </w:t>
      </w:r>
      <w:r w:rsidR="00A1467B" w:rsidRPr="00D42EF9">
        <w:t xml:space="preserve">4.849,36 </w:t>
      </w:r>
      <w:r w:rsidR="006040F6" w:rsidRPr="00D42EF9">
        <w:t>kn</w:t>
      </w:r>
    </w:p>
    <w:p w:rsidRDefault="006040F6" w:rsidP="00A1467B" w:rsidR="006040F6" w:rsidRPr="00D42EF9">
      <w:r w:rsidRPr="00D42EF9">
        <w:t xml:space="preserve">  36. </w:t>
      </w:r>
      <w:r w:rsidR="00A1467B" w:rsidRPr="00D42EF9">
        <w:t>Elica S.P.A. Via Dante 288, 60044 Fabriano, Talijanska Republika</w:t>
      </w:r>
      <w:r w:rsidRPr="00D42EF9">
        <w:t xml:space="preserve">  </w:t>
      </w:r>
      <w:r w:rsidR="00556944" w:rsidRPr="00D42EF9">
        <w:t xml:space="preserve"> </w:t>
      </w:r>
      <w:r w:rsidRPr="00D42EF9">
        <w:t xml:space="preserve">         </w:t>
      </w:r>
      <w:r w:rsidR="00A1467B" w:rsidRPr="00D42EF9">
        <w:t xml:space="preserve">191.166,30 </w:t>
      </w:r>
      <w:r w:rsidRPr="00D42EF9">
        <w:t>kn</w:t>
      </w:r>
    </w:p>
    <w:p w:rsidRDefault="006040F6" w:rsidP="00D819ED" w:rsidR="00556944" w:rsidRPr="00D42EF9">
      <w:r w:rsidRPr="00D42EF9">
        <w:t xml:space="preserve">  37. </w:t>
      </w:r>
      <w:r w:rsidR="00A1467B" w:rsidRPr="00D42EF9">
        <w:t>HEP - Opskrba d.o.o. za opskrbu potrošača električnom, toplinskom energijom i plinom</w:t>
      </w:r>
    </w:p>
    <w:p w:rsidRDefault="00556944" w:rsidP="00D819ED" w:rsidR="006040F6" w:rsidRPr="00D42EF9">
      <w:r w:rsidRPr="00D42EF9">
        <w:t xml:space="preserve">       </w:t>
      </w:r>
      <w:r w:rsidR="00A1467B" w:rsidRPr="00D42EF9">
        <w:t xml:space="preserve"> Zagreb, Ulica grada Vukovara 37, OIB: 63073332379</w:t>
      </w:r>
      <w:r w:rsidR="006040F6" w:rsidRPr="00D42EF9">
        <w:t xml:space="preserve">   </w:t>
      </w:r>
      <w:r w:rsidRPr="00D42EF9">
        <w:t xml:space="preserve">                </w:t>
      </w:r>
      <w:r w:rsidR="006040F6" w:rsidRPr="00D42EF9">
        <w:t xml:space="preserve">                </w:t>
      </w:r>
      <w:r w:rsidR="00A1467B" w:rsidRPr="00D42EF9">
        <w:t xml:space="preserve">34.162,06 </w:t>
      </w:r>
      <w:r w:rsidR="006040F6" w:rsidRPr="00D42EF9">
        <w:t>kn</w:t>
      </w:r>
    </w:p>
    <w:p w:rsidRDefault="006040F6" w:rsidP="00D819ED" w:rsidR="00556944" w:rsidRPr="00D42EF9">
      <w:r w:rsidRPr="00D42EF9">
        <w:t xml:space="preserve">  38. </w:t>
      </w:r>
      <w:r w:rsidR="00A1467B" w:rsidRPr="00D42EF9">
        <w:t xml:space="preserve">VIPnet, društvo s ograničenom odgovornošću za usluge javnih telekomunikacija Zagreb, </w:t>
      </w:r>
    </w:p>
    <w:p w:rsidRDefault="00556944" w:rsidP="00D819ED" w:rsidR="006040F6" w:rsidRPr="00D42EF9">
      <w:r w:rsidRPr="00D42EF9">
        <w:t xml:space="preserve">        </w:t>
      </w:r>
      <w:r w:rsidR="00A1467B" w:rsidRPr="00D42EF9">
        <w:t>Vrtni put 1, OIB: 29524210204</w:t>
      </w:r>
      <w:r w:rsidR="006040F6" w:rsidRPr="00D42EF9">
        <w:t xml:space="preserve">          </w:t>
      </w:r>
      <w:r w:rsidRPr="00D42EF9">
        <w:t xml:space="preserve">                                                             </w:t>
      </w:r>
      <w:r w:rsidR="006040F6" w:rsidRPr="00D42EF9">
        <w:t xml:space="preserve">  </w:t>
      </w:r>
      <w:r w:rsidR="00A1467B" w:rsidRPr="00D42EF9">
        <w:t xml:space="preserve">6.009,17 </w:t>
      </w:r>
      <w:r w:rsidR="006040F6" w:rsidRPr="00D42EF9">
        <w:t>kn</w:t>
      </w:r>
    </w:p>
    <w:p w:rsidRDefault="006040F6" w:rsidP="00D819ED" w:rsidR="00556944" w:rsidRPr="00D42EF9">
      <w:r w:rsidRPr="00D42EF9">
        <w:t xml:space="preserve">  39. </w:t>
      </w:r>
      <w:r w:rsidR="00A1467B" w:rsidRPr="00D42EF9">
        <w:t xml:space="preserve">SECURITAS HRVATSKA društvo s ograničenom odgovornošću za tjelesnu i tehničku </w:t>
      </w:r>
    </w:p>
    <w:p w:rsidRDefault="00556944" w:rsidP="00D819ED" w:rsidR="00125581" w:rsidRPr="00D42EF9">
      <w:r w:rsidRPr="00D42EF9">
        <w:t xml:space="preserve">        </w:t>
      </w:r>
      <w:r w:rsidR="00A1467B" w:rsidRPr="00D42EF9">
        <w:t xml:space="preserve">zaštitu osoba i imovine Zagreb, Zagrebačka cesta 145/a, OIB: </w:t>
      </w:r>
      <w:r w:rsidR="00A1467B" w:rsidRPr="00D42EF9">
        <w:rPr>
          <w:bCs/>
        </w:rPr>
        <w:t>33679708526</w:t>
      </w:r>
    </w:p>
    <w:p w:rsidRDefault="006040F6" w:rsidP="00125581" w:rsidR="006040F6" w:rsidRPr="00D42EF9">
      <w:pPr>
        <w:jc w:val="right"/>
      </w:pPr>
      <w:r w:rsidRPr="00D42EF9">
        <w:t xml:space="preserve">                                 </w:t>
      </w:r>
      <w:r w:rsidR="00A1467B" w:rsidRPr="00D42EF9">
        <w:t>85.742,62</w:t>
      </w:r>
      <w:r w:rsidR="00D819ED" w:rsidRPr="00D42EF9">
        <w:t xml:space="preserve"> </w:t>
      </w:r>
      <w:r w:rsidRPr="00D42EF9">
        <w:t>kn</w:t>
      </w:r>
    </w:p>
    <w:p w:rsidRDefault="00A1467B" w:rsidP="00A1467B" w:rsidR="00556944" w:rsidRPr="00D42EF9">
      <w:r w:rsidRPr="00D42EF9">
        <w:lastRenderedPageBreak/>
        <w:t xml:space="preserve">  40. ATP PROJEKTIRANJE d.o.o. za projektiranje, građenje i nadzor Zagreb, Planinska </w:t>
      </w:r>
    </w:p>
    <w:p w:rsidRDefault="00556944" w:rsidP="00A1467B" w:rsidR="00A1467B" w:rsidRPr="00D42EF9">
      <w:r w:rsidRPr="00D42EF9">
        <w:t xml:space="preserve">         </w:t>
      </w:r>
      <w:r w:rsidR="00A1467B" w:rsidRPr="00D42EF9">
        <w:t xml:space="preserve">ulica 13A, OIB: 16634488524       </w:t>
      </w:r>
      <w:r w:rsidRPr="00D42EF9">
        <w:t xml:space="preserve">                                          </w:t>
      </w:r>
      <w:r w:rsidR="00A1467B" w:rsidRPr="00D42EF9">
        <w:t xml:space="preserve">                       12.608,77 kn</w:t>
      </w:r>
    </w:p>
    <w:p w:rsidRDefault="00A1467B" w:rsidP="00556944" w:rsidR="00A1467B" w:rsidRPr="00D42EF9">
      <w:r w:rsidRPr="00D42EF9">
        <w:t xml:space="preserve">  </w:t>
      </w:r>
      <w:r w:rsidR="00556944" w:rsidRPr="00D42EF9">
        <w:t>41</w:t>
      </w:r>
      <w:r w:rsidRPr="00D42EF9">
        <w:t xml:space="preserve">. </w:t>
      </w:r>
      <w:r w:rsidR="00556944" w:rsidRPr="00D42EF9">
        <w:t xml:space="preserve">DAMCO d. o. o. za međunarodno otpremništvo Rijeka, Fiorella La Guardia 13, OIB: </w:t>
      </w:r>
      <w:r w:rsidR="00556944" w:rsidRPr="00D42EF9">
        <w:rPr>
          <w:bCs/>
        </w:rPr>
        <w:t xml:space="preserve">70655145025                                                                             </w:t>
      </w:r>
      <w:r w:rsidRPr="00D42EF9">
        <w:t xml:space="preserve">                               </w:t>
      </w:r>
      <w:r w:rsidR="00556944" w:rsidRPr="00D42EF9">
        <w:t xml:space="preserve">16.670,42 </w:t>
      </w:r>
      <w:r w:rsidRPr="00D42EF9">
        <w:t>kn</w:t>
      </w:r>
    </w:p>
    <w:p w:rsidRDefault="00A1467B" w:rsidP="00556944" w:rsidR="00A1467B" w:rsidRPr="00D42EF9">
      <w:r w:rsidRPr="00D42EF9">
        <w:t xml:space="preserve">  </w:t>
      </w:r>
      <w:r w:rsidR="00556944" w:rsidRPr="00D42EF9">
        <w:t>42</w:t>
      </w:r>
      <w:r w:rsidRPr="00D42EF9">
        <w:t xml:space="preserve">. </w:t>
      </w:r>
      <w:r w:rsidR="00556944" w:rsidRPr="00D42EF9">
        <w:t>Iskra d.d.  Stegne 21, Ljubljana, Slovenija, OIB: 46653685244</w:t>
      </w:r>
      <w:r w:rsidRPr="00D42EF9">
        <w:t xml:space="preserve">    </w:t>
      </w:r>
      <w:r w:rsidR="00865C6D" w:rsidRPr="00D42EF9">
        <w:t xml:space="preserve"> </w:t>
      </w:r>
      <w:r w:rsidRPr="00D42EF9">
        <w:t xml:space="preserve">              </w:t>
      </w:r>
      <w:r w:rsidR="00556944" w:rsidRPr="00D42EF9">
        <w:t xml:space="preserve">105.770,36 </w:t>
      </w:r>
      <w:r w:rsidRPr="00D42EF9">
        <w:t>kn</w:t>
      </w:r>
    </w:p>
    <w:p w:rsidRDefault="00A1467B" w:rsidP="00556944" w:rsidR="00865C6D" w:rsidRPr="00D42EF9">
      <w:r w:rsidRPr="00D42EF9">
        <w:t xml:space="preserve">  </w:t>
      </w:r>
      <w:r w:rsidR="00556944" w:rsidRPr="00D42EF9">
        <w:t>4</w:t>
      </w:r>
      <w:r w:rsidRPr="00D42EF9">
        <w:t xml:space="preserve">3. </w:t>
      </w:r>
      <w:r w:rsidR="00556944" w:rsidRPr="00D42EF9">
        <w:t>ROVITEX d.o.o. za trgovinu i usluge Zagreb, Kreše Golika 3, OIB: 30943212155</w:t>
      </w:r>
      <w:r w:rsidRPr="00D42EF9">
        <w:t xml:space="preserve"> </w:t>
      </w:r>
    </w:p>
    <w:p w:rsidRDefault="00A1467B" w:rsidP="00865C6D" w:rsidR="00A1467B" w:rsidRPr="00D42EF9">
      <w:pPr>
        <w:jc w:val="right"/>
      </w:pPr>
      <w:r w:rsidRPr="00D42EF9">
        <w:t xml:space="preserve">                                </w:t>
      </w:r>
      <w:r w:rsidR="00556944" w:rsidRPr="00D42EF9">
        <w:t xml:space="preserve">23.862,17 </w:t>
      </w:r>
      <w:r w:rsidRPr="00D42EF9">
        <w:t>kn</w:t>
      </w:r>
    </w:p>
    <w:p w:rsidRDefault="00556944" w:rsidP="00556944" w:rsidR="00865C6D" w:rsidRPr="00D42EF9">
      <w:r w:rsidRPr="00D42EF9">
        <w:t xml:space="preserve">  44</w:t>
      </w:r>
      <w:r w:rsidR="00A1467B" w:rsidRPr="00D42EF9">
        <w:t xml:space="preserve">. </w:t>
      </w:r>
      <w:r w:rsidRPr="00D42EF9">
        <w:t xml:space="preserve">ENERGO d. o. o. za proizvodnju i distribuciju toplinske energije i plina Rijeka, Dolac </w:t>
      </w:r>
    </w:p>
    <w:p w:rsidRDefault="00865C6D" w:rsidP="00556944" w:rsidR="00A1467B" w:rsidRPr="00D42EF9">
      <w:r w:rsidRPr="00D42EF9">
        <w:t xml:space="preserve">        </w:t>
      </w:r>
      <w:r w:rsidR="00556944" w:rsidRPr="00D42EF9">
        <w:t>14, OIB: 99393766301</w:t>
      </w:r>
      <w:r w:rsidR="00A1467B" w:rsidRPr="00D42EF9">
        <w:t xml:space="preserve">             </w:t>
      </w:r>
      <w:r w:rsidRPr="00D42EF9">
        <w:t xml:space="preserve">                                                        </w:t>
      </w:r>
      <w:r w:rsidR="00A1467B" w:rsidRPr="00D42EF9">
        <w:t xml:space="preserve">                  </w:t>
      </w:r>
      <w:r w:rsidR="00556944" w:rsidRPr="00D42EF9">
        <w:t xml:space="preserve">2.283,84 </w:t>
      </w:r>
      <w:r w:rsidR="00A1467B" w:rsidRPr="00D42EF9">
        <w:t>kn</w:t>
      </w:r>
    </w:p>
    <w:p w:rsidRDefault="00556944" w:rsidP="00865C6D" w:rsidR="00A1467B" w:rsidRPr="00D42EF9">
      <w:r w:rsidRPr="00D42EF9">
        <w:t xml:space="preserve">  45</w:t>
      </w:r>
      <w:r w:rsidR="00A1467B" w:rsidRPr="00D42EF9">
        <w:t xml:space="preserve">. </w:t>
      </w:r>
      <w:r w:rsidRPr="00D42EF9">
        <w:t xml:space="preserve">VEKA - ING d.o.o. za projektiranje, prodaju i izvedbu grijanja, ventilacije i klimatizacije Zagreb, Ulica kneza Branimira 189, OIB: </w:t>
      </w:r>
      <w:r w:rsidRPr="00D42EF9">
        <w:rPr>
          <w:bCs/>
        </w:rPr>
        <w:t>84788334631</w:t>
      </w:r>
      <w:r w:rsidR="00865C6D" w:rsidRPr="00D42EF9">
        <w:rPr>
          <w:bCs/>
        </w:rPr>
        <w:t xml:space="preserve">        </w:t>
      </w:r>
      <w:r w:rsidR="00A1467B" w:rsidRPr="00D42EF9">
        <w:t xml:space="preserve">                                </w:t>
      </w:r>
      <w:r w:rsidRPr="00D42EF9">
        <w:t xml:space="preserve">30.120,09 </w:t>
      </w:r>
      <w:r w:rsidR="00A1467B" w:rsidRPr="00D42EF9">
        <w:t>kn</w:t>
      </w:r>
    </w:p>
    <w:p w:rsidRDefault="006040F6" w:rsidP="00583442" w:rsidR="006040F6" w:rsidRPr="00D42EF9">
      <w:pPr>
        <w:jc w:val="both"/>
      </w:pPr>
    </w:p>
    <w:p w:rsidRDefault="00E63781" w:rsidP="00583442" w:rsidR="00583442">
      <w:pPr>
        <w:jc w:val="both"/>
      </w:pPr>
      <w:r>
        <w:tab/>
      </w:r>
      <w:r w:rsidR="00583442" w:rsidRPr="00D42EF9">
        <w:t>II.</w:t>
      </w:r>
      <w:r>
        <w:t xml:space="preserve"> </w:t>
      </w:r>
      <w:r w:rsidR="00583442" w:rsidRPr="00D42EF9">
        <w:t>Osporene su sljedeće tražbine viših isplatnih redova:</w:t>
      </w:r>
    </w:p>
    <w:p w:rsidRDefault="0072691D" w:rsidP="00583442" w:rsidR="00583442" w:rsidRPr="00D42EF9">
      <w:pPr>
        <w:jc w:val="both"/>
      </w:pPr>
      <w:r w:rsidRPr="00D42EF9">
        <w:t>drugi</w:t>
      </w:r>
      <w:r w:rsidR="00583442" w:rsidRPr="00D42EF9">
        <w:t xml:space="preserve"> viši isplatni red</w:t>
      </w:r>
    </w:p>
    <w:p w:rsidRDefault="00125581" w:rsidP="00D42EF9" w:rsidR="00125581" w:rsidRPr="00D42EF9">
      <w:pPr>
        <w:ind w:left="120"/>
        <w:jc w:val="both"/>
        <w:rPr>
          <w:bCs/>
        </w:rPr>
      </w:pPr>
      <w:r w:rsidRPr="00D42EF9">
        <w:t xml:space="preserve">1. </w:t>
      </w:r>
      <w:r w:rsidR="00865C6D" w:rsidRPr="00D42EF9">
        <w:t>Komunalno društvo ČISTOĆA d. o. o. za održavanje čistoće i gospodarenje otpadom Rijeka, Dolac 14, OIB: 06531901714</w:t>
      </w:r>
      <w:r w:rsidRPr="00D42EF9">
        <w:t xml:space="preserve"> </w:t>
      </w:r>
      <w:r w:rsidR="00D42EF9">
        <w:t xml:space="preserve">                                                  </w:t>
      </w:r>
      <w:r w:rsidRPr="00D42EF9">
        <w:t xml:space="preserve">                   </w:t>
      </w:r>
      <w:r w:rsidR="00865C6D" w:rsidRPr="00D42EF9">
        <w:t xml:space="preserve">212,83 </w:t>
      </w:r>
      <w:r w:rsidRPr="00D42EF9">
        <w:t>kn</w:t>
      </w:r>
      <w:r w:rsidRPr="00D42EF9">
        <w:rPr>
          <w:bCs/>
        </w:rPr>
        <w:t xml:space="preserve"> </w:t>
      </w:r>
    </w:p>
    <w:p w:rsidRDefault="00125581" w:rsidP="00865C6D" w:rsidR="00125581" w:rsidRPr="00D42EF9">
      <w:r w:rsidRPr="00D42EF9">
        <w:t xml:space="preserve">  2. </w:t>
      </w:r>
      <w:r w:rsidR="00865C6D" w:rsidRPr="00D42EF9">
        <w:t>KOVINOPLASTIKA- ZAGREB društvo s ograničenom odgovornošću za trgovinu Zagreb, Kovinska 29, OIB: 32160741547</w:t>
      </w:r>
      <w:r w:rsidRPr="00D42EF9">
        <w:t xml:space="preserve">                      </w:t>
      </w:r>
      <w:r w:rsidR="00D42EF9">
        <w:t xml:space="preserve">                                </w:t>
      </w:r>
      <w:r w:rsidRPr="00D42EF9">
        <w:t xml:space="preserve">    </w:t>
      </w:r>
      <w:r w:rsidR="0095015C" w:rsidRPr="00D42EF9">
        <w:t xml:space="preserve">  </w:t>
      </w:r>
      <w:r w:rsidRPr="00D42EF9">
        <w:t xml:space="preserve">     </w:t>
      </w:r>
      <w:r w:rsidR="00865C6D" w:rsidRPr="00D42EF9">
        <w:t xml:space="preserve">7.715,64 </w:t>
      </w:r>
      <w:r w:rsidRPr="00D42EF9">
        <w:t>kn</w:t>
      </w:r>
    </w:p>
    <w:p w:rsidRDefault="00865C6D" w:rsidP="00865C6D" w:rsidR="00D42EF9">
      <w:r w:rsidRPr="00D42EF9">
        <w:t xml:space="preserve">   3. CANDY HOOVER ZAGREB d.o.o. za trgovinu i usluge Zagreb, Dužice 1, OIB: </w:t>
      </w:r>
    </w:p>
    <w:p w:rsidRDefault="00D42EF9" w:rsidP="00865C6D" w:rsidR="00125581" w:rsidRPr="00D42EF9">
      <w:r>
        <w:t xml:space="preserve">       </w:t>
      </w:r>
      <w:r w:rsidR="00865C6D" w:rsidRPr="00D42EF9">
        <w:rPr>
          <w:bCs/>
        </w:rPr>
        <w:t>69999387462</w:t>
      </w:r>
      <w:r w:rsidR="00125581" w:rsidRPr="00D42EF9">
        <w:t xml:space="preserve">     </w:t>
      </w:r>
      <w:r w:rsidR="0095015C" w:rsidRPr="00D42EF9">
        <w:t xml:space="preserve"> </w:t>
      </w:r>
      <w:r w:rsidR="00125581" w:rsidRPr="00D42EF9">
        <w:t xml:space="preserve">  </w:t>
      </w:r>
      <w:r>
        <w:t xml:space="preserve">                                                                            </w:t>
      </w:r>
      <w:r w:rsidR="00125581" w:rsidRPr="00D42EF9">
        <w:t xml:space="preserve">              </w:t>
      </w:r>
      <w:r w:rsidR="00865C6D" w:rsidRPr="00D42EF9">
        <w:t xml:space="preserve">189.073,86 </w:t>
      </w:r>
      <w:r w:rsidR="00125581" w:rsidRPr="00D42EF9">
        <w:t xml:space="preserve"> kn</w:t>
      </w:r>
    </w:p>
    <w:p w:rsidRDefault="00865C6D" w:rsidP="00865C6D" w:rsidR="00125581" w:rsidRPr="00D42EF9">
      <w:pPr>
        <w:ind w:left="120"/>
      </w:pPr>
      <w:r w:rsidRPr="00D42EF9">
        <w:t>4. GRAD UMAG, G. Garibaldi 6, Umag, OIB: 84097228497</w:t>
      </w:r>
      <w:r w:rsidR="0095015C" w:rsidRPr="00D42EF9">
        <w:t xml:space="preserve">                             </w:t>
      </w:r>
      <w:r w:rsidR="00125581" w:rsidRPr="00D42EF9">
        <w:t xml:space="preserve">  </w:t>
      </w:r>
      <w:r w:rsidRPr="00D42EF9">
        <w:t xml:space="preserve">5.643,94 </w:t>
      </w:r>
      <w:r w:rsidR="00125581" w:rsidRPr="00D42EF9">
        <w:t>kn</w:t>
      </w:r>
    </w:p>
    <w:p w:rsidRDefault="00125581" w:rsidP="0095015C" w:rsidR="00D42EF9">
      <w:r w:rsidRPr="00D42EF9">
        <w:t xml:space="preserve">  5. </w:t>
      </w:r>
      <w:r w:rsidR="00865C6D" w:rsidRPr="00D42EF9">
        <w:t>STAMBENI INŽENJERING, društvo s ograničenom odgovornošću za građevinarstvo,</w:t>
      </w:r>
    </w:p>
    <w:p w:rsidRDefault="00D42EF9" w:rsidP="0095015C" w:rsidR="00D42EF9">
      <w:r>
        <w:t xml:space="preserve">     </w:t>
      </w:r>
      <w:r w:rsidR="00865C6D" w:rsidRPr="00D42EF9">
        <w:t xml:space="preserve"> projektiranje, inženjering i konzalting, trgovinu i export – import Pula, Istarska 13, OIB: </w:t>
      </w:r>
    </w:p>
    <w:p w:rsidRDefault="00D42EF9" w:rsidP="0095015C" w:rsidR="00125581" w:rsidRPr="00D42EF9">
      <w:r>
        <w:t xml:space="preserve">      </w:t>
      </w:r>
      <w:r w:rsidR="00865C6D" w:rsidRPr="00D42EF9">
        <w:t>30889871639</w:t>
      </w:r>
      <w:r w:rsidR="0095015C" w:rsidRPr="00D42EF9">
        <w:t xml:space="preserve">     </w:t>
      </w:r>
      <w:r w:rsidR="00125581" w:rsidRPr="00D42EF9">
        <w:t xml:space="preserve">     </w:t>
      </w:r>
      <w:r>
        <w:t xml:space="preserve">                                                                                     </w:t>
      </w:r>
      <w:r w:rsidR="00125581" w:rsidRPr="00D42EF9">
        <w:t xml:space="preserve">       </w:t>
      </w:r>
      <w:r w:rsidR="00865C6D" w:rsidRPr="00D42EF9">
        <w:t xml:space="preserve">30.332,89 </w:t>
      </w:r>
      <w:r w:rsidR="00125581" w:rsidRPr="00D42EF9">
        <w:t>kn</w:t>
      </w:r>
    </w:p>
    <w:p w:rsidRDefault="0095015C" w:rsidP="00865C6D" w:rsidR="00D42EF9">
      <w:r w:rsidRPr="00D42EF9">
        <w:t xml:space="preserve">  6. </w:t>
      </w:r>
      <w:r w:rsidR="00865C6D" w:rsidRPr="00D42EF9">
        <w:t xml:space="preserve">Hrvatski Telekom d.d. Zagreb, Roberta Frangeša Mihanovića 9, OIB: </w:t>
      </w:r>
      <w:r w:rsidR="00865C6D" w:rsidRPr="00D42EF9">
        <w:rPr>
          <w:bCs/>
        </w:rPr>
        <w:t>81793146560</w:t>
      </w:r>
      <w:r w:rsidRPr="00D42EF9">
        <w:t xml:space="preserve">   </w:t>
      </w:r>
    </w:p>
    <w:p w:rsidRDefault="0095015C" w:rsidP="00D42EF9" w:rsidR="0095015C" w:rsidRPr="00D42EF9">
      <w:pPr>
        <w:jc w:val="right"/>
      </w:pPr>
      <w:r w:rsidRPr="00D42EF9">
        <w:t xml:space="preserve">                      </w:t>
      </w:r>
      <w:r w:rsidR="00865C6D" w:rsidRPr="00D42EF9">
        <w:t xml:space="preserve">1.990,14 </w:t>
      </w:r>
      <w:r w:rsidRPr="00D42EF9">
        <w:t>kn</w:t>
      </w:r>
    </w:p>
    <w:p w:rsidRDefault="0095015C" w:rsidP="00865C6D" w:rsidR="00D42EF9">
      <w:r w:rsidRPr="00D42EF9">
        <w:t xml:space="preserve">  7. </w:t>
      </w:r>
      <w:r w:rsidR="00865C6D" w:rsidRPr="00D42EF9">
        <w:t xml:space="preserve">Fond za zaštitu okoliša i energetsku učinkovitost Zagreb, Radnička cesta 80, OIB: </w:t>
      </w:r>
    </w:p>
    <w:p w:rsidRDefault="00D42EF9" w:rsidP="00865C6D" w:rsidR="0095015C" w:rsidRPr="00D42EF9">
      <w:r>
        <w:t xml:space="preserve">      </w:t>
      </w:r>
      <w:r w:rsidR="00865C6D" w:rsidRPr="00D42EF9">
        <w:t>85828625994</w:t>
      </w:r>
      <w:r w:rsidR="0095015C" w:rsidRPr="00D42EF9">
        <w:t xml:space="preserve">   </w:t>
      </w:r>
      <w:r>
        <w:t xml:space="preserve">                                                                          </w:t>
      </w:r>
      <w:r w:rsidR="0095015C" w:rsidRPr="00D42EF9">
        <w:t xml:space="preserve">                              </w:t>
      </w:r>
      <w:r w:rsidR="00865C6D" w:rsidRPr="00D42EF9">
        <w:t xml:space="preserve">255,23 </w:t>
      </w:r>
      <w:r w:rsidR="0095015C" w:rsidRPr="00D42EF9">
        <w:t>kn</w:t>
      </w:r>
    </w:p>
    <w:p w:rsidRDefault="0095015C" w:rsidP="00865C6D" w:rsidR="0095015C" w:rsidRPr="00D42EF9">
      <w:r w:rsidRPr="00D42EF9">
        <w:t xml:space="preserve">  8. </w:t>
      </w:r>
      <w:r w:rsidR="00865C6D" w:rsidRPr="00D42EF9">
        <w:t>Grad Rijeka, Korzo 16, 51000 Rijeka, OIB: 54382731928</w:t>
      </w:r>
      <w:r w:rsidRPr="00D42EF9">
        <w:t xml:space="preserve">      </w:t>
      </w:r>
      <w:r w:rsidR="00D42EF9">
        <w:t xml:space="preserve">               </w:t>
      </w:r>
      <w:r w:rsidRPr="00D42EF9">
        <w:t xml:space="preserve">          </w:t>
      </w:r>
      <w:r w:rsidR="00865C6D" w:rsidRPr="00D42EF9">
        <w:t xml:space="preserve">37.191,35 </w:t>
      </w:r>
      <w:r w:rsidRPr="00D42EF9">
        <w:t>kn</w:t>
      </w:r>
    </w:p>
    <w:p w:rsidRDefault="0095015C" w:rsidP="00865C6D" w:rsidR="00D42EF9">
      <w:r w:rsidRPr="00D42EF9">
        <w:t xml:space="preserve">  9. </w:t>
      </w:r>
      <w:r w:rsidR="00865C6D" w:rsidRPr="00D42EF9">
        <w:t xml:space="preserve">ST. S. CENTAROPREMA upravljanje i održavanje stambenih zgrada društvo s </w:t>
      </w:r>
    </w:p>
    <w:p w:rsidRDefault="00D42EF9" w:rsidP="00865C6D" w:rsidR="0095015C" w:rsidRPr="00D42EF9">
      <w:r>
        <w:t xml:space="preserve">      </w:t>
      </w:r>
      <w:r w:rsidR="00865C6D" w:rsidRPr="00D42EF9">
        <w:t>ograničenom odgovornošću Rijeka, Lošinjska 16, OIB: 64813555114</w:t>
      </w:r>
      <w:r w:rsidR="0095015C" w:rsidRPr="00D42EF9">
        <w:t xml:space="preserve">              </w:t>
      </w:r>
      <w:r w:rsidR="00865C6D" w:rsidRPr="00D42EF9">
        <w:t xml:space="preserve">5.580,82 </w:t>
      </w:r>
      <w:r w:rsidR="0095015C" w:rsidRPr="00D42EF9">
        <w:t>kn</w:t>
      </w:r>
    </w:p>
    <w:p w:rsidRDefault="0095015C" w:rsidP="00865C6D" w:rsidR="00D42EF9">
      <w:r w:rsidRPr="00D42EF9">
        <w:t xml:space="preserve">  10. </w:t>
      </w:r>
      <w:r w:rsidR="00865C6D" w:rsidRPr="00D42EF9">
        <w:t>MIELE trgovina i servis d.o.o. Zagreb, Buzin</w:t>
      </w:r>
      <w:r w:rsidR="00D42EF9">
        <w:t>ski prilaz 32, OIB: 51026666557</w:t>
      </w:r>
    </w:p>
    <w:p w:rsidRDefault="0095015C" w:rsidP="00D42EF9" w:rsidR="0095015C" w:rsidRPr="00D42EF9">
      <w:pPr>
        <w:jc w:val="right"/>
      </w:pPr>
      <w:r w:rsidRPr="00D42EF9">
        <w:t xml:space="preserve">      </w:t>
      </w:r>
      <w:r w:rsidR="00865C6D" w:rsidRPr="00D42EF9">
        <w:t xml:space="preserve">424.485,85 </w:t>
      </w:r>
      <w:r w:rsidRPr="00D42EF9">
        <w:t>kn</w:t>
      </w:r>
    </w:p>
    <w:p w:rsidRDefault="0095015C" w:rsidP="00865C6D" w:rsidR="00D42EF9">
      <w:r w:rsidRPr="00D42EF9">
        <w:t xml:space="preserve">  11. </w:t>
      </w:r>
      <w:r w:rsidR="00865C6D" w:rsidRPr="00D42EF9">
        <w:t>Hrvatsko društvo skladatelja, Berislavićeva 9, 10000 Zagreb, OIB: 56668956985</w:t>
      </w:r>
      <w:r w:rsidRPr="00D42EF9">
        <w:t xml:space="preserve"> </w:t>
      </w:r>
    </w:p>
    <w:p w:rsidRDefault="0095015C" w:rsidP="00D42EF9" w:rsidR="0095015C" w:rsidRPr="00D42EF9">
      <w:pPr>
        <w:jc w:val="right"/>
      </w:pPr>
      <w:r w:rsidRPr="00D42EF9">
        <w:t xml:space="preserve">                      </w:t>
      </w:r>
      <w:r w:rsidR="00865C6D" w:rsidRPr="00D42EF9">
        <w:t xml:space="preserve">15.853,14 </w:t>
      </w:r>
      <w:r w:rsidRPr="00D42EF9">
        <w:t>kn</w:t>
      </w:r>
    </w:p>
    <w:p w:rsidRDefault="0095015C" w:rsidP="00865C6D" w:rsidR="00D42EF9">
      <w:r w:rsidRPr="00D42EF9">
        <w:t xml:space="preserve">  12. </w:t>
      </w:r>
      <w:r w:rsidR="00865C6D" w:rsidRPr="00D42EF9">
        <w:t xml:space="preserve">SECURITAS HRVATSKA društvo s ograničenom odgovornošću za tjelesnu i tehničku </w:t>
      </w:r>
    </w:p>
    <w:p w:rsidRDefault="00D42EF9" w:rsidP="00865C6D" w:rsidR="00D42EF9">
      <w:r>
        <w:t xml:space="preserve">        </w:t>
      </w:r>
      <w:r w:rsidR="00865C6D" w:rsidRPr="00D42EF9">
        <w:t xml:space="preserve">zaštitu osoba i imovine Zagreb, Zagrebačka cesta 145/a, OIB: </w:t>
      </w:r>
      <w:r w:rsidR="00865C6D" w:rsidRPr="00D42EF9">
        <w:rPr>
          <w:bCs/>
        </w:rPr>
        <w:t>33679708526</w:t>
      </w:r>
      <w:r w:rsidR="0095015C" w:rsidRPr="00D42EF9">
        <w:t xml:space="preserve">  </w:t>
      </w:r>
    </w:p>
    <w:p w:rsidRDefault="0095015C" w:rsidP="00D42EF9" w:rsidR="0095015C" w:rsidRPr="00D42EF9">
      <w:pPr>
        <w:jc w:val="right"/>
      </w:pPr>
      <w:r w:rsidRPr="00D42EF9">
        <w:t xml:space="preserve">         </w:t>
      </w:r>
      <w:r w:rsidR="00865C6D" w:rsidRPr="00D42EF9">
        <w:t xml:space="preserve">61.005,43 </w:t>
      </w:r>
      <w:r w:rsidRPr="00D42EF9">
        <w:t>kn</w:t>
      </w:r>
    </w:p>
    <w:p w:rsidRDefault="0095015C" w:rsidP="0095015C" w:rsidR="00D42EF9">
      <w:r w:rsidRPr="00D42EF9">
        <w:t xml:space="preserve">  13. </w:t>
      </w:r>
      <w:r w:rsidR="00865C6D" w:rsidRPr="00D42EF9">
        <w:t xml:space="preserve">DAMCO d. o. o. za međunarodno otpremništvo Rijeka, Fiorella La Guardia 13, OIB: </w:t>
      </w:r>
    </w:p>
    <w:p w:rsidRDefault="00D42EF9" w:rsidP="0095015C" w:rsidR="0095015C" w:rsidRPr="00D42EF9">
      <w:r>
        <w:t xml:space="preserve">        </w:t>
      </w:r>
      <w:r w:rsidR="00865C6D" w:rsidRPr="00D42EF9">
        <w:rPr>
          <w:bCs/>
        </w:rPr>
        <w:t>70655145025</w:t>
      </w:r>
      <w:r w:rsidR="0095015C" w:rsidRPr="00D42EF9">
        <w:t xml:space="preserve">      </w:t>
      </w:r>
      <w:r>
        <w:t xml:space="preserve">                                                                         </w:t>
      </w:r>
      <w:r w:rsidR="0095015C" w:rsidRPr="00D42EF9">
        <w:t xml:space="preserve">                     </w:t>
      </w:r>
      <w:r w:rsidR="00865C6D" w:rsidRPr="00D42EF9">
        <w:t xml:space="preserve">42.846,16 </w:t>
      </w:r>
      <w:r w:rsidR="0095015C" w:rsidRPr="00D42EF9">
        <w:t>kn</w:t>
      </w:r>
    </w:p>
    <w:p w:rsidRDefault="0095015C" w:rsidP="00865C6D" w:rsidR="0095015C" w:rsidRPr="00D42EF9">
      <w:r w:rsidRPr="00D42EF9">
        <w:t xml:space="preserve">  14. </w:t>
      </w:r>
      <w:r w:rsidR="00865C6D" w:rsidRPr="00D42EF9">
        <w:t>Iskra d.d.  Stegne 21, Ljubljana, Slovenija, OIB: 46653685244</w:t>
      </w:r>
      <w:r w:rsidRPr="00D42EF9">
        <w:t xml:space="preserve"> </w:t>
      </w:r>
      <w:r w:rsidR="00D42EF9">
        <w:t xml:space="preserve">    </w:t>
      </w:r>
      <w:r w:rsidRPr="00D42EF9">
        <w:t xml:space="preserve">           </w:t>
      </w:r>
      <w:r w:rsidR="00D42EF9">
        <w:t xml:space="preserve"> </w:t>
      </w:r>
      <w:r w:rsidRPr="00D42EF9">
        <w:t xml:space="preserve">  </w:t>
      </w:r>
      <w:r w:rsidR="00865C6D" w:rsidRPr="00D42EF9">
        <w:t xml:space="preserve">335.471,14 </w:t>
      </w:r>
      <w:r w:rsidRPr="00D42EF9">
        <w:t>kn</w:t>
      </w:r>
    </w:p>
    <w:p w:rsidRDefault="00865C6D" w:rsidP="00865C6D" w:rsidR="00865C6D" w:rsidRPr="00D42EF9">
      <w:r w:rsidRPr="00D42EF9">
        <w:t xml:space="preserve">  1</w:t>
      </w:r>
      <w:r w:rsidR="009B6EE3" w:rsidRPr="00D42EF9">
        <w:t>5</w:t>
      </w:r>
      <w:r w:rsidRPr="00D42EF9">
        <w:t>. ROVITEX d.o.o. za trgovinu i usluge Zagreb, Kreše Golika 3, OIB: 30943212155</w:t>
      </w:r>
    </w:p>
    <w:p w:rsidRDefault="00865C6D" w:rsidP="00865C6D" w:rsidR="00865C6D" w:rsidRPr="00D42EF9">
      <w:pPr>
        <w:jc w:val="right"/>
      </w:pPr>
      <w:r w:rsidRPr="00D42EF9">
        <w:t xml:space="preserve">                384,69 kn</w:t>
      </w:r>
    </w:p>
    <w:p w:rsidRDefault="009B6EE3" w:rsidP="00D42EF9" w:rsidR="00D42EF9">
      <w:r w:rsidRPr="00D42EF9">
        <w:t xml:space="preserve">  16</w:t>
      </w:r>
      <w:r w:rsidR="00865C6D" w:rsidRPr="00D42EF9">
        <w:t xml:space="preserve">. VEKA - ING d.o.o. za projektiranje, prodaju i izvedbu grijanja, ventilacije i klimatizacije </w:t>
      </w:r>
    </w:p>
    <w:p w:rsidRDefault="00D42EF9" w:rsidP="00D42EF9" w:rsidR="00865C6D" w:rsidRPr="00D42EF9">
      <w:r>
        <w:t xml:space="preserve">        </w:t>
      </w:r>
      <w:r w:rsidR="00865C6D" w:rsidRPr="00D42EF9">
        <w:t xml:space="preserve">Zagreb, Ulica kneza Branimira 189, OIB: </w:t>
      </w:r>
      <w:r w:rsidR="00865C6D" w:rsidRPr="00D42EF9">
        <w:rPr>
          <w:bCs/>
        </w:rPr>
        <w:t>84788334631</w:t>
      </w:r>
      <w:r w:rsidR="00865C6D" w:rsidRPr="00D42EF9">
        <w:t xml:space="preserve">             </w:t>
      </w:r>
      <w:r>
        <w:t xml:space="preserve">                     </w:t>
      </w:r>
      <w:r w:rsidR="00865C6D" w:rsidRPr="00D42EF9">
        <w:t xml:space="preserve">   510,79 kn</w:t>
      </w:r>
    </w:p>
    <w:p w:rsidRDefault="00D42EF9" w:rsidP="00583442" w:rsidR="00D42EF9">
      <w:pPr>
        <w:jc w:val="both"/>
      </w:pPr>
    </w:p>
    <w:p w:rsidRDefault="00583442" w:rsidP="00583442" w:rsidR="00583442" w:rsidRPr="00D42EF9">
      <w:pPr>
        <w:jc w:val="both"/>
      </w:pPr>
      <w:r w:rsidRPr="00D42EF9">
        <w:t xml:space="preserve">Stečajni upravitelj osporio je tražbinu </w:t>
      </w:r>
      <w:r w:rsidR="00045838" w:rsidRPr="00D42EF9">
        <w:t>drugo</w:t>
      </w:r>
      <w:r w:rsidR="0072691D" w:rsidRPr="00D42EF9">
        <w:t>g</w:t>
      </w:r>
      <w:r w:rsidRPr="00D42EF9">
        <w:t xml:space="preserve"> višeg isplatnog reda stečajnog vjerovnika </w:t>
      </w:r>
      <w:r w:rsidR="00045838" w:rsidRPr="00D42EF9">
        <w:t>Komunalno društvo ČISTOĆA d. o. o. za održavanje čistoće i gospodarenje otpadom Rijeka, Dolac 14, OIB: 06531901714</w:t>
      </w:r>
      <w:r w:rsidR="0091489C" w:rsidRPr="00D42EF9">
        <w:t xml:space="preserve"> </w:t>
      </w:r>
      <w:r w:rsidRPr="00D42EF9">
        <w:t xml:space="preserve">u iznosu od </w:t>
      </w:r>
      <w:r w:rsidR="009B6EE3" w:rsidRPr="00D42EF9">
        <w:t xml:space="preserve">212,83 </w:t>
      </w:r>
      <w:r w:rsidRPr="00D42EF9">
        <w:t xml:space="preserve">kn. </w:t>
      </w:r>
    </w:p>
    <w:p w:rsidRDefault="00583442" w:rsidP="00583442" w:rsidR="00583442" w:rsidRPr="00D42EF9">
      <w:pPr>
        <w:jc w:val="both"/>
      </w:pPr>
      <w:r w:rsidRPr="00D42EF9">
        <w:lastRenderedPageBreak/>
        <w:tab/>
        <w:t xml:space="preserve">Stečajni </w:t>
      </w:r>
      <w:r w:rsidR="009B6EE3" w:rsidRPr="00D42EF9">
        <w:t>upravitelj</w:t>
      </w:r>
      <w:r w:rsidR="00764BD8" w:rsidRPr="00D42EF9">
        <w:t xml:space="preserve"> </w:t>
      </w:r>
      <w:r w:rsidRPr="00D42EF9">
        <w:t xml:space="preserve">upućuje se na </w:t>
      </w:r>
      <w:r w:rsidR="006C1DA1" w:rsidRPr="00D42EF9">
        <w:t>parnicu</w:t>
      </w:r>
      <w:r w:rsidRPr="00D42EF9">
        <w:t xml:space="preserve"> radi </w:t>
      </w:r>
      <w:r w:rsidR="009B6EE3" w:rsidRPr="00D42EF9">
        <w:t>dokazivanja</w:t>
      </w:r>
      <w:r w:rsidRPr="00D42EF9">
        <w:t xml:space="preserve"> </w:t>
      </w:r>
      <w:r w:rsidR="006C1DA1" w:rsidRPr="00D42EF9">
        <w:t xml:space="preserve">osnovanosti </w:t>
      </w:r>
      <w:r w:rsidR="009B6EE3" w:rsidRPr="00D42EF9">
        <w:t>svog osporavanja ove</w:t>
      </w:r>
      <w:r w:rsidRPr="00D42EF9">
        <w:t xml:space="preserve"> tražbine </w:t>
      </w:r>
      <w:r w:rsidR="0072691D" w:rsidRPr="00D42EF9">
        <w:t>drugog</w:t>
      </w:r>
      <w:r w:rsidRPr="00D42EF9">
        <w:t xml:space="preserve"> višeg isplatnog reda tražbina u iznosu od </w:t>
      </w:r>
      <w:r w:rsidR="009B6EE3" w:rsidRPr="00D42EF9">
        <w:t xml:space="preserve">212,83 </w:t>
      </w:r>
      <w:r w:rsidRPr="00D42EF9">
        <w:t xml:space="preserve">kn u roku od 8 dana od dana </w:t>
      </w:r>
      <w:r w:rsidR="00121F52" w:rsidRPr="00D42EF9">
        <w:t>pravomoćnosti rješenja o upućivanju u parnicu, odnosno primitka drugostupanjske odluke</w:t>
      </w:r>
      <w:r w:rsidRPr="00D42EF9">
        <w:t xml:space="preserve">, inače će se smatrati da je </w:t>
      </w:r>
      <w:r w:rsidR="009B6EE3" w:rsidRPr="00D42EF9">
        <w:t>osporavanje otklonjeno</w:t>
      </w:r>
      <w:r w:rsidRPr="00D42EF9">
        <w:t>.</w:t>
      </w:r>
    </w:p>
    <w:p w:rsidRDefault="0095015C" w:rsidP="0095015C" w:rsidR="0095015C" w:rsidRPr="00D42EF9">
      <w:pPr>
        <w:jc w:val="both"/>
      </w:pPr>
    </w:p>
    <w:p w:rsidRDefault="00764BD8" w:rsidP="00764BD8" w:rsidR="00764BD8" w:rsidRPr="00D42EF9">
      <w:pPr>
        <w:jc w:val="both"/>
      </w:pPr>
      <w:r w:rsidRPr="00D42EF9">
        <w:t xml:space="preserve">Stečajni upravitelj osporio je tražbinu </w:t>
      </w:r>
      <w:r w:rsidR="009B6EE3" w:rsidRPr="00D42EF9">
        <w:t>drugog</w:t>
      </w:r>
      <w:r w:rsidRPr="00D42EF9">
        <w:t xml:space="preserve"> višeg isplatnog reda stečajnog vjerovnika </w:t>
      </w:r>
      <w:r w:rsidR="009B6EE3" w:rsidRPr="00D42EF9">
        <w:t>KOVINOPLASTIKA- ZAGREB društvo s ograničenom odgovornošću za trgovinu Zagreb, Kovinska 29, OIB: 32160741547</w:t>
      </w:r>
      <w:r w:rsidRPr="00D42EF9">
        <w:t xml:space="preserve"> u iznosu od </w:t>
      </w:r>
      <w:r w:rsidR="009B6EE3" w:rsidRPr="00D42EF9">
        <w:t xml:space="preserve">7.715,64  </w:t>
      </w:r>
      <w:r w:rsidRPr="00D42EF9">
        <w:t xml:space="preserve">kn. </w:t>
      </w:r>
    </w:p>
    <w:p w:rsidRDefault="009B6EE3" w:rsidP="009B6EE3" w:rsidR="009B6EE3" w:rsidRPr="00D42EF9">
      <w:pPr>
        <w:jc w:val="both"/>
      </w:pPr>
      <w:r w:rsidRPr="00D42EF9">
        <w:tab/>
        <w:t>Stečajni upravitelj upućuje se na parnicu radi dokazivanja osnovanosti svog osporavanja ove tražbine drugog višeg isplatnog reda tražbina u iznosu od 91,23 kn u roku od 8 dana od dana pravomoćnosti rješenja o upućivanju u parnicu, odnosno primitka drugostupanjske odluke, inače će se smatrati da je osporavanje otklonjeno.</w:t>
      </w:r>
    </w:p>
    <w:p w:rsidRDefault="00764BD8" w:rsidP="00764BD8" w:rsidR="00764BD8" w:rsidRPr="00D42EF9">
      <w:pPr>
        <w:jc w:val="both"/>
      </w:pPr>
      <w:r w:rsidRPr="00D42EF9">
        <w:tab/>
        <w:t xml:space="preserve">Stečajni vjerovnik </w:t>
      </w:r>
      <w:r w:rsidR="009B6EE3" w:rsidRPr="00D42EF9">
        <w:t xml:space="preserve">KOVINOPLASTIKA- ZAGREB društvo s ograničenom odgovornošću za trgovinu Zagreb, Kovinska 29, OIB: 32160741547  </w:t>
      </w:r>
      <w:r w:rsidRPr="00D42EF9">
        <w:t xml:space="preserve">upućuje se na parnicu radi utvrđivanja osporene tražbine drugog višeg isplatnog reda tražbina u iznosu od </w:t>
      </w:r>
      <w:r w:rsidR="009B6EE3" w:rsidRPr="00D42EF9">
        <w:t xml:space="preserve">7.624,41 kn </w:t>
      </w:r>
      <w:r w:rsidR="00121F52" w:rsidRPr="00D42EF9">
        <w:t>u roku od 8 dana od dana pravomoćnosti rješenja o upućivanju u parnicu, odnosno primitka drugostupanjske odluke</w:t>
      </w:r>
      <w:r w:rsidRPr="00D42EF9">
        <w:t>, inače će se smatrati da je odustao od prava na vođenje parnice.</w:t>
      </w:r>
    </w:p>
    <w:p w:rsidRDefault="00337396" w:rsidP="00337396" w:rsidR="00337396" w:rsidRPr="00D42EF9">
      <w:pPr>
        <w:jc w:val="both"/>
      </w:pPr>
    </w:p>
    <w:p w:rsidRDefault="009B6EE3" w:rsidP="009B6EE3" w:rsidR="009B6EE3" w:rsidRPr="00D42EF9">
      <w:pPr>
        <w:jc w:val="both"/>
      </w:pPr>
      <w:r w:rsidRPr="00D42EF9">
        <w:t xml:space="preserve">Stečajni upravitelj osporio je tražbinu drugog višeg isplatnog reda stečajnog vjerovnika CANDY HOOVER ZAGREB d.o.o. za trgovinu i usluge Zagreb, Dužice 1, OIB: </w:t>
      </w:r>
      <w:r w:rsidRPr="00D42EF9">
        <w:rPr>
          <w:bCs/>
        </w:rPr>
        <w:t>69999387462</w:t>
      </w:r>
      <w:r w:rsidRPr="00D42EF9">
        <w:t xml:space="preserve"> u iznosu od 189.073,86  kn. </w:t>
      </w:r>
    </w:p>
    <w:p w:rsidRDefault="009B6EE3" w:rsidP="009B6EE3" w:rsidR="009B6EE3" w:rsidRPr="00D42EF9">
      <w:pPr>
        <w:jc w:val="both"/>
      </w:pPr>
      <w:r w:rsidRPr="00D42EF9">
        <w:tab/>
        <w:t>Stečajni upravitelj upućuje se na parnicu radi dokazivanja osnovanosti svog osporavanja ove tražbine drugog višeg isplatnog reda tražbina u iznosu od 1.160,17 kn u roku od 8 dana od dana pravomoćnosti rješenja o upućivanju u parnicu, odnosno primitka drugostupanjske odluke, inače će se smatrati da je osporavanje otklonjeno.</w:t>
      </w:r>
    </w:p>
    <w:p w:rsidRDefault="009B6EE3" w:rsidP="009B6EE3" w:rsidR="009B6EE3" w:rsidRPr="00D42EF9">
      <w:pPr>
        <w:jc w:val="both"/>
      </w:pPr>
      <w:r w:rsidRPr="00D42EF9">
        <w:tab/>
        <w:t xml:space="preserve">Stečajni vjerovnik CANDY HOOVER ZAGREB d.o.o. za trgovinu i usluge Zagreb, Dužice 1, OIB: </w:t>
      </w:r>
      <w:r w:rsidRPr="00D42EF9">
        <w:rPr>
          <w:bCs/>
        </w:rPr>
        <w:t>69999387462</w:t>
      </w:r>
      <w:r w:rsidRPr="00D42EF9">
        <w:t xml:space="preserve"> upućuje se na parnicu radi utvrđivanja osporene tražbine drugog višeg isplatnog reda tražbina u iznosu od 187.913,69 kn u roku od 8 dana od dana pravomoćnosti rješenja o upućivanju u parnicu, odnosno primitka drugostupanjske odluke, inače će se smatrati da je odustao od prava na vođenje parnice.</w:t>
      </w:r>
    </w:p>
    <w:p w:rsidRDefault="009B6EE3" w:rsidP="00337396" w:rsidR="009B6EE3" w:rsidRPr="00D42EF9">
      <w:pPr>
        <w:jc w:val="both"/>
      </w:pPr>
    </w:p>
    <w:p w:rsidRDefault="009B6EE3" w:rsidP="009B6EE3" w:rsidR="009B6EE3" w:rsidRPr="00D42EF9">
      <w:pPr>
        <w:jc w:val="both"/>
      </w:pPr>
      <w:r w:rsidRPr="00D42EF9">
        <w:t xml:space="preserve">Stečajni upravitelj osporio je tražbinu drugog višeg isplatnog reda stečajnog vjerovnika GRAD UMAG, G. Garibaldi 6, Umag, OIB: 84097228497 u iznosu od </w:t>
      </w:r>
      <w:r w:rsidR="008A1ECB" w:rsidRPr="00D42EF9">
        <w:t xml:space="preserve">5.643,94 </w:t>
      </w:r>
      <w:r w:rsidRPr="00D42EF9">
        <w:t xml:space="preserve">kn. </w:t>
      </w:r>
    </w:p>
    <w:p w:rsidRDefault="009B6EE3" w:rsidP="009B6EE3" w:rsidR="009B6EE3" w:rsidRPr="00D42EF9">
      <w:pPr>
        <w:jc w:val="both"/>
      </w:pPr>
      <w:r w:rsidRPr="00D42EF9">
        <w:tab/>
        <w:t xml:space="preserve">Stečajni vjerovnik </w:t>
      </w:r>
      <w:r w:rsidR="008A1ECB" w:rsidRPr="00D42EF9">
        <w:t xml:space="preserve">GRAD UMAG, G. Garibaldi 6, Umag, OIB: 84097228497 </w:t>
      </w:r>
      <w:r w:rsidRPr="00D42EF9">
        <w:t xml:space="preserve">upućuje se na parnicu radi utvrđivanja osporene tražbine drugog višeg isplatnog reda tražbina u iznosu od </w:t>
      </w:r>
      <w:r w:rsidR="008A1ECB" w:rsidRPr="00D42EF9">
        <w:t xml:space="preserve">5.643,94 </w:t>
      </w:r>
      <w:r w:rsidRPr="00D42EF9">
        <w:t>kn u roku od 8 dana od dana pravomoćnosti rješenja o upućivanju u parnicu, odnosno primitka drugostupanjske odluke, inače će se smatrati da je odustao od prava na vođenje parnice.</w:t>
      </w:r>
    </w:p>
    <w:p w:rsidRDefault="009B6EE3" w:rsidP="00337396" w:rsidR="009B6EE3" w:rsidRPr="00D42EF9">
      <w:pPr>
        <w:jc w:val="both"/>
      </w:pPr>
    </w:p>
    <w:p w:rsidRDefault="009B6EE3" w:rsidP="009B6EE3" w:rsidR="009B6EE3" w:rsidRPr="00D42EF9">
      <w:pPr>
        <w:jc w:val="both"/>
      </w:pPr>
      <w:r w:rsidRPr="00D42EF9">
        <w:t xml:space="preserve">Stečajni upravitelj osporio je tražbinu drugog višeg isplatnog reda stečajnog vjerovnika </w:t>
      </w:r>
      <w:r w:rsidR="008A1ECB" w:rsidRPr="00D42EF9">
        <w:t xml:space="preserve">STAMBENI INŽENJERING, društvo s ograničenom odgovornošću za građevinarstvo, projektiranje, inženjering i konzalting, trgovinu i export – import Pula, Istarska 13, OIB: 30889871639 </w:t>
      </w:r>
      <w:r w:rsidRPr="00D42EF9">
        <w:t xml:space="preserve">u iznosu od </w:t>
      </w:r>
      <w:r w:rsidR="008A1ECB" w:rsidRPr="00D42EF9">
        <w:t xml:space="preserve">30.332,89 </w:t>
      </w:r>
      <w:r w:rsidRPr="00D42EF9">
        <w:t xml:space="preserve">kn. </w:t>
      </w:r>
    </w:p>
    <w:p w:rsidRDefault="009B6EE3" w:rsidP="009B6EE3" w:rsidR="009B6EE3" w:rsidRPr="00D42EF9">
      <w:pPr>
        <w:jc w:val="both"/>
      </w:pPr>
      <w:r w:rsidRPr="00D42EF9">
        <w:tab/>
        <w:t xml:space="preserve">Stečajni vjerovnik </w:t>
      </w:r>
      <w:r w:rsidR="008A1ECB" w:rsidRPr="00D42EF9">
        <w:t xml:space="preserve">STAMBENI INŽENJERING, društvo s ograničenom odgovornošću za građevinarstvo, projektiranje, inženjering i konzalting, trgovinu i export – import Pula, Istarska 13, OIB: 30889871639 </w:t>
      </w:r>
      <w:r w:rsidRPr="00D42EF9">
        <w:t xml:space="preserve">upućuje se na parnicu radi utvrđivanja osporene tražbine drugog višeg isplatnog reda tražbina u iznosu od </w:t>
      </w:r>
      <w:r w:rsidR="008A1ECB" w:rsidRPr="00D42EF9">
        <w:t xml:space="preserve">30.332,89 </w:t>
      </w:r>
      <w:r w:rsidRPr="00D42EF9">
        <w:t>kn u roku od 8 dana od dana pravomoćnosti rješenja o upućivanju u parnicu, odnosno primitka drugostupanjske odluke, inače će se smatrati da je odustao od prava na vođenje parnice.</w:t>
      </w:r>
    </w:p>
    <w:p w:rsidRDefault="009B6EE3" w:rsidP="00337396" w:rsidR="009B6EE3" w:rsidRPr="00D42EF9">
      <w:pPr>
        <w:jc w:val="both"/>
      </w:pPr>
    </w:p>
    <w:p w:rsidRDefault="009B6EE3" w:rsidP="009B6EE3" w:rsidR="009B6EE3" w:rsidRPr="00D42EF9">
      <w:pPr>
        <w:jc w:val="both"/>
      </w:pPr>
      <w:r w:rsidRPr="00D42EF9">
        <w:t xml:space="preserve">Stečajni upravitelj osporio je tražbinu drugog višeg isplatnog reda stečajnog vjerovnika </w:t>
      </w:r>
      <w:r w:rsidR="008A1ECB" w:rsidRPr="00D42EF9">
        <w:t xml:space="preserve">Hrvatski Telekom d.d. Zagreb, Roberta Frangeša Mihanovića 9, OIB: </w:t>
      </w:r>
      <w:r w:rsidR="008A1ECB" w:rsidRPr="00D42EF9">
        <w:rPr>
          <w:bCs/>
        </w:rPr>
        <w:t xml:space="preserve">81793146560 </w:t>
      </w:r>
      <w:r w:rsidRPr="00D42EF9">
        <w:t xml:space="preserve">u iznosu od </w:t>
      </w:r>
      <w:r w:rsidR="008A1ECB" w:rsidRPr="00D42EF9">
        <w:t xml:space="preserve">1.990,14  </w:t>
      </w:r>
      <w:r w:rsidRPr="00D42EF9">
        <w:t xml:space="preserve">kn. </w:t>
      </w:r>
    </w:p>
    <w:p w:rsidRDefault="009B6EE3" w:rsidP="009B6EE3" w:rsidR="009B6EE3" w:rsidRPr="00D42EF9">
      <w:pPr>
        <w:jc w:val="both"/>
      </w:pPr>
      <w:r w:rsidRPr="00D42EF9">
        <w:tab/>
        <w:t xml:space="preserve">Stečajni upravitelj upućuje se na parnicu radi dokazivanja osnovanosti svog osporavanja ove tražbine drugog višeg isplatnog reda tražbina u iznosu od </w:t>
      </w:r>
      <w:r w:rsidR="008A1ECB" w:rsidRPr="00D42EF9">
        <w:t xml:space="preserve">1.990,14  </w:t>
      </w:r>
      <w:r w:rsidRPr="00D42EF9">
        <w:t>kn u roku od 8 dana od dana pravomoćnosti rješenja o upućivanju u parnicu, odnosno primitka drugostupanjske odluke, inače će se smatrati da je osporavanje otklonjeno.</w:t>
      </w:r>
    </w:p>
    <w:p w:rsidRDefault="009B6EE3" w:rsidP="00337396" w:rsidR="009B6EE3" w:rsidRPr="00D42EF9">
      <w:pPr>
        <w:jc w:val="both"/>
      </w:pPr>
    </w:p>
    <w:p w:rsidRDefault="009B6EE3" w:rsidP="009B6EE3" w:rsidR="009B6EE3" w:rsidRPr="00D42EF9">
      <w:pPr>
        <w:jc w:val="both"/>
      </w:pPr>
      <w:r w:rsidRPr="00D42EF9">
        <w:t xml:space="preserve">Stečajni upravitelj osporio je tražbinu drugog višeg isplatnog reda stečajnog vjerovnika </w:t>
      </w:r>
      <w:r w:rsidR="008A1ECB" w:rsidRPr="00D42EF9">
        <w:t>Fond za zaštitu okoliša i energetsku učinkovitost Zagreb, Radnička cesta 80, OIB: 85828625994</w:t>
      </w:r>
      <w:r w:rsidRPr="00D42EF9">
        <w:t xml:space="preserve"> u iznosu od </w:t>
      </w:r>
      <w:r w:rsidR="008A1ECB" w:rsidRPr="00D42EF9">
        <w:t xml:space="preserve">255,23 </w:t>
      </w:r>
      <w:r w:rsidRPr="00D42EF9">
        <w:t xml:space="preserve">kn. </w:t>
      </w:r>
    </w:p>
    <w:p w:rsidRDefault="009B6EE3" w:rsidP="009B6EE3" w:rsidR="009B6EE3" w:rsidRPr="00D42EF9">
      <w:pPr>
        <w:jc w:val="both"/>
      </w:pPr>
      <w:r w:rsidRPr="00D42EF9">
        <w:tab/>
        <w:t xml:space="preserve">Stečajni upravitelj upućuje se na parnicu radi dokazivanja osnovanosti svog osporavanja ove tražbine drugog višeg isplatnog reda tražbina u iznosu od </w:t>
      </w:r>
      <w:r w:rsidR="008A1ECB" w:rsidRPr="00D42EF9">
        <w:t xml:space="preserve">255,23 </w:t>
      </w:r>
      <w:r w:rsidRPr="00D42EF9">
        <w:t>u roku od 8 dana od dana pravomoćnosti rješenja o upućivanju u parnicu, odnosno primitka drugostupanjske odluke, inače će se smatrati da je osporavanje otklonjeno.</w:t>
      </w:r>
    </w:p>
    <w:p w:rsidRDefault="009B6EE3" w:rsidP="00337396" w:rsidR="009B6EE3" w:rsidRPr="00D42EF9">
      <w:pPr>
        <w:jc w:val="both"/>
      </w:pPr>
    </w:p>
    <w:p w:rsidRDefault="009B6EE3" w:rsidP="009B6EE3" w:rsidR="009B6EE3" w:rsidRPr="00D42EF9">
      <w:pPr>
        <w:jc w:val="both"/>
      </w:pPr>
      <w:r w:rsidRPr="00D42EF9">
        <w:t xml:space="preserve">Stečajni upravitelj osporio je tražbinu drugog višeg isplatnog reda stečajnog vjerovnika </w:t>
      </w:r>
      <w:r w:rsidR="008A1ECB" w:rsidRPr="00D42EF9">
        <w:t>Grad Rijeka, Korzo 16, 51000 Rijeka, OIB: 54382731928</w:t>
      </w:r>
      <w:r w:rsidRPr="00D42EF9">
        <w:t xml:space="preserve"> u iznosu od </w:t>
      </w:r>
      <w:r w:rsidR="008A1ECB" w:rsidRPr="00D42EF9">
        <w:t xml:space="preserve">37.191,35 </w:t>
      </w:r>
      <w:r w:rsidRPr="00D42EF9">
        <w:t xml:space="preserve">kn. </w:t>
      </w:r>
    </w:p>
    <w:p w:rsidRDefault="009B6EE3" w:rsidP="009B6EE3" w:rsidR="009B6EE3" w:rsidRPr="00D42EF9">
      <w:pPr>
        <w:jc w:val="both"/>
      </w:pPr>
      <w:r w:rsidRPr="00D42EF9">
        <w:tab/>
        <w:t xml:space="preserve">Stečajni vjerovnik </w:t>
      </w:r>
      <w:r w:rsidR="008A1ECB" w:rsidRPr="00D42EF9">
        <w:t xml:space="preserve">Grad Rijeka, Korzo 16, 51000 Rijeka, OIB: 54382731928 </w:t>
      </w:r>
      <w:r w:rsidRPr="00D42EF9">
        <w:t xml:space="preserve">upućuje se na parnicu radi utvrđivanja osporene tražbine drugog višeg isplatnog reda tražbina u iznosu od </w:t>
      </w:r>
      <w:r w:rsidR="008A1ECB" w:rsidRPr="00D42EF9">
        <w:t xml:space="preserve">37.191,35 </w:t>
      </w:r>
      <w:r w:rsidRPr="00D42EF9">
        <w:t>kn u roku od 8 dana od dana pravomoćnosti rješenja o upućivanju u parnicu, odnosno primitka drugostupanjske odluke, inače će se smatrati da je odustao od prava na vođenje parnice.</w:t>
      </w:r>
    </w:p>
    <w:p w:rsidRDefault="009B6EE3" w:rsidP="00337396" w:rsidR="009B6EE3" w:rsidRPr="00D42EF9">
      <w:pPr>
        <w:jc w:val="both"/>
      </w:pPr>
    </w:p>
    <w:p w:rsidRDefault="009B6EE3" w:rsidP="009B6EE3" w:rsidR="009B6EE3" w:rsidRPr="00D42EF9">
      <w:pPr>
        <w:jc w:val="both"/>
      </w:pPr>
      <w:r w:rsidRPr="00D42EF9">
        <w:t xml:space="preserve">Stečajni upravitelj osporio je tražbinu drugog višeg isplatnog reda stečajnog vjerovnika </w:t>
      </w:r>
      <w:r w:rsidR="000A3C0F" w:rsidRPr="00D42EF9">
        <w:t xml:space="preserve">ST. S. CENTAROPREMA upravljanje i održavanje stambenih zgrada društvo s ograničenom odgovornošću Rijeka, Lošinjska 16, OIB: 64813555114 </w:t>
      </w:r>
      <w:r w:rsidRPr="00D42EF9">
        <w:t xml:space="preserve">u iznosu od </w:t>
      </w:r>
      <w:r w:rsidR="000A3C0F" w:rsidRPr="00D42EF9">
        <w:t xml:space="preserve">5.580,82 </w:t>
      </w:r>
      <w:r w:rsidRPr="00D42EF9">
        <w:t xml:space="preserve">kn. </w:t>
      </w:r>
    </w:p>
    <w:p w:rsidRDefault="009B6EE3" w:rsidP="009B6EE3" w:rsidR="009B6EE3" w:rsidRPr="00D42EF9">
      <w:pPr>
        <w:jc w:val="both"/>
      </w:pPr>
      <w:r w:rsidRPr="00D42EF9">
        <w:tab/>
        <w:t xml:space="preserve">Stečajni vjerovnik </w:t>
      </w:r>
      <w:r w:rsidR="000A3C0F" w:rsidRPr="00D42EF9">
        <w:t xml:space="preserve">ST. S. CENTAROPREMA upravljanje i održavanje stambenih zgrada društvo s ograničenom odgovornošću Rijeka, Lošinjska 16, OIB: 64813555114 </w:t>
      </w:r>
      <w:r w:rsidRPr="00D42EF9">
        <w:t xml:space="preserve">upućuje se na parnicu radi utvrđivanja osporene tražbine drugog višeg isplatnog reda tražbina u iznosu od </w:t>
      </w:r>
      <w:r w:rsidR="000A3C0F" w:rsidRPr="00D42EF9">
        <w:t xml:space="preserve">5.580,82 </w:t>
      </w:r>
      <w:r w:rsidRPr="00D42EF9">
        <w:t>kn u roku od 8 dana od dana pravomoćnosti rješenja o upućivanju u parnicu, odnosno primitka drugostupanjske odluke, inače će se smatrati da je odustao od prava na vođenje parnice.</w:t>
      </w:r>
    </w:p>
    <w:p w:rsidRDefault="009B6EE3" w:rsidP="00337396" w:rsidR="009B6EE3" w:rsidRPr="00D42EF9">
      <w:pPr>
        <w:jc w:val="both"/>
      </w:pPr>
    </w:p>
    <w:p w:rsidRDefault="009B6EE3" w:rsidP="009B6EE3" w:rsidR="009B6EE3" w:rsidRPr="00D42EF9">
      <w:pPr>
        <w:jc w:val="both"/>
      </w:pPr>
      <w:r w:rsidRPr="00D42EF9">
        <w:t xml:space="preserve">Stečajni upravitelj osporio je tražbinu drugog višeg isplatnog reda stečajnog vjerovnika </w:t>
      </w:r>
      <w:r w:rsidR="000A3C0F" w:rsidRPr="00D42EF9">
        <w:t xml:space="preserve">MIELE trgovina i servis d.o.o. Zagreb, Buzinski prilaz 32, OIB: 51026666557, prijavio je tražbinu u iznosu od 630.982,55 kn, s osnove: Izvod otvorenih stavaka, računi, obračun kamata </w:t>
      </w:r>
      <w:r w:rsidRPr="00D42EF9">
        <w:t xml:space="preserve">u iznosu od </w:t>
      </w:r>
      <w:r w:rsidR="000A3C0F" w:rsidRPr="00D42EF9">
        <w:t xml:space="preserve">424.485,85 </w:t>
      </w:r>
      <w:r w:rsidRPr="00D42EF9">
        <w:t xml:space="preserve">kn. </w:t>
      </w:r>
    </w:p>
    <w:p w:rsidRDefault="009B6EE3" w:rsidP="009B6EE3" w:rsidR="009B6EE3" w:rsidRPr="00D42EF9">
      <w:pPr>
        <w:jc w:val="both"/>
      </w:pPr>
      <w:r w:rsidRPr="00D42EF9">
        <w:tab/>
        <w:t xml:space="preserve">Stečajni vjerovnik </w:t>
      </w:r>
      <w:r w:rsidR="000A3C0F" w:rsidRPr="00D42EF9">
        <w:t xml:space="preserve">MIELE trgovina i servis d.o.o. Zagreb, Buzinski prilaz 32, OIB: 51026666557 </w:t>
      </w:r>
      <w:r w:rsidRPr="00D42EF9">
        <w:t xml:space="preserve">upućuje se na parnicu radi utvrđivanja osporene tražbine drugog višeg isplatnog reda tražbina u iznosu od </w:t>
      </w:r>
      <w:r w:rsidR="000A3C0F" w:rsidRPr="00D42EF9">
        <w:t xml:space="preserve">424.485,85 </w:t>
      </w:r>
      <w:r w:rsidRPr="00D42EF9">
        <w:t>kn u roku od 8 dana od dana pravomoćnosti rješenja o upućivanju u parnicu, odnosno primitka drugostupanjske odluke, inače će se smatrati da je odustao od prava na vođenje parnice.</w:t>
      </w:r>
    </w:p>
    <w:p w:rsidRDefault="009B6EE3" w:rsidP="00337396" w:rsidR="009B6EE3" w:rsidRPr="00D42EF9">
      <w:pPr>
        <w:jc w:val="both"/>
      </w:pPr>
    </w:p>
    <w:p w:rsidRDefault="009B6EE3" w:rsidP="009B6EE3" w:rsidR="009B6EE3" w:rsidRPr="00D42EF9">
      <w:pPr>
        <w:jc w:val="both"/>
      </w:pPr>
      <w:r w:rsidRPr="00D42EF9">
        <w:t xml:space="preserve">Stečajni upravitelj osporio je tražbinu drugog višeg isplatnog reda stečajnog vjerovnika </w:t>
      </w:r>
      <w:r w:rsidR="000A3C0F" w:rsidRPr="00D42EF9">
        <w:t xml:space="preserve">Hrvatsko društvo skladatelja, Berislavićeva 9, 10000 Zagreb, OIB: 56668956985 </w:t>
      </w:r>
      <w:r w:rsidRPr="00D42EF9">
        <w:t xml:space="preserve">u iznosu od </w:t>
      </w:r>
      <w:r w:rsidR="000A3C0F" w:rsidRPr="00D42EF9">
        <w:t xml:space="preserve">15.853,14 </w:t>
      </w:r>
      <w:r w:rsidRPr="00D42EF9">
        <w:t xml:space="preserve">kn. </w:t>
      </w:r>
    </w:p>
    <w:p w:rsidRDefault="009B6EE3" w:rsidP="009B6EE3" w:rsidR="009B6EE3" w:rsidRPr="00D42EF9">
      <w:pPr>
        <w:jc w:val="both"/>
      </w:pPr>
      <w:r w:rsidRPr="00D42EF9">
        <w:tab/>
        <w:t xml:space="preserve">Stečajni vjerovnik </w:t>
      </w:r>
      <w:r w:rsidR="000A3C0F" w:rsidRPr="00D42EF9">
        <w:t xml:space="preserve">Hrvatsko društvo skladatelja, Berislavićeva 9, 10000 Zagreb, OIB: 56668956985 </w:t>
      </w:r>
      <w:r w:rsidRPr="00D42EF9">
        <w:t xml:space="preserve">upućuje se na parnicu radi utvrđivanja osporene tražbine drugog višeg isplatnog </w:t>
      </w:r>
      <w:r w:rsidRPr="00D42EF9">
        <w:lastRenderedPageBreak/>
        <w:t xml:space="preserve">reda tražbina u iznosu od </w:t>
      </w:r>
      <w:r w:rsidR="000A3C0F" w:rsidRPr="00D42EF9">
        <w:t xml:space="preserve">15.853,14 </w:t>
      </w:r>
      <w:r w:rsidRPr="00D42EF9">
        <w:t>kn u roku od 8 dana od dana pravomoćnosti rješenja o upućivanju u parnicu, odnosno primitka drugostupanjske odluke, inače će se smatrati da je odustao od prava na vođenje parnice.</w:t>
      </w:r>
    </w:p>
    <w:p w:rsidRDefault="009B6EE3" w:rsidP="00337396" w:rsidR="009B6EE3" w:rsidRPr="00D42EF9">
      <w:pPr>
        <w:jc w:val="both"/>
      </w:pPr>
    </w:p>
    <w:p w:rsidRDefault="009B6EE3" w:rsidP="009B6EE3" w:rsidR="009B6EE3" w:rsidRPr="00D42EF9">
      <w:pPr>
        <w:jc w:val="both"/>
      </w:pPr>
      <w:r w:rsidRPr="00D42EF9">
        <w:t xml:space="preserve">Stečajni upravitelj osporio je tražbinu drugog višeg isplatnog reda stečajnog vjerovnika </w:t>
      </w:r>
      <w:r w:rsidR="000A3C0F" w:rsidRPr="00D42EF9">
        <w:t xml:space="preserve">SECURITAS HRVATSKA društvo s ograničenom odgovornošću za tjelesnu i tehničku zaštitu osoba i imovine Zagreb, Zagrebačka cesta 145/a, OIB: </w:t>
      </w:r>
      <w:r w:rsidR="000A3C0F" w:rsidRPr="00D42EF9">
        <w:rPr>
          <w:bCs/>
        </w:rPr>
        <w:t>33679708526</w:t>
      </w:r>
      <w:r w:rsidR="000A3C0F" w:rsidRPr="00D42EF9">
        <w:t xml:space="preserve"> </w:t>
      </w:r>
      <w:r w:rsidRPr="00D42EF9">
        <w:t xml:space="preserve">u iznosu od </w:t>
      </w:r>
      <w:r w:rsidR="000A3C0F" w:rsidRPr="00D42EF9">
        <w:t xml:space="preserve">61.005,43 </w:t>
      </w:r>
      <w:r w:rsidRPr="00D42EF9">
        <w:t xml:space="preserve">kn. </w:t>
      </w:r>
    </w:p>
    <w:p w:rsidRDefault="009B6EE3" w:rsidP="009B6EE3" w:rsidR="009B6EE3" w:rsidRPr="00D42EF9">
      <w:pPr>
        <w:jc w:val="both"/>
      </w:pPr>
      <w:r w:rsidRPr="00D42EF9">
        <w:tab/>
        <w:t xml:space="preserve">Stečajni vjerovnik </w:t>
      </w:r>
      <w:r w:rsidR="000A3C0F" w:rsidRPr="00D42EF9">
        <w:t xml:space="preserve">SECURITAS HRVATSKA društvo s ograničenom odgovornošću za tjelesnu i tehničku zaštitu osoba i imovine Zagreb, Zagrebačka cesta 145/a, OIB: </w:t>
      </w:r>
      <w:r w:rsidR="000A3C0F" w:rsidRPr="00D42EF9">
        <w:rPr>
          <w:bCs/>
        </w:rPr>
        <w:t>33679708526</w:t>
      </w:r>
      <w:r w:rsidR="000A3C0F" w:rsidRPr="00D42EF9">
        <w:t xml:space="preserve">  </w:t>
      </w:r>
      <w:r w:rsidRPr="00D42EF9">
        <w:t xml:space="preserve">upućuje se na parnicu radi utvrđivanja osporene tražbine drugog višeg isplatnog reda tražbina u iznosu od </w:t>
      </w:r>
      <w:r w:rsidR="000A3C0F" w:rsidRPr="00D42EF9">
        <w:t xml:space="preserve">61.005,43 </w:t>
      </w:r>
      <w:r w:rsidRPr="00D42EF9">
        <w:t>kn u roku od 8 dana od dana pravomoćnosti rješenja o upućivanju u parnicu, odnosno primitka drugostupanjske odluke, inače će se smatrati da je odustao od prava na vođenje parnice.</w:t>
      </w:r>
    </w:p>
    <w:p w:rsidRDefault="009B6EE3" w:rsidP="00337396" w:rsidR="009B6EE3" w:rsidRPr="00D42EF9">
      <w:pPr>
        <w:jc w:val="both"/>
      </w:pPr>
    </w:p>
    <w:p w:rsidRDefault="009B6EE3" w:rsidP="009B6EE3" w:rsidR="009B6EE3" w:rsidRPr="00D42EF9">
      <w:pPr>
        <w:jc w:val="both"/>
      </w:pPr>
      <w:r w:rsidRPr="00D42EF9">
        <w:t xml:space="preserve">Stečajni upravitelj osporio je tražbinu drugog višeg isplatnog reda stečajnog vjerovnika </w:t>
      </w:r>
      <w:r w:rsidR="000A3C0F" w:rsidRPr="00D42EF9">
        <w:t xml:space="preserve">DAMCO d. o. o. za međunarodno otpremništvo Rijeka, Fiorella La Guardia 13, OIB: </w:t>
      </w:r>
      <w:r w:rsidR="000A3C0F" w:rsidRPr="00D42EF9">
        <w:rPr>
          <w:bCs/>
        </w:rPr>
        <w:t xml:space="preserve">70655145025 </w:t>
      </w:r>
      <w:r w:rsidRPr="00D42EF9">
        <w:t xml:space="preserve">u iznosu od </w:t>
      </w:r>
      <w:r w:rsidR="000A3C0F" w:rsidRPr="00D42EF9">
        <w:t xml:space="preserve">42.846,16 </w:t>
      </w:r>
      <w:r w:rsidRPr="00D42EF9">
        <w:t xml:space="preserve">kn. </w:t>
      </w:r>
    </w:p>
    <w:p w:rsidRDefault="009B6EE3" w:rsidP="009B6EE3" w:rsidR="009B6EE3" w:rsidRPr="00D42EF9">
      <w:pPr>
        <w:jc w:val="both"/>
      </w:pPr>
      <w:r w:rsidRPr="00D42EF9">
        <w:tab/>
        <w:t xml:space="preserve">Stečajni vjerovnik </w:t>
      </w:r>
      <w:r w:rsidR="000A3C0F" w:rsidRPr="00D42EF9">
        <w:t xml:space="preserve">DAMCO d. o. o. za međunarodno otpremništvo Rijeka, Fiorella La Guardia 13, OIB: </w:t>
      </w:r>
      <w:r w:rsidR="000A3C0F" w:rsidRPr="00D42EF9">
        <w:rPr>
          <w:bCs/>
        </w:rPr>
        <w:t xml:space="preserve">70655145025 </w:t>
      </w:r>
      <w:r w:rsidRPr="00D42EF9">
        <w:t xml:space="preserve">upućuje se na parnicu radi utvrđivanja osporene tražbine drugog višeg isplatnog reda tražbina u iznosu od </w:t>
      </w:r>
      <w:r w:rsidR="00056AA6" w:rsidRPr="00D42EF9">
        <w:t xml:space="preserve">42.846,16 </w:t>
      </w:r>
      <w:r w:rsidRPr="00D42EF9">
        <w:t>kn u roku od 8 dana od dana pravomoćnosti rješenja o upućivanju u parnicu, odnosno primitka drugostupanjske odluke, inače će se smatrati da je odustao od prava na vođenje parnice.</w:t>
      </w:r>
    </w:p>
    <w:p w:rsidRDefault="009B6EE3" w:rsidP="00337396" w:rsidR="009B6EE3" w:rsidRPr="00D42EF9">
      <w:pPr>
        <w:jc w:val="both"/>
      </w:pPr>
    </w:p>
    <w:p w:rsidRDefault="000A3C0F" w:rsidP="000A3C0F" w:rsidR="000A3C0F" w:rsidRPr="00D42EF9">
      <w:pPr>
        <w:jc w:val="both"/>
      </w:pPr>
      <w:r w:rsidRPr="00D42EF9">
        <w:t xml:space="preserve">Stečajni upravitelj osporio je tražbinu drugog višeg isplatnog reda stečajnog vjerovnika </w:t>
      </w:r>
      <w:r w:rsidR="00056AA6" w:rsidRPr="00D42EF9">
        <w:t xml:space="preserve">Iskra d.d.  Stegne 21, Ljubljana, Slovenija, OIB: 46653685244 </w:t>
      </w:r>
      <w:r w:rsidRPr="00D42EF9">
        <w:t xml:space="preserve">u iznosu od </w:t>
      </w:r>
      <w:r w:rsidR="00056AA6" w:rsidRPr="00D42EF9">
        <w:t xml:space="preserve">335.471,14 </w:t>
      </w:r>
      <w:r w:rsidRPr="00D42EF9">
        <w:t xml:space="preserve">kn. </w:t>
      </w:r>
    </w:p>
    <w:p w:rsidRDefault="000A3C0F" w:rsidP="000A3C0F" w:rsidR="000A3C0F" w:rsidRPr="00D42EF9">
      <w:pPr>
        <w:jc w:val="both"/>
      </w:pPr>
      <w:r w:rsidRPr="00D42EF9">
        <w:tab/>
        <w:t xml:space="preserve">Stečajni vjerovnik </w:t>
      </w:r>
      <w:r w:rsidR="00056AA6" w:rsidRPr="00D42EF9">
        <w:t xml:space="preserve">Iskra d.d.  Stegne 21, Ljubljana, Slovenija, OIB: 46653685244 </w:t>
      </w:r>
      <w:r w:rsidRPr="00D42EF9">
        <w:t xml:space="preserve">upućuje se na parnicu radi utvrđivanja osporene tražbine drugog višeg isplatnog reda tražbina u iznosu od </w:t>
      </w:r>
      <w:r w:rsidR="00056AA6" w:rsidRPr="00D42EF9">
        <w:t xml:space="preserve">335.471,14 </w:t>
      </w:r>
      <w:r w:rsidRPr="00D42EF9">
        <w:t>kn u roku od 8 dana od dana pravomoćnosti rješenja o upućivanju u parnicu, odnosno primitka drugostupanjske odluke, inače će se smatrati da je odustao od prava na vođenje parnice.</w:t>
      </w:r>
    </w:p>
    <w:p w:rsidRDefault="000A3C0F" w:rsidP="000A3C0F" w:rsidR="000A3C0F" w:rsidRPr="00D42EF9">
      <w:pPr>
        <w:jc w:val="both"/>
      </w:pPr>
    </w:p>
    <w:p w:rsidRDefault="000A3C0F" w:rsidP="000A3C0F" w:rsidR="000A3C0F" w:rsidRPr="00D42EF9">
      <w:pPr>
        <w:jc w:val="both"/>
      </w:pPr>
      <w:r w:rsidRPr="00D42EF9">
        <w:t xml:space="preserve">Stečajni upravitelj osporio je tražbinu drugog višeg isplatnog reda stečajnog vjerovnika </w:t>
      </w:r>
      <w:r w:rsidR="00BF1132" w:rsidRPr="00D42EF9">
        <w:t>ROVITEX d.o.o. za trgovinu i usluge Zagreb, Kreše Golika 3, OIB: 30943212155</w:t>
      </w:r>
      <w:r w:rsidRPr="00D42EF9">
        <w:t xml:space="preserve">u iznosu od </w:t>
      </w:r>
      <w:r w:rsidR="00BF1132" w:rsidRPr="00D42EF9">
        <w:t xml:space="preserve">384,69 </w:t>
      </w:r>
      <w:r w:rsidRPr="00D42EF9">
        <w:t xml:space="preserve">kn. </w:t>
      </w:r>
    </w:p>
    <w:p w:rsidRDefault="000A3C0F" w:rsidP="000A3C0F" w:rsidR="000A3C0F" w:rsidRPr="00D42EF9">
      <w:pPr>
        <w:jc w:val="both"/>
      </w:pPr>
      <w:r w:rsidRPr="00D42EF9">
        <w:tab/>
        <w:t xml:space="preserve">Stečajni upravitelj upućuje se na parnicu radi dokazivanja osnovanosti svog osporavanja ove tražbine drugog višeg isplatnog reda tražbina u iznosu od </w:t>
      </w:r>
      <w:r w:rsidR="00BF1132" w:rsidRPr="00D42EF9">
        <w:t xml:space="preserve">384,69 </w:t>
      </w:r>
      <w:r w:rsidRPr="00D42EF9">
        <w:t>kn u roku od 8 dana od dana pravomoćnosti rješenja o upućivanju u parnicu, odnosno primitka drugostupanjske odluke, inače će se smatrati da je osporavanje otklonjeno.</w:t>
      </w:r>
    </w:p>
    <w:p w:rsidRDefault="000A3C0F" w:rsidP="000A3C0F" w:rsidR="000A3C0F" w:rsidRPr="00D42EF9">
      <w:pPr>
        <w:jc w:val="both"/>
      </w:pPr>
    </w:p>
    <w:p w:rsidRDefault="000A3C0F" w:rsidP="000A3C0F" w:rsidR="000A3C0F" w:rsidRPr="00D42EF9">
      <w:pPr>
        <w:jc w:val="both"/>
      </w:pPr>
      <w:r w:rsidRPr="00D42EF9">
        <w:t xml:space="preserve">Stečajni upravitelj osporio je tražbinu drugog višeg isplatnog reda stečajnog vjerovnika </w:t>
      </w:r>
      <w:r w:rsidR="00BF1132" w:rsidRPr="00D42EF9">
        <w:t xml:space="preserve">VEKA - ING d.o.o. za projektiranje, prodaju i izvedbu grijanja, ventilacije i klimatizacije Zagreb, Ulica kneza Branimira 189, OIB: </w:t>
      </w:r>
      <w:r w:rsidR="00BF1132" w:rsidRPr="00D42EF9">
        <w:rPr>
          <w:bCs/>
        </w:rPr>
        <w:t>84788334631</w:t>
      </w:r>
      <w:r w:rsidR="00BF1132" w:rsidRPr="00D42EF9">
        <w:t xml:space="preserve"> </w:t>
      </w:r>
      <w:r w:rsidRPr="00D42EF9">
        <w:t xml:space="preserve">u iznosu od </w:t>
      </w:r>
      <w:r w:rsidR="00BF1132" w:rsidRPr="00D42EF9">
        <w:t xml:space="preserve">510,79 </w:t>
      </w:r>
      <w:r w:rsidRPr="00D42EF9">
        <w:t xml:space="preserve">kn. </w:t>
      </w:r>
    </w:p>
    <w:p w:rsidRDefault="000A3C0F" w:rsidP="000A3C0F" w:rsidR="000A3C0F" w:rsidRPr="00D42EF9">
      <w:pPr>
        <w:jc w:val="both"/>
      </w:pPr>
      <w:r w:rsidRPr="00D42EF9">
        <w:tab/>
        <w:t xml:space="preserve">Stečajni upravitelj upućuje se na parnicu radi dokazivanja osnovanosti svog osporavanja ove tražbine drugog višeg isplatnog reda tražbina u iznosu od </w:t>
      </w:r>
      <w:r w:rsidR="00BF1132" w:rsidRPr="00D42EF9">
        <w:t xml:space="preserve">510,79 </w:t>
      </w:r>
      <w:r w:rsidRPr="00D42EF9">
        <w:t>kn u roku od 8 dana od dana pravomoćnosti rješenja o upućivanju u parnicu, odnosno primitka drugostupanjske odluke, inače će se smatrati da je osporavanje otklonjeno.</w:t>
      </w:r>
    </w:p>
    <w:p w:rsidRDefault="00D42EF9" w:rsidP="00F33405" w:rsidR="00D42EF9">
      <w:pPr>
        <w:pStyle w:val="Naslov2"/>
        <w:jc w:val="center"/>
        <w:rPr>
          <w:b w:val="false"/>
          <w:bCs w:val="false"/>
          <w:szCs w:val="24"/>
        </w:rPr>
      </w:pPr>
    </w:p>
    <w:p w:rsidRDefault="00D42EF9" w:rsidP="00D42EF9" w:rsidR="00D42EF9" w:rsidRPr="00D42EF9">
      <w:pPr>
        <w:rPr>
          <w:lang w:eastAsia="en-US"/>
        </w:rPr>
      </w:pPr>
    </w:p>
    <w:p w:rsidRDefault="00F33405" w:rsidP="00F33405" w:rsidR="00F33405">
      <w:pPr>
        <w:pStyle w:val="Naslov2"/>
        <w:jc w:val="center"/>
        <w:rPr>
          <w:b w:val="false"/>
          <w:bCs w:val="false"/>
          <w:szCs w:val="24"/>
        </w:rPr>
      </w:pPr>
      <w:r w:rsidRPr="00D42EF9">
        <w:rPr>
          <w:b w:val="false"/>
          <w:bCs w:val="false"/>
          <w:szCs w:val="24"/>
        </w:rPr>
        <w:lastRenderedPageBreak/>
        <w:t>Obrazloženje</w:t>
      </w:r>
    </w:p>
    <w:p w:rsidRDefault="00F33405" w:rsidP="00F33405" w:rsidR="00F33405" w:rsidRPr="00D42EF9">
      <w:pPr>
        <w:jc w:val="both"/>
      </w:pPr>
      <w:r w:rsidRPr="00D42EF9">
        <w:tab/>
        <w:t xml:space="preserve">Na ispitnom ročištu održanom dana </w:t>
      </w:r>
      <w:r w:rsidR="00291425" w:rsidRPr="00D42EF9">
        <w:t xml:space="preserve">12. srpnja </w:t>
      </w:r>
      <w:r w:rsidR="008F7358" w:rsidRPr="00D42EF9">
        <w:t>2017</w:t>
      </w:r>
      <w:r w:rsidR="004C0FF1" w:rsidRPr="00D42EF9">
        <w:t>.</w:t>
      </w:r>
      <w:r w:rsidR="001209CF" w:rsidRPr="00D42EF9">
        <w:t xml:space="preserve"> </w:t>
      </w:r>
      <w:r w:rsidRPr="00D42EF9">
        <w:t>ispitane su sve prijavljene tražbine prijavljene prema svojim iznosima i redu.</w:t>
      </w:r>
    </w:p>
    <w:p w:rsidRDefault="00B671BA" w:rsidP="00F33405" w:rsidR="00B671BA" w:rsidRPr="00D42EF9">
      <w:pPr>
        <w:jc w:val="both"/>
      </w:pPr>
    </w:p>
    <w:p w:rsidRDefault="00F33405" w:rsidP="00F33405" w:rsidR="00F33405" w:rsidRPr="00D42EF9">
      <w:pPr>
        <w:jc w:val="both"/>
      </w:pPr>
      <w:r w:rsidRPr="00D42EF9">
        <w:tab/>
      </w:r>
      <w:r w:rsidR="0091489C" w:rsidRPr="00D42EF9">
        <w:t>Sud</w:t>
      </w:r>
      <w:r w:rsidRPr="00D42EF9">
        <w:t xml:space="preserve"> je </w:t>
      </w:r>
      <w:r w:rsidR="005C6105" w:rsidRPr="00D42EF9">
        <w:t>na temelju</w:t>
      </w:r>
      <w:r w:rsidRPr="00D42EF9">
        <w:t xml:space="preserve"> članka </w:t>
      </w:r>
      <w:r w:rsidR="0091489C" w:rsidRPr="00D42EF9">
        <w:t>264</w:t>
      </w:r>
      <w:r w:rsidRPr="00D42EF9">
        <w:t xml:space="preserve">. </w:t>
      </w:r>
      <w:r w:rsidR="008E57E2" w:rsidRPr="00D42EF9">
        <w:t xml:space="preserve">Stečajnog zakona </w:t>
      </w:r>
      <w:r w:rsidR="008E57E2" w:rsidRPr="00D42EF9">
        <w:rPr>
          <w:bCs/>
        </w:rPr>
        <w:t xml:space="preserve">(objavljen u NN </w:t>
      </w:r>
      <w:r w:rsidR="0091489C" w:rsidRPr="00D42EF9">
        <w:rPr>
          <w:bCs/>
        </w:rPr>
        <w:t>71/15</w:t>
      </w:r>
      <w:r w:rsidR="008E57E2" w:rsidRPr="00D42EF9">
        <w:rPr>
          <w:bCs/>
        </w:rPr>
        <w:t>)</w:t>
      </w:r>
      <w:r w:rsidRPr="00D42EF9">
        <w:t xml:space="preserve">  sastavio ta</w:t>
      </w:r>
      <w:r w:rsidR="0091489C" w:rsidRPr="00D42EF9">
        <w:t xml:space="preserve">blicu ispitanih tražbina u koju je za svaku prijavljenu tražbinu uneseno u kojoj je mjeri tražbina utvrđena </w:t>
      </w:r>
      <w:r w:rsidRPr="00D42EF9">
        <w:t xml:space="preserve">prema svom iznosu i svom redu, odnosno </w:t>
      </w:r>
      <w:r w:rsidR="0091489C" w:rsidRPr="00D42EF9">
        <w:t>tko je tražbinu osporio</w:t>
      </w:r>
      <w:r w:rsidRPr="00D42EF9">
        <w:t>.</w:t>
      </w:r>
    </w:p>
    <w:p w:rsidRDefault="00B671BA" w:rsidP="00F33405" w:rsidR="00B671BA" w:rsidRPr="00D42EF9">
      <w:pPr>
        <w:jc w:val="both"/>
      </w:pPr>
    </w:p>
    <w:p w:rsidRDefault="00F33405" w:rsidP="00F33405" w:rsidR="00F33405" w:rsidRPr="00D42EF9">
      <w:pPr>
        <w:jc w:val="both"/>
      </w:pPr>
      <w:r w:rsidRPr="00D42EF9">
        <w:t xml:space="preserve">           Tražbine označene u</w:t>
      </w:r>
      <w:r w:rsidR="005C6105" w:rsidRPr="00D42EF9">
        <w:t xml:space="preserve"> </w:t>
      </w:r>
      <w:r w:rsidR="00583442" w:rsidRPr="00D42EF9">
        <w:t>točki I. izreke</w:t>
      </w:r>
      <w:r w:rsidRPr="00D42EF9">
        <w:t xml:space="preserve"> ovog rješenja </w:t>
      </w:r>
      <w:r w:rsidR="005C6105" w:rsidRPr="00D42EF9">
        <w:t xml:space="preserve">se na </w:t>
      </w:r>
      <w:r w:rsidRPr="00D42EF9">
        <w:t>temelj</w:t>
      </w:r>
      <w:r w:rsidR="005C6105" w:rsidRPr="00D42EF9">
        <w:t>u</w:t>
      </w:r>
      <w:r w:rsidRPr="00D42EF9">
        <w:t xml:space="preserve"> članka </w:t>
      </w:r>
      <w:r w:rsidR="0091489C" w:rsidRPr="00D42EF9">
        <w:t>265</w:t>
      </w:r>
      <w:r w:rsidRPr="00D42EF9">
        <w:t xml:space="preserve">. </w:t>
      </w:r>
      <w:r w:rsidR="008E57E2" w:rsidRPr="00D42EF9">
        <w:t xml:space="preserve">Stečajnog zakona </w:t>
      </w:r>
      <w:r w:rsidR="008E57E2" w:rsidRPr="00D42EF9">
        <w:rPr>
          <w:bCs/>
        </w:rPr>
        <w:t xml:space="preserve">(objavljen u NN </w:t>
      </w:r>
      <w:r w:rsidR="0091489C" w:rsidRPr="00D42EF9">
        <w:rPr>
          <w:bCs/>
        </w:rPr>
        <w:t>71/15</w:t>
      </w:r>
      <w:r w:rsidR="008E57E2" w:rsidRPr="00D42EF9">
        <w:rPr>
          <w:bCs/>
        </w:rPr>
        <w:t>)</w:t>
      </w:r>
      <w:r w:rsidRPr="00D42EF9">
        <w:t xml:space="preserve"> smatraju utvrđenim, budući da ih nije osporio stečajni upravitelj niti koji od stečajnih vjerovnika.</w:t>
      </w:r>
    </w:p>
    <w:p w:rsidRDefault="00B671BA" w:rsidP="00F33405" w:rsidR="00B671BA" w:rsidRPr="00D42EF9">
      <w:pPr>
        <w:jc w:val="both"/>
      </w:pPr>
    </w:p>
    <w:p w:rsidRDefault="00583442" w:rsidP="00583442" w:rsidR="00583442" w:rsidRPr="00D42EF9">
      <w:pPr>
        <w:jc w:val="both"/>
      </w:pPr>
      <w:r w:rsidRPr="00D42EF9">
        <w:tab/>
      </w:r>
      <w:r w:rsidR="002507D5" w:rsidRPr="00D42EF9">
        <w:t>Stečajni upravitelj je osporio</w:t>
      </w:r>
      <w:r w:rsidRPr="00D42EF9">
        <w:t xml:space="preserve"> uz obrazloženje kako slijedi:</w:t>
      </w:r>
    </w:p>
    <w:p w:rsidRDefault="00B671BA" w:rsidP="00583442" w:rsidR="00B671BA" w:rsidRPr="00D42EF9">
      <w:pPr>
        <w:jc w:val="both"/>
      </w:pPr>
    </w:p>
    <w:p w:rsidRDefault="00583442" w:rsidP="00583442" w:rsidR="00583442" w:rsidRPr="00D42EF9">
      <w:pPr>
        <w:jc w:val="both"/>
      </w:pPr>
      <w:r w:rsidRPr="00D42EF9">
        <w:tab/>
        <w:t xml:space="preserve">Stečajni upravitelj je osporio tražbinu </w:t>
      </w:r>
      <w:r w:rsidR="00291425" w:rsidRPr="00D42EF9">
        <w:t>drugog</w:t>
      </w:r>
      <w:r w:rsidRPr="00D42EF9">
        <w:t xml:space="preserve"> višeg isplatnog reda stečajnog vjerovnika </w:t>
      </w:r>
      <w:r w:rsidR="00291425" w:rsidRPr="00D42EF9">
        <w:t xml:space="preserve">ČISTOĆA d. o. o. za održavanje čistoće i gospodarenje otpadom Rijeka, Dolac 14, OIB: 06531901714 </w:t>
      </w:r>
      <w:r w:rsidR="002507D5" w:rsidRPr="00D42EF9">
        <w:t xml:space="preserve">u iznosu od </w:t>
      </w:r>
      <w:r w:rsidR="00291425" w:rsidRPr="00D42EF9">
        <w:t xml:space="preserve">212,83 </w:t>
      </w:r>
      <w:r w:rsidR="002507D5" w:rsidRPr="00D42EF9">
        <w:t>kn</w:t>
      </w:r>
      <w:r w:rsidR="004C0FF1" w:rsidRPr="00D42EF9">
        <w:rPr>
          <w:noProof/>
        </w:rPr>
        <w:t xml:space="preserve"> </w:t>
      </w:r>
      <w:r w:rsidR="00257491" w:rsidRPr="00D42EF9">
        <w:rPr>
          <w:noProof/>
        </w:rPr>
        <w:t xml:space="preserve">s osnove </w:t>
      </w:r>
      <w:r w:rsidR="00291425" w:rsidRPr="00D42EF9">
        <w:t>Izvoda otvorenih stavaka odnosno pravomoćnog rješenja Stpn-54/2015</w:t>
      </w:r>
      <w:r w:rsidR="004C0FF1" w:rsidRPr="00D42EF9">
        <w:t xml:space="preserve"> </w:t>
      </w:r>
      <w:r w:rsidR="00291425" w:rsidRPr="00D42EF9">
        <w:t>uz obrazloženje da je plaćena prva rata po predstečajnoj nagodbi u iznosu od 212,83 kn</w:t>
      </w:r>
      <w:r w:rsidRPr="00D42EF9">
        <w:rPr>
          <w:noProof/>
        </w:rPr>
        <w:t>.</w:t>
      </w:r>
      <w:r w:rsidR="00257491" w:rsidRPr="00D42EF9">
        <w:rPr>
          <w:noProof/>
        </w:rPr>
        <w:t xml:space="preserve"> </w:t>
      </w:r>
    </w:p>
    <w:p w:rsidRDefault="00257491" w:rsidP="00257491" w:rsidR="00257491" w:rsidRPr="00D42EF9">
      <w:pPr>
        <w:jc w:val="both"/>
      </w:pPr>
      <w:r w:rsidRPr="00D42EF9">
        <w:tab/>
        <w:t xml:space="preserve">Valjalo je stoga </w:t>
      </w:r>
      <w:r w:rsidR="00291425" w:rsidRPr="00D42EF9">
        <w:t>stečajnog upravitelja</w:t>
      </w:r>
      <w:r w:rsidRPr="00D42EF9">
        <w:t xml:space="preserve"> na temelju članka </w:t>
      </w:r>
      <w:r w:rsidR="002507D5" w:rsidRPr="00D42EF9">
        <w:t>266</w:t>
      </w:r>
      <w:r w:rsidRPr="00D42EF9">
        <w:t xml:space="preserve">. stavak </w:t>
      </w:r>
      <w:r w:rsidR="00291425" w:rsidRPr="00D42EF9">
        <w:t>4</w:t>
      </w:r>
      <w:r w:rsidR="004C0FF1" w:rsidRPr="00D42EF9">
        <w:t xml:space="preserve">. </w:t>
      </w:r>
      <w:r w:rsidRPr="00D42EF9">
        <w:t xml:space="preserve">Stečajnog zakona uputiti na </w:t>
      </w:r>
      <w:r w:rsidR="004C0FF1" w:rsidRPr="00D42EF9">
        <w:t>parnic</w:t>
      </w:r>
      <w:r w:rsidR="00291425" w:rsidRPr="00D42EF9">
        <w:t>u da dokaže osnovanost svog osporavanja</w:t>
      </w:r>
      <w:r w:rsidRPr="00D42EF9">
        <w:t>.</w:t>
      </w:r>
      <w:r w:rsidR="00291425" w:rsidRPr="00D42EF9">
        <w:t xml:space="preserve"> </w:t>
      </w:r>
    </w:p>
    <w:p w:rsidRDefault="00257491" w:rsidP="00583442" w:rsidR="00257491" w:rsidRPr="00D42EF9">
      <w:pPr>
        <w:jc w:val="both"/>
      </w:pPr>
    </w:p>
    <w:p w:rsidRDefault="00B671BA" w:rsidP="00B671BA" w:rsidR="00B671BA" w:rsidRPr="00D42EF9">
      <w:pPr>
        <w:jc w:val="both"/>
      </w:pPr>
      <w:r w:rsidRPr="00D42EF9">
        <w:tab/>
        <w:t xml:space="preserve">Stečajni upravitelj je osporio tražbinu </w:t>
      </w:r>
      <w:r w:rsidR="00291425" w:rsidRPr="00D42EF9">
        <w:t>drugog</w:t>
      </w:r>
      <w:r w:rsidRPr="00D42EF9">
        <w:t xml:space="preserve"> višeg isplatnog reda stečajnog vjerovnika </w:t>
      </w:r>
      <w:r w:rsidR="00291425" w:rsidRPr="00D42EF9">
        <w:t xml:space="preserve">KOVINOPLASTIKA- ZAGREB društvo s ograničenom odgovornošću za trgovinu Zagreb, Kovinska 29, OIB: 32160741547 </w:t>
      </w:r>
      <w:r w:rsidR="00802AD0" w:rsidRPr="00D42EF9">
        <w:t xml:space="preserve"> </w:t>
      </w:r>
      <w:r w:rsidRPr="00D42EF9">
        <w:t xml:space="preserve">u iznosu od </w:t>
      </w:r>
      <w:r w:rsidR="00291425" w:rsidRPr="00D42EF9">
        <w:t xml:space="preserve">7.715,64 </w:t>
      </w:r>
      <w:r w:rsidRPr="00D42EF9">
        <w:t>kn</w:t>
      </w:r>
      <w:r w:rsidR="00291425" w:rsidRPr="00D42EF9">
        <w:rPr>
          <w:noProof/>
        </w:rPr>
        <w:t xml:space="preserve"> s osnove </w:t>
      </w:r>
      <w:r w:rsidR="00291425" w:rsidRPr="00D42EF9">
        <w:t xml:space="preserve">Izvoda otvorenih stavaka odnosno pravomoćnog rješenja Stpn-54/2015 </w:t>
      </w:r>
      <w:r w:rsidRPr="00D42EF9">
        <w:t xml:space="preserve"> </w:t>
      </w:r>
      <w:r w:rsidR="00291425" w:rsidRPr="00D42EF9">
        <w:t>uz obrazloženje da je vjerovnik sudjelovao u predstečajnoj nagodbi u kojoj je pristao na smanjivanje svog potraživanja na 40% duga. Također ističe da je plaćena prva rata u iznosu 91,23 kn.</w:t>
      </w:r>
      <w:r w:rsidRPr="00D42EF9">
        <w:rPr>
          <w:noProof/>
        </w:rPr>
        <w:t xml:space="preserve"> </w:t>
      </w:r>
    </w:p>
    <w:p w:rsidRDefault="00B671BA" w:rsidP="00B671BA" w:rsidR="00B671BA" w:rsidRPr="00D42EF9">
      <w:pPr>
        <w:jc w:val="both"/>
      </w:pPr>
      <w:r w:rsidRPr="00D42EF9">
        <w:tab/>
        <w:t>Valjalo je stoga</w:t>
      </w:r>
      <w:r w:rsidR="00291425" w:rsidRPr="00D42EF9">
        <w:t xml:space="preserve"> stečajnog upravitelja na temelju članka 266. stavak 4. Stečajnog zakona uputiti na parnicu da dokaže osnovanost svog osporavanja</w:t>
      </w:r>
      <w:r w:rsidR="00802AD0" w:rsidRPr="00D42EF9">
        <w:t xml:space="preserve"> glede tražbine ovog stečajnog vjerovnika u iznosu od 91,23 kn, a za preostali osporeni iznos od 7.624,41 kn</w:t>
      </w:r>
      <w:r w:rsidRPr="00D42EF9">
        <w:t xml:space="preserve"> </w:t>
      </w:r>
      <w:r w:rsidR="00802AD0" w:rsidRPr="00D42EF9">
        <w:t xml:space="preserve">valjalo je </w:t>
      </w:r>
      <w:r w:rsidRPr="00D42EF9">
        <w:t xml:space="preserve">vjerovnika </w:t>
      </w:r>
      <w:r w:rsidR="00802AD0" w:rsidRPr="00D42EF9">
        <w:t xml:space="preserve">KOVINOPLASTIKA- ZAGREB društvo s ograničenom odgovornošću za trgovinu Zagreb, Kovinska 29, OIB: 32160741547 </w:t>
      </w:r>
      <w:r w:rsidRPr="00D42EF9">
        <w:t xml:space="preserve">na temelju članka 266. stavak 1. Stečajnog zakona uputiti na pokretanje parnice radi utvrđivanja osporene tražbine. </w:t>
      </w:r>
    </w:p>
    <w:p w:rsidRDefault="00B671BA" w:rsidP="00B671BA" w:rsidR="00B671BA" w:rsidRPr="00D42EF9">
      <w:pPr>
        <w:jc w:val="both"/>
      </w:pPr>
    </w:p>
    <w:p w:rsidRDefault="00B671BA" w:rsidP="00B671BA" w:rsidR="00B671BA" w:rsidRPr="00D42EF9">
      <w:pPr>
        <w:jc w:val="both"/>
      </w:pPr>
      <w:r w:rsidRPr="00D42EF9">
        <w:tab/>
        <w:t xml:space="preserve">Stečajni upravitelj je osporio tražbinu drugog višeg isplatnog reda stečajnog vjerovnika </w:t>
      </w:r>
      <w:r w:rsidR="00802AD0" w:rsidRPr="00D42EF9">
        <w:t xml:space="preserve">CANDY HOOVER ZAGREB d.o.o. za trgovinu i usluge Zagreb, Dužice 1, OIB: </w:t>
      </w:r>
      <w:r w:rsidR="00802AD0" w:rsidRPr="00D42EF9">
        <w:rPr>
          <w:bCs/>
        </w:rPr>
        <w:t xml:space="preserve">69999387462 </w:t>
      </w:r>
      <w:r w:rsidRPr="00D42EF9">
        <w:t xml:space="preserve">u iznosu od </w:t>
      </w:r>
      <w:r w:rsidR="00802AD0" w:rsidRPr="00D42EF9">
        <w:t xml:space="preserve">189.073,86 </w:t>
      </w:r>
      <w:r w:rsidRPr="00D42EF9">
        <w:t>kn</w:t>
      </w:r>
      <w:r w:rsidRPr="00D42EF9">
        <w:rPr>
          <w:noProof/>
        </w:rPr>
        <w:t xml:space="preserve"> s osnove </w:t>
      </w:r>
      <w:r w:rsidR="00802AD0" w:rsidRPr="00D42EF9">
        <w:t xml:space="preserve">Izvoda otvorenih stavaka, računa, obračuna kamata  </w:t>
      </w:r>
      <w:r w:rsidRPr="00D42EF9">
        <w:t xml:space="preserve">uz obrazloženje </w:t>
      </w:r>
      <w:r w:rsidR="00802AD0" w:rsidRPr="00D42EF9">
        <w:t>da je vjerovnik sudjelovao u predstečajnoj nagodbi u kojoj je pristao na smanjivanje svog potraživanja na 40% duga. Također ističe da je plaćena prva rata u iznosu 1160,17 kn te da je kamata netočna</w:t>
      </w:r>
      <w:r w:rsidRPr="00D42EF9">
        <w:rPr>
          <w:noProof/>
        </w:rPr>
        <w:t xml:space="preserve">. </w:t>
      </w:r>
    </w:p>
    <w:p w:rsidRDefault="00B671BA" w:rsidP="00B671BA" w:rsidR="00B671BA" w:rsidRPr="00D42EF9">
      <w:pPr>
        <w:jc w:val="both"/>
      </w:pPr>
      <w:r w:rsidRPr="00D42EF9">
        <w:tab/>
        <w:t xml:space="preserve">Valjalo je stoga </w:t>
      </w:r>
      <w:r w:rsidR="00802AD0" w:rsidRPr="00D42EF9">
        <w:t xml:space="preserve">stečajnog upravitelja na temelju članka 266. stavak 4. Stečajnog zakona uputiti na parnicu da dokaže osnovanost svog osporavanja glede tražbine ovog stečajnog vjerovnika u iznosu od 1.160,17 kn, a </w:t>
      </w:r>
      <w:r w:rsidRPr="00D42EF9">
        <w:t xml:space="preserve">vjerovnika </w:t>
      </w:r>
      <w:r w:rsidR="00802AD0" w:rsidRPr="00D42EF9">
        <w:t xml:space="preserve">CANDY HOOVER ZAGREB d.o.o. za trgovinu i usluge Zagreb, Dužice 1, OIB: </w:t>
      </w:r>
      <w:r w:rsidR="00802AD0" w:rsidRPr="00D42EF9">
        <w:rPr>
          <w:bCs/>
        </w:rPr>
        <w:t xml:space="preserve">69999387462  </w:t>
      </w:r>
      <w:r w:rsidRPr="00D42EF9">
        <w:t>na temelju članka 266. stavak 1. Stečajnog zakona uputiti na pokretanje parnice radi utvrđivanja osporene tražbine</w:t>
      </w:r>
      <w:r w:rsidR="00802AD0" w:rsidRPr="00D42EF9">
        <w:t xml:space="preserve"> u iznosu od 187.913,69 kn</w:t>
      </w:r>
      <w:r w:rsidRPr="00D42EF9">
        <w:t xml:space="preserve">. </w:t>
      </w:r>
    </w:p>
    <w:p w:rsidRDefault="00B671BA" w:rsidP="00B671BA" w:rsidR="00B671BA" w:rsidRPr="00D42EF9">
      <w:pPr>
        <w:jc w:val="both"/>
      </w:pPr>
    </w:p>
    <w:p w:rsidRDefault="00B671BA" w:rsidP="00B671BA" w:rsidR="00B671BA" w:rsidRPr="00D42EF9">
      <w:pPr>
        <w:jc w:val="both"/>
      </w:pPr>
      <w:r w:rsidRPr="00D42EF9">
        <w:tab/>
        <w:t xml:space="preserve">Stečajni upravitelj je osporio tražbinu drugog višeg isplatnog reda stečajnog vjerovnika </w:t>
      </w:r>
      <w:r w:rsidR="00802AD0" w:rsidRPr="00D42EF9">
        <w:t>GRAD UMAG, G. Garibaldi 6, Umag, OIB: 84097228497</w:t>
      </w:r>
      <w:r w:rsidRPr="00D42EF9">
        <w:t xml:space="preserve"> u iznosu od </w:t>
      </w:r>
      <w:r w:rsidR="00802AD0" w:rsidRPr="00D42EF9">
        <w:t xml:space="preserve">5.643,94 </w:t>
      </w:r>
      <w:r w:rsidRPr="00D42EF9">
        <w:lastRenderedPageBreak/>
        <w:t>kn</w:t>
      </w:r>
      <w:r w:rsidRPr="00D42EF9">
        <w:rPr>
          <w:noProof/>
        </w:rPr>
        <w:t xml:space="preserve"> s osnove </w:t>
      </w:r>
      <w:r w:rsidR="00802AD0" w:rsidRPr="00D42EF9">
        <w:t xml:space="preserve">Rješenja o naknadi, izvoda otvorenih stavaka  </w:t>
      </w:r>
      <w:r w:rsidRPr="00D42EF9">
        <w:t xml:space="preserve">uz obrazloženje kako je </w:t>
      </w:r>
      <w:r w:rsidR="00802AD0" w:rsidRPr="00D42EF9">
        <w:t>vjerovnik sudjelovao u predstečajnoj nagodbi u kojoj je pristao na smanjivanje svog potraživanja na 40% duga što iznosi 3.285,12 kn a tekuće obveze su 15.137,08 kn, što je ukupno 18.422,20 kn, te kako je kamata netočno obračunata</w:t>
      </w:r>
      <w:r w:rsidRPr="00D42EF9">
        <w:rPr>
          <w:noProof/>
        </w:rPr>
        <w:t xml:space="preserve">. </w:t>
      </w:r>
    </w:p>
    <w:p w:rsidRDefault="00B671BA" w:rsidP="00B671BA" w:rsidR="00B671BA" w:rsidRPr="00D42EF9">
      <w:pPr>
        <w:jc w:val="both"/>
      </w:pPr>
      <w:r w:rsidRPr="00D42EF9">
        <w:tab/>
        <w:t xml:space="preserve">Valjalo je stoga vjerovnika na temelju članka 266. stavak 1. Stečajnog zakona uputiti na pokretanje parnice radi utvrđivanja osporene tražbine. </w:t>
      </w:r>
    </w:p>
    <w:p w:rsidRDefault="00B671BA" w:rsidP="00B671BA" w:rsidR="00B671BA" w:rsidRPr="00D42EF9">
      <w:pPr>
        <w:jc w:val="both"/>
      </w:pPr>
    </w:p>
    <w:p w:rsidRDefault="00B671BA" w:rsidP="00B671BA" w:rsidR="00B671BA" w:rsidRPr="00D42EF9">
      <w:pPr>
        <w:jc w:val="both"/>
      </w:pPr>
      <w:r w:rsidRPr="00D42EF9">
        <w:tab/>
        <w:t xml:space="preserve">Stečajni upravitelj je osporio tražbinu drugog višeg isplatnog reda stečajnog vjerovnika </w:t>
      </w:r>
      <w:r w:rsidR="00BD263A" w:rsidRPr="00D42EF9">
        <w:t>STAMBENI INŽENJERING, društvo s ograničenom odgovornošću za građevinarstvo, projektiranje, inženjering i konzalting, trgovinu i export – import Pula, Istarska 13, OIB: 30889871639</w:t>
      </w:r>
      <w:r w:rsidRPr="00D42EF9">
        <w:rPr>
          <w:bCs/>
        </w:rPr>
        <w:t xml:space="preserve"> </w:t>
      </w:r>
      <w:r w:rsidRPr="00D42EF9">
        <w:t xml:space="preserve">u iznosu od </w:t>
      </w:r>
      <w:r w:rsidR="00BD263A" w:rsidRPr="00D42EF9">
        <w:t xml:space="preserve">5.643,94 </w:t>
      </w:r>
      <w:r w:rsidRPr="00D42EF9">
        <w:t>kn</w:t>
      </w:r>
      <w:r w:rsidRPr="00D42EF9">
        <w:rPr>
          <w:noProof/>
        </w:rPr>
        <w:t xml:space="preserve"> s osnove </w:t>
      </w:r>
      <w:r w:rsidR="00BD263A" w:rsidRPr="00D42EF9">
        <w:t>Rješenja o naknadi, izvoda otvorenih stavaka  pozivajući se na predstečajnu nagodbu posl. br. Stpn-54/2015. Navodi da 40 %  iznosi 30.332,89 kn, a ostatak su potraživanja izvan nagodbe</w:t>
      </w:r>
      <w:r w:rsidRPr="00D42EF9">
        <w:rPr>
          <w:noProof/>
        </w:rPr>
        <w:t xml:space="preserve">. </w:t>
      </w:r>
    </w:p>
    <w:p w:rsidRDefault="00B671BA" w:rsidP="00B671BA" w:rsidR="00B671BA" w:rsidRPr="00D42EF9">
      <w:pPr>
        <w:jc w:val="both"/>
      </w:pPr>
      <w:r w:rsidRPr="00D42EF9">
        <w:tab/>
        <w:t xml:space="preserve">Valjalo je stoga vjerovnika na temelju članka 266. stavak 1. Stečajnog zakona uputiti na pokretanje parnice radi utvrđivanja osporene tražbine. </w:t>
      </w:r>
    </w:p>
    <w:p w:rsidRDefault="00B671BA" w:rsidP="00B671BA" w:rsidR="00B671BA" w:rsidRPr="00D42EF9">
      <w:pPr>
        <w:jc w:val="both"/>
      </w:pPr>
    </w:p>
    <w:p w:rsidRDefault="00B671BA" w:rsidP="00B671BA" w:rsidR="00B671BA" w:rsidRPr="00D42EF9">
      <w:pPr>
        <w:jc w:val="both"/>
      </w:pPr>
      <w:r w:rsidRPr="00D42EF9">
        <w:tab/>
        <w:t xml:space="preserve">Stečajni upravitelj je osporio tražbinu drugog višeg isplatnog reda stečajnog vjerovnika </w:t>
      </w:r>
      <w:r w:rsidR="00BD263A" w:rsidRPr="00D42EF9">
        <w:t xml:space="preserve">Hrvatski Telekom d.d. Zagreb, Roberta Frangeša Mihanovića 9, OIB: </w:t>
      </w:r>
      <w:r w:rsidR="00BD263A" w:rsidRPr="00D42EF9">
        <w:rPr>
          <w:bCs/>
        </w:rPr>
        <w:t>81793146560</w:t>
      </w:r>
      <w:r w:rsidRPr="00D42EF9">
        <w:t xml:space="preserve"> u iznosu od </w:t>
      </w:r>
      <w:r w:rsidR="00BD263A" w:rsidRPr="00D42EF9">
        <w:t xml:space="preserve">1.990,14  </w:t>
      </w:r>
      <w:r w:rsidRPr="00D42EF9">
        <w:t>kn</w:t>
      </w:r>
      <w:r w:rsidRPr="00D42EF9">
        <w:rPr>
          <w:noProof/>
        </w:rPr>
        <w:t xml:space="preserve"> s osnove </w:t>
      </w:r>
      <w:r w:rsidR="00BD263A" w:rsidRPr="00D42EF9">
        <w:t>Izvoda otvorenih stavaka odnosno dužnikove predstečajne nagodbe</w:t>
      </w:r>
      <w:r w:rsidRPr="00D42EF9">
        <w:t xml:space="preserve"> </w:t>
      </w:r>
      <w:r w:rsidR="00BD263A" w:rsidRPr="00D42EF9">
        <w:t>uz obrazloženje kako je 12.05.2017. već plaćen iznos prijavljenog duga od 1.248,68 kn i iznos 241,20 kn</w:t>
      </w:r>
      <w:r w:rsidRPr="00D42EF9">
        <w:rPr>
          <w:noProof/>
        </w:rPr>
        <w:t xml:space="preserve">. </w:t>
      </w:r>
    </w:p>
    <w:p w:rsidRDefault="00B671BA" w:rsidP="00B671BA" w:rsidR="00B671BA" w:rsidRPr="00D42EF9">
      <w:pPr>
        <w:jc w:val="both"/>
      </w:pPr>
      <w:r w:rsidRPr="00D42EF9">
        <w:tab/>
        <w:t xml:space="preserve">Valjalo je stoga </w:t>
      </w:r>
      <w:r w:rsidR="00BD263A" w:rsidRPr="00D42EF9">
        <w:t>stečajnog upravitelja na temelju članka 266. stavak 4. Stečajnog zakona uputiti na parnicu da dokaže osnovanost svog osporavanja</w:t>
      </w:r>
      <w:r w:rsidRPr="00D42EF9">
        <w:t xml:space="preserve">. </w:t>
      </w:r>
    </w:p>
    <w:p w:rsidRDefault="00B671BA" w:rsidP="00B671BA" w:rsidR="00B671BA" w:rsidRPr="00D42EF9">
      <w:pPr>
        <w:jc w:val="both"/>
      </w:pPr>
    </w:p>
    <w:p w:rsidRDefault="00B671BA" w:rsidP="00B671BA" w:rsidR="00B671BA" w:rsidRPr="00D42EF9">
      <w:pPr>
        <w:jc w:val="both"/>
      </w:pPr>
      <w:r w:rsidRPr="00D42EF9">
        <w:tab/>
        <w:t xml:space="preserve">Stečajni upravitelj je osporio tražbinu drugog višeg isplatnog reda stečajnog vjerovnika </w:t>
      </w:r>
      <w:r w:rsidR="00BD263A" w:rsidRPr="00D42EF9">
        <w:t xml:space="preserve">Fond za zaštitu okoliša i energetsku učinkovitost Zagreb, Radnička cesta 80, OIB: 85828625994 </w:t>
      </w:r>
      <w:r w:rsidRPr="00D42EF9">
        <w:t xml:space="preserve">u iznosu od </w:t>
      </w:r>
      <w:r w:rsidR="00BD263A" w:rsidRPr="00D42EF9">
        <w:t xml:space="preserve">255,23 </w:t>
      </w:r>
      <w:r w:rsidRPr="00D42EF9">
        <w:t>kn</w:t>
      </w:r>
      <w:r w:rsidRPr="00D42EF9">
        <w:rPr>
          <w:noProof/>
        </w:rPr>
        <w:t xml:space="preserve"> s osnove </w:t>
      </w:r>
      <w:r w:rsidR="00BD263A" w:rsidRPr="00D42EF9">
        <w:t xml:space="preserve">Rješenja i obračuni kamata, Rješenja o ovrsi </w:t>
      </w:r>
      <w:r w:rsidRPr="00D42EF9">
        <w:t xml:space="preserve">uz obrazloženje </w:t>
      </w:r>
      <w:r w:rsidR="00BD263A" w:rsidRPr="00D42EF9">
        <w:t>kako je plaćena 1. rata od 255,23 kn</w:t>
      </w:r>
      <w:r w:rsidRPr="00D42EF9">
        <w:rPr>
          <w:noProof/>
        </w:rPr>
        <w:t xml:space="preserve">. </w:t>
      </w:r>
    </w:p>
    <w:p w:rsidRDefault="00BD263A" w:rsidP="00BD263A" w:rsidR="00BD263A" w:rsidRPr="00D42EF9">
      <w:pPr>
        <w:jc w:val="both"/>
      </w:pPr>
      <w:r w:rsidRPr="00D42EF9">
        <w:tab/>
        <w:t xml:space="preserve">Valjalo je stoga stečajnog upravitelja na temelju članka 266. stavak 4. Stečajnog zakona uputiti na parnicu da dokaže osnovanost svog osporavanja. </w:t>
      </w:r>
    </w:p>
    <w:p w:rsidRDefault="00B671BA" w:rsidP="00B671BA" w:rsidR="00B671BA" w:rsidRPr="00D42EF9">
      <w:pPr>
        <w:jc w:val="both"/>
      </w:pPr>
    </w:p>
    <w:p w:rsidRDefault="00B671BA" w:rsidP="00B671BA" w:rsidR="00B671BA" w:rsidRPr="00D42EF9">
      <w:pPr>
        <w:jc w:val="both"/>
      </w:pPr>
      <w:r w:rsidRPr="00D42EF9">
        <w:tab/>
        <w:t xml:space="preserve">Stečajni upravitelj je osporio tražbinu drugog višeg isplatnog reda stečajnog vjerovnika </w:t>
      </w:r>
      <w:r w:rsidR="00BD263A" w:rsidRPr="00D42EF9">
        <w:t>Grad Rijeka, Korzo 16, 51000 Rijeka, OIB: 54382731928</w:t>
      </w:r>
      <w:r w:rsidRPr="00D42EF9">
        <w:t xml:space="preserve"> u iznosu od </w:t>
      </w:r>
      <w:r w:rsidR="00BD263A" w:rsidRPr="00D42EF9">
        <w:t xml:space="preserve">37.191,35 </w:t>
      </w:r>
      <w:r w:rsidRPr="00D42EF9">
        <w:t>kn</w:t>
      </w:r>
      <w:r w:rsidRPr="00D42EF9">
        <w:rPr>
          <w:noProof/>
        </w:rPr>
        <w:t xml:space="preserve"> s osnove računa i otvorenih stavaka</w:t>
      </w:r>
      <w:r w:rsidRPr="00D42EF9">
        <w:t xml:space="preserve"> </w:t>
      </w:r>
      <w:r w:rsidR="00BD263A" w:rsidRPr="00D42EF9">
        <w:t>pozivajući se na predstečajnu nagodbu br. Stpn-54/2015. Navodi kako 40 % iznosi  17.002,36 kn, da tekući dug iznosi 75.533,14 kn, te da su kamate pogrešno obračunate</w:t>
      </w:r>
      <w:r w:rsidRPr="00D42EF9">
        <w:rPr>
          <w:noProof/>
        </w:rPr>
        <w:t xml:space="preserve">. </w:t>
      </w:r>
    </w:p>
    <w:p w:rsidRDefault="00B671BA" w:rsidP="00B671BA" w:rsidR="00B671BA" w:rsidRPr="00D42EF9">
      <w:pPr>
        <w:jc w:val="both"/>
      </w:pPr>
      <w:r w:rsidRPr="00D42EF9">
        <w:tab/>
        <w:t xml:space="preserve">Valjalo je stoga vjerovnika na temelju članka 266. stavak 1. Stečajnog zakona uputiti na pokretanje parnice radi utvrđivanja osporene tražbine. </w:t>
      </w:r>
    </w:p>
    <w:p w:rsidRDefault="00B671BA" w:rsidP="00B671BA" w:rsidR="00B671BA" w:rsidRPr="00D42EF9">
      <w:pPr>
        <w:jc w:val="both"/>
      </w:pPr>
    </w:p>
    <w:p w:rsidRDefault="00B671BA" w:rsidP="00B671BA" w:rsidR="00B671BA" w:rsidRPr="00D42EF9">
      <w:pPr>
        <w:jc w:val="both"/>
      </w:pPr>
      <w:r w:rsidRPr="00D42EF9">
        <w:tab/>
        <w:t xml:space="preserve">Stečajni upravitelj je osporio tražbinu drugog višeg isplatnog reda stečajnog vjerovnika </w:t>
      </w:r>
      <w:r w:rsidR="00BD263A" w:rsidRPr="00D42EF9">
        <w:t xml:space="preserve">ST. S. CENTAROPREMA upravljanje i održavanje stambenih zgrada društvo s ograničenom odgovornošću Rijeka, Lošinjska 16, OIB: 64813555114 </w:t>
      </w:r>
      <w:r w:rsidRPr="00D42EF9">
        <w:t xml:space="preserve">u iznosu od </w:t>
      </w:r>
      <w:r w:rsidR="00BD263A" w:rsidRPr="00D42EF9">
        <w:t xml:space="preserve">5.580,82 </w:t>
      </w:r>
      <w:r w:rsidRPr="00D42EF9">
        <w:t>kn</w:t>
      </w:r>
      <w:r w:rsidRPr="00D42EF9">
        <w:rPr>
          <w:noProof/>
        </w:rPr>
        <w:t xml:space="preserve"> s osnove </w:t>
      </w:r>
      <w:r w:rsidR="00BD263A" w:rsidRPr="00D42EF9">
        <w:t xml:space="preserve">Izvoda otvorenih stavki, računa  pozivajući se na predstečajnu nagodbu posl. br. Stpn-54/2015. </w:t>
      </w:r>
      <w:r w:rsidR="00EC3D79" w:rsidRPr="00D42EF9">
        <w:t>Pri tome i</w:t>
      </w:r>
      <w:r w:rsidR="00BD263A" w:rsidRPr="00D42EF9">
        <w:t>stiče da 40 % iznosi 4.619,11 kn, te da je tekući dug 23.488,24 kn</w:t>
      </w:r>
      <w:r w:rsidRPr="00D42EF9">
        <w:rPr>
          <w:noProof/>
        </w:rPr>
        <w:t xml:space="preserve">. </w:t>
      </w:r>
    </w:p>
    <w:p w:rsidRDefault="00EC3D79" w:rsidP="00EC3D79" w:rsidR="00EC3D79" w:rsidRPr="00D42EF9">
      <w:pPr>
        <w:jc w:val="both"/>
      </w:pPr>
      <w:r w:rsidRPr="00D42EF9">
        <w:tab/>
        <w:t xml:space="preserve">Valjalo je stoga vjerovnika na temelju članka 266. stavak 1. Stečajnog zakona uputiti na pokretanje parnice radi utvrđivanja osporene tražbine. </w:t>
      </w:r>
    </w:p>
    <w:p w:rsidRDefault="00B671BA" w:rsidP="00B671BA" w:rsidR="00B671BA" w:rsidRPr="00D42EF9">
      <w:pPr>
        <w:jc w:val="both"/>
      </w:pPr>
    </w:p>
    <w:p w:rsidRDefault="00B671BA" w:rsidP="00B671BA" w:rsidR="00B671BA" w:rsidRPr="00D42EF9">
      <w:pPr>
        <w:jc w:val="both"/>
      </w:pPr>
      <w:r w:rsidRPr="00D42EF9">
        <w:tab/>
        <w:t xml:space="preserve">Stečajni upravitelj je osporio tražbinu drugog višeg isplatnog reda stečajnog vjerovnika </w:t>
      </w:r>
      <w:r w:rsidR="00EC3D79" w:rsidRPr="00D42EF9">
        <w:t xml:space="preserve">MIELE trgovina i servis d.o.o. Zagreb, Buzinski prilaz 32, OIB: 51026666557 </w:t>
      </w:r>
      <w:r w:rsidRPr="00D42EF9">
        <w:t xml:space="preserve">u iznosu od </w:t>
      </w:r>
      <w:r w:rsidR="00E23C40" w:rsidRPr="00D42EF9">
        <w:t xml:space="preserve">424.485,85 </w:t>
      </w:r>
      <w:r w:rsidRPr="00D42EF9">
        <w:t>kn</w:t>
      </w:r>
      <w:r w:rsidRPr="00D42EF9">
        <w:rPr>
          <w:noProof/>
        </w:rPr>
        <w:t xml:space="preserve"> s osnove </w:t>
      </w:r>
      <w:r w:rsidR="00E23C40" w:rsidRPr="00D42EF9">
        <w:t xml:space="preserve">Izvoda otvorenih stavaka, računa, obračuna kamata  </w:t>
      </w:r>
      <w:r w:rsidR="00E23C40" w:rsidRPr="00D42EF9">
        <w:lastRenderedPageBreak/>
        <w:t>pozivajući se na predstečajnu nagodbu posl. br. Stpn-54/2015 prema kojoj je potraživanje ovog vjerovnika smanjeno na 40 %.</w:t>
      </w:r>
      <w:r w:rsidRPr="00D42EF9">
        <w:rPr>
          <w:noProof/>
        </w:rPr>
        <w:t xml:space="preserve">. </w:t>
      </w:r>
    </w:p>
    <w:p w:rsidRDefault="00B671BA" w:rsidP="00B671BA" w:rsidR="00B671BA" w:rsidRPr="00D42EF9">
      <w:pPr>
        <w:jc w:val="both"/>
      </w:pPr>
      <w:r w:rsidRPr="00D42EF9">
        <w:tab/>
        <w:t xml:space="preserve">Valjalo je stoga vjerovnika na temelju članka 266. stavak 1. Stečajnog zakona uputiti na pokretanje parnice radi utvrđivanja osporene tražbine. </w:t>
      </w:r>
    </w:p>
    <w:p w:rsidRDefault="00B671BA" w:rsidP="00B671BA" w:rsidR="00B671BA" w:rsidRPr="00D42EF9">
      <w:pPr>
        <w:jc w:val="both"/>
      </w:pPr>
    </w:p>
    <w:p w:rsidRDefault="00B671BA" w:rsidP="00B671BA" w:rsidR="00B671BA" w:rsidRPr="00D42EF9">
      <w:pPr>
        <w:jc w:val="both"/>
      </w:pPr>
      <w:r w:rsidRPr="00D42EF9">
        <w:tab/>
        <w:t xml:space="preserve">Stečajni upravitelj je osporio tražbinu drugog višeg isplatnog reda stečajnog vjerovnika </w:t>
      </w:r>
      <w:r w:rsidR="00E23C40" w:rsidRPr="00D42EF9">
        <w:t>Hrvatsko društvo skladatelja, Berislavićeva 9, 10000 Zagreb, OIB: 56668956985</w:t>
      </w:r>
      <w:r w:rsidRPr="00D42EF9">
        <w:t xml:space="preserve"> u iznosu od </w:t>
      </w:r>
      <w:r w:rsidR="00E23C40" w:rsidRPr="00D42EF9">
        <w:t xml:space="preserve">15.853,14 </w:t>
      </w:r>
      <w:r w:rsidRPr="00D42EF9">
        <w:t>kn</w:t>
      </w:r>
      <w:r w:rsidRPr="00D42EF9">
        <w:rPr>
          <w:noProof/>
        </w:rPr>
        <w:t xml:space="preserve"> s osnove </w:t>
      </w:r>
      <w:r w:rsidR="00E23C40" w:rsidRPr="00D42EF9">
        <w:t>kartice korisnika s obračunom zatezne kamate</w:t>
      </w:r>
      <w:r w:rsidRPr="00D42EF9">
        <w:t xml:space="preserve"> </w:t>
      </w:r>
      <w:r w:rsidR="00E23C40" w:rsidRPr="00D42EF9">
        <w:t>zbog zastare</w:t>
      </w:r>
      <w:r w:rsidRPr="00D42EF9">
        <w:rPr>
          <w:noProof/>
        </w:rPr>
        <w:t xml:space="preserve">. </w:t>
      </w:r>
    </w:p>
    <w:p w:rsidRDefault="00B671BA" w:rsidP="00B671BA" w:rsidR="00B671BA" w:rsidRPr="00D42EF9">
      <w:pPr>
        <w:jc w:val="both"/>
      </w:pPr>
      <w:r w:rsidRPr="00D42EF9">
        <w:tab/>
        <w:t xml:space="preserve">Valjalo je stoga vjerovnika na temelju članka 266. stavak 1. Stečajnog zakona uputiti na pokretanje parnice radi utvrđivanja osporene tražbine. </w:t>
      </w:r>
    </w:p>
    <w:p w:rsidRDefault="00B671BA" w:rsidP="00B671BA" w:rsidR="00B671BA" w:rsidRPr="00D42EF9">
      <w:pPr>
        <w:jc w:val="both"/>
      </w:pPr>
    </w:p>
    <w:p w:rsidRDefault="00B671BA" w:rsidP="00B671BA" w:rsidR="00B671BA" w:rsidRPr="00D42EF9">
      <w:pPr>
        <w:jc w:val="both"/>
      </w:pPr>
      <w:r w:rsidRPr="00D42EF9">
        <w:tab/>
        <w:t xml:space="preserve">Stečajni upravitelj je osporio tražbinu drugog višeg isplatnog reda stečajnog vjerovnika </w:t>
      </w:r>
      <w:r w:rsidR="00E23C40" w:rsidRPr="00D42EF9">
        <w:t xml:space="preserve">SECURITAS HRVATSKA društvo s ograničenom odgovornošću za tjelesnu i tehničku zaštitu osoba i imovine Zagreb, Zagrebačka cesta 145/a, OIB: </w:t>
      </w:r>
      <w:r w:rsidR="00E23C40" w:rsidRPr="00D42EF9">
        <w:rPr>
          <w:bCs/>
        </w:rPr>
        <w:t xml:space="preserve">33679708526 </w:t>
      </w:r>
      <w:r w:rsidRPr="00D42EF9">
        <w:t xml:space="preserve">u iznosu od </w:t>
      </w:r>
      <w:r w:rsidR="00E23C40" w:rsidRPr="00D42EF9">
        <w:t xml:space="preserve">61.005,43 </w:t>
      </w:r>
      <w:r w:rsidRPr="00D42EF9">
        <w:t>kn</w:t>
      </w:r>
      <w:r w:rsidRPr="00D42EF9">
        <w:rPr>
          <w:noProof/>
        </w:rPr>
        <w:t xml:space="preserve"> s osnove </w:t>
      </w:r>
      <w:r w:rsidR="00E23C40" w:rsidRPr="00D42EF9">
        <w:t xml:space="preserve">Izvod otvorenih stavaka; pravomoćno rješenje Stpn-54/2015, OVRV-3996/2016, računi i obračun kamata  </w:t>
      </w:r>
      <w:r w:rsidRPr="00D42EF9">
        <w:t xml:space="preserve">uz obrazloženje kako </w:t>
      </w:r>
      <w:r w:rsidR="00E23C40" w:rsidRPr="00D42EF9">
        <w:t>je ustrajao pri osporavanju tražbine koja  je obuhvaćena sa 60 % tražbine priznate u predstečajnom postupku i od čije se naplate odustalo predstečajnom nagodbom</w:t>
      </w:r>
      <w:r w:rsidRPr="00D42EF9">
        <w:rPr>
          <w:noProof/>
        </w:rPr>
        <w:t xml:space="preserve">. </w:t>
      </w:r>
    </w:p>
    <w:p w:rsidRDefault="00B671BA" w:rsidP="00B671BA" w:rsidR="00B671BA" w:rsidRPr="00D42EF9">
      <w:pPr>
        <w:jc w:val="both"/>
      </w:pPr>
      <w:r w:rsidRPr="00D42EF9">
        <w:tab/>
        <w:t xml:space="preserve">Valjalo je stoga vjerovnika na temelju članka 266. stavak 1. Stečajnog zakona uputiti na pokretanje parnice radi utvrđivanja osporene tražbine. </w:t>
      </w:r>
    </w:p>
    <w:p w:rsidRDefault="00B671BA" w:rsidP="00B671BA" w:rsidR="00B671BA" w:rsidRPr="00D42EF9">
      <w:pPr>
        <w:jc w:val="both"/>
      </w:pPr>
    </w:p>
    <w:p w:rsidRDefault="00B671BA" w:rsidP="00B671BA" w:rsidR="00B671BA" w:rsidRPr="00D42EF9">
      <w:pPr>
        <w:jc w:val="both"/>
      </w:pPr>
      <w:r w:rsidRPr="00D42EF9">
        <w:tab/>
        <w:t xml:space="preserve">Stečajni upravitelj je osporio tražbinu drugog višeg isplatnog reda stečajnog vjerovnika </w:t>
      </w:r>
      <w:r w:rsidR="00E23C40" w:rsidRPr="00D42EF9">
        <w:t xml:space="preserve">DAMCO d. o. o. za međunarodno otpremništvo Rijeka, Fiorella La Guardia 13, OIB: </w:t>
      </w:r>
      <w:r w:rsidR="00E23C40" w:rsidRPr="00D42EF9">
        <w:rPr>
          <w:bCs/>
        </w:rPr>
        <w:t xml:space="preserve">70655145025 </w:t>
      </w:r>
      <w:r w:rsidRPr="00D42EF9">
        <w:t xml:space="preserve">u iznosu od </w:t>
      </w:r>
      <w:r w:rsidR="00E23C40" w:rsidRPr="00D42EF9">
        <w:t xml:space="preserve">42.846,16 </w:t>
      </w:r>
      <w:r w:rsidRPr="00D42EF9">
        <w:t>kn</w:t>
      </w:r>
      <w:r w:rsidRPr="00D42EF9">
        <w:rPr>
          <w:noProof/>
        </w:rPr>
        <w:t xml:space="preserve"> s osnove </w:t>
      </w:r>
      <w:r w:rsidR="00E23C40" w:rsidRPr="00D42EF9">
        <w:t xml:space="preserve">Izvoda otvorenih stavki, računa, obračuna kamata  </w:t>
      </w:r>
      <w:r w:rsidR="00944A47" w:rsidRPr="00D42EF9">
        <w:t>pozivajući se na predstečajnu nagodbu posl. br. Stpn-54/2015 prema kojoj je vjerovnik pristao na smanjenje svog potraživanja na 40%  što iznosi 13.670,30 kn. Također se poziva na kompenzaciju za 4.971,78 kn</w:t>
      </w:r>
      <w:r w:rsidRPr="00D42EF9">
        <w:rPr>
          <w:noProof/>
        </w:rPr>
        <w:t xml:space="preserve">. </w:t>
      </w:r>
    </w:p>
    <w:p w:rsidRDefault="00B671BA" w:rsidP="00B671BA" w:rsidR="00B671BA" w:rsidRPr="00D42EF9">
      <w:pPr>
        <w:jc w:val="both"/>
      </w:pPr>
      <w:r w:rsidRPr="00D42EF9">
        <w:tab/>
        <w:t xml:space="preserve">Valjalo je stoga vjerovnika na temelju članka 266. stavak 1. Stečajnog zakona uputiti na pokretanje parnice radi utvrđivanja osporene tražbine. </w:t>
      </w:r>
    </w:p>
    <w:p w:rsidRDefault="00B671BA" w:rsidP="00B671BA" w:rsidR="00B671BA" w:rsidRPr="00D42EF9">
      <w:pPr>
        <w:jc w:val="both"/>
      </w:pPr>
    </w:p>
    <w:p w:rsidRDefault="00B671BA" w:rsidP="00B671BA" w:rsidR="00B671BA" w:rsidRPr="00D42EF9">
      <w:pPr>
        <w:jc w:val="both"/>
      </w:pPr>
      <w:r w:rsidRPr="00D42EF9">
        <w:tab/>
        <w:t xml:space="preserve">Stečajni upravitelj je osporio tražbinu drugog višeg isplatnog reda stečajnog vjerovnika </w:t>
      </w:r>
      <w:r w:rsidR="00944A47" w:rsidRPr="00D42EF9">
        <w:t xml:space="preserve">Iskra d.d.  Stegne 21, Ljubljana, Slovenija, OIB: 46653685244 </w:t>
      </w:r>
      <w:r w:rsidRPr="00D42EF9">
        <w:t xml:space="preserve">u iznosu od </w:t>
      </w:r>
      <w:r w:rsidR="00944A47" w:rsidRPr="00D42EF9">
        <w:t xml:space="preserve">335.471,14 </w:t>
      </w:r>
      <w:r w:rsidRPr="00D42EF9">
        <w:t>kn</w:t>
      </w:r>
      <w:r w:rsidRPr="00D42EF9">
        <w:rPr>
          <w:noProof/>
        </w:rPr>
        <w:t xml:space="preserve"> s osnove </w:t>
      </w:r>
      <w:r w:rsidR="00944A47" w:rsidRPr="00D42EF9">
        <w:t>računa</w:t>
      </w:r>
      <w:r w:rsidRPr="00D42EF9">
        <w:t xml:space="preserve"> </w:t>
      </w:r>
      <w:r w:rsidR="00944A47" w:rsidRPr="00D42EF9">
        <w:t>pozivajući se na predstečajnu nagodbu posl. br. Stpn-54/2015 prema kojoj je vjerovnik pristao na smanjenje svog potraživanja na 40%. Također ističe da je obračun kamata neispravan</w:t>
      </w:r>
      <w:r w:rsidRPr="00D42EF9">
        <w:rPr>
          <w:noProof/>
        </w:rPr>
        <w:t xml:space="preserve">. </w:t>
      </w:r>
    </w:p>
    <w:p w:rsidRDefault="00B671BA" w:rsidP="00B671BA" w:rsidR="00B671BA" w:rsidRPr="00D42EF9">
      <w:pPr>
        <w:jc w:val="both"/>
      </w:pPr>
      <w:r w:rsidRPr="00D42EF9">
        <w:tab/>
        <w:t xml:space="preserve">Valjalo je stoga vjerovnika na temelju članka 266. stavak 1. Stečajnog zakona uputiti na pokretanje parnice radi utvrđivanja osporene tražbine. </w:t>
      </w:r>
    </w:p>
    <w:p w:rsidRDefault="00B671BA" w:rsidP="00B671BA" w:rsidR="00B671BA" w:rsidRPr="00D42EF9">
      <w:pPr>
        <w:jc w:val="both"/>
      </w:pPr>
    </w:p>
    <w:p w:rsidRDefault="00B671BA" w:rsidP="00B671BA" w:rsidR="00B671BA" w:rsidRPr="00D42EF9">
      <w:pPr>
        <w:jc w:val="both"/>
      </w:pPr>
      <w:r w:rsidRPr="00D42EF9">
        <w:tab/>
        <w:t xml:space="preserve">Stečajni upravitelj je osporio tražbinu drugog višeg isplatnog reda stečajnog vjerovnika </w:t>
      </w:r>
      <w:r w:rsidR="00944A47" w:rsidRPr="00D42EF9">
        <w:t xml:space="preserve">ROVITEX d.o.o. za trgovinu i usluge Zagreb, Kreše Golika 3, OIB: 30943212155 </w:t>
      </w:r>
      <w:r w:rsidRPr="00D42EF9">
        <w:t xml:space="preserve">u iznosu od </w:t>
      </w:r>
      <w:r w:rsidR="00944A47" w:rsidRPr="00D42EF9">
        <w:t xml:space="preserve">384,69 </w:t>
      </w:r>
      <w:r w:rsidRPr="00D42EF9">
        <w:t>kn</w:t>
      </w:r>
      <w:r w:rsidRPr="00D42EF9">
        <w:rPr>
          <w:noProof/>
        </w:rPr>
        <w:t xml:space="preserve"> s osnove </w:t>
      </w:r>
      <w:r w:rsidR="00944A47" w:rsidRPr="00D42EF9">
        <w:t>Izvod otvorenih stavaka; pravomoćno rješenje Stpn-54/2015, računi i obračun kamata</w:t>
      </w:r>
      <w:r w:rsidR="002F3DAF" w:rsidRPr="00D42EF9">
        <w:t xml:space="preserve"> </w:t>
      </w:r>
      <w:r w:rsidRPr="00D42EF9">
        <w:t xml:space="preserve"> </w:t>
      </w:r>
      <w:r w:rsidR="00944A47" w:rsidRPr="00D42EF9">
        <w:t>pozivajući se na predstečajnu nagodbu posl. br. Stpn-54/2015 prema kojoj je vjerovnik pristao na smanjenje svog potraživanja na 40%. Također ističe da je već plaćeno 384,68 kn</w:t>
      </w:r>
      <w:r w:rsidRPr="00D42EF9">
        <w:rPr>
          <w:noProof/>
        </w:rPr>
        <w:t xml:space="preserve">. </w:t>
      </w:r>
    </w:p>
    <w:p w:rsidRDefault="00944A47" w:rsidP="00944A47" w:rsidR="00944A47" w:rsidRPr="00D42EF9">
      <w:pPr>
        <w:jc w:val="both"/>
      </w:pPr>
      <w:r w:rsidRPr="00D42EF9">
        <w:tab/>
        <w:t xml:space="preserve">Valjalo je stoga stečajnog upravitelja na temelju članka 266. stavak 4. Stečajnog zakona uputiti na parnicu da dokaže osnovanost svog osporavanja. </w:t>
      </w:r>
    </w:p>
    <w:p w:rsidRDefault="00B671BA" w:rsidP="00B671BA" w:rsidR="00B671BA" w:rsidRPr="00D42EF9">
      <w:pPr>
        <w:jc w:val="both"/>
      </w:pPr>
    </w:p>
    <w:p w:rsidRDefault="00B671BA" w:rsidP="00B671BA" w:rsidR="00B671BA" w:rsidRPr="00D42EF9">
      <w:pPr>
        <w:jc w:val="both"/>
      </w:pPr>
      <w:r w:rsidRPr="00D42EF9">
        <w:tab/>
        <w:t xml:space="preserve">Stečajni upravitelj je osporio tražbinu drugog višeg isplatnog reda stečajnog vjerovnika </w:t>
      </w:r>
      <w:r w:rsidR="00944A47" w:rsidRPr="00D42EF9">
        <w:t xml:space="preserve">VEKA - ING d.o.o. za projektiranje, prodaju i izvedbu grijanja, ventilacije i klimatizacije Zagreb, Ulica kneza Branimira 189, OIB: </w:t>
      </w:r>
      <w:r w:rsidR="00944A47" w:rsidRPr="00D42EF9">
        <w:rPr>
          <w:bCs/>
        </w:rPr>
        <w:t xml:space="preserve">84788334631 </w:t>
      </w:r>
      <w:r w:rsidRPr="00D42EF9">
        <w:t xml:space="preserve">u iznosu od </w:t>
      </w:r>
      <w:r w:rsidR="00944A47" w:rsidRPr="00D42EF9">
        <w:t xml:space="preserve">510,79 </w:t>
      </w:r>
      <w:r w:rsidRPr="00D42EF9">
        <w:t>kn</w:t>
      </w:r>
      <w:r w:rsidRPr="00D42EF9">
        <w:rPr>
          <w:noProof/>
        </w:rPr>
        <w:t xml:space="preserve"> s </w:t>
      </w:r>
      <w:r w:rsidRPr="00D42EF9">
        <w:rPr>
          <w:noProof/>
        </w:rPr>
        <w:lastRenderedPageBreak/>
        <w:t xml:space="preserve">osnove </w:t>
      </w:r>
      <w:r w:rsidR="00944A47" w:rsidRPr="00D42EF9">
        <w:t>Izvoda otvorenih stavki, računa, obračuna kamata  pozivajući se na predstečajnu nagodbu posl. br. Stpn-54/2015 te ističući da je već plaćeno 510,79 kn</w:t>
      </w:r>
      <w:r w:rsidRPr="00D42EF9">
        <w:rPr>
          <w:noProof/>
        </w:rPr>
        <w:t xml:space="preserve">. </w:t>
      </w:r>
    </w:p>
    <w:p w:rsidRDefault="00B671BA" w:rsidP="00B671BA" w:rsidR="00B671BA" w:rsidRPr="00D42EF9">
      <w:pPr>
        <w:jc w:val="both"/>
      </w:pPr>
      <w:r w:rsidRPr="00D42EF9">
        <w:tab/>
        <w:t xml:space="preserve">Valjalo je stoga </w:t>
      </w:r>
      <w:r w:rsidR="002F3DAF" w:rsidRPr="00D42EF9">
        <w:t>stečajnog upravitelja</w:t>
      </w:r>
      <w:r w:rsidRPr="00D42EF9">
        <w:t xml:space="preserve"> na temelju članka 266. stavak </w:t>
      </w:r>
      <w:r w:rsidR="002F3DAF" w:rsidRPr="00D42EF9">
        <w:t>4</w:t>
      </w:r>
      <w:r w:rsidRPr="00D42EF9">
        <w:t xml:space="preserve">. Stečajnog zakona uputiti na pokretanje parnice radi utvrđivanja osporene tražbine. </w:t>
      </w:r>
    </w:p>
    <w:p w:rsidRDefault="00B671BA" w:rsidP="00583442" w:rsidR="00B671BA" w:rsidRPr="00D42EF9">
      <w:pPr>
        <w:jc w:val="both"/>
      </w:pPr>
    </w:p>
    <w:p w:rsidRDefault="009B2BD6" w:rsidP="00F33405" w:rsidR="00F33405" w:rsidRPr="00D42EF9">
      <w:pPr>
        <w:jc w:val="center"/>
      </w:pPr>
      <w:r w:rsidRPr="00D42EF9">
        <w:t>Rijeka</w:t>
      </w:r>
      <w:r w:rsidR="00F33405" w:rsidRPr="00D42EF9">
        <w:t>,</w:t>
      </w:r>
      <w:r w:rsidR="004D5C4D" w:rsidRPr="00D42EF9">
        <w:t xml:space="preserve"> </w:t>
      </w:r>
      <w:r w:rsidR="00D42EF9" w:rsidRPr="00D42EF9">
        <w:t>20. studenoga</w:t>
      </w:r>
      <w:r w:rsidR="002F3DAF" w:rsidRPr="00D42EF9">
        <w:t xml:space="preserve"> 2017</w:t>
      </w:r>
      <w:r w:rsidR="00F33405" w:rsidRPr="00D42EF9">
        <w:t xml:space="preserve">. </w:t>
      </w:r>
    </w:p>
    <w:p w:rsidRDefault="00D42EF9" w:rsidP="0095015C" w:rsidR="00D42EF9">
      <w:pPr>
        <w:jc w:val="both"/>
      </w:pPr>
    </w:p>
    <w:p w:rsidRDefault="002507D5" w:rsidP="0095015C" w:rsidR="002507D5" w:rsidRPr="00D42EF9">
      <w:pPr>
        <w:jc w:val="both"/>
      </w:pPr>
      <w:r w:rsidRPr="00D42EF9">
        <w:tab/>
      </w:r>
      <w:r w:rsidRPr="00D42EF9">
        <w:tab/>
      </w:r>
      <w:r w:rsidRPr="00D42EF9">
        <w:tab/>
      </w:r>
      <w:r w:rsidRPr="00D42EF9">
        <w:tab/>
      </w:r>
      <w:r w:rsidRPr="00D42EF9">
        <w:tab/>
      </w:r>
      <w:r w:rsidRPr="00D42EF9">
        <w:tab/>
      </w:r>
      <w:r w:rsidRPr="00D42EF9">
        <w:tab/>
        <w:t xml:space="preserve">                Sudac</w:t>
      </w:r>
    </w:p>
    <w:p w:rsidRDefault="002507D5" w:rsidP="0095015C" w:rsidR="002507D5" w:rsidRPr="00D42EF9">
      <w:pPr>
        <w:jc w:val="both"/>
      </w:pPr>
      <w:r w:rsidRPr="00D42EF9">
        <w:tab/>
      </w:r>
      <w:r w:rsidRPr="00D42EF9">
        <w:tab/>
      </w:r>
      <w:r w:rsidRPr="00D42EF9">
        <w:tab/>
      </w:r>
      <w:r w:rsidRPr="00D42EF9">
        <w:tab/>
      </w:r>
      <w:r w:rsidRPr="00D42EF9">
        <w:tab/>
      </w:r>
      <w:r w:rsidRPr="00D42EF9">
        <w:tab/>
      </w:r>
      <w:r w:rsidRPr="00D42EF9">
        <w:tab/>
        <w:t xml:space="preserve">          Vera Jelenović</w:t>
      </w:r>
    </w:p>
    <w:p w:rsidRDefault="00F33405" w:rsidP="007D6712" w:rsidR="00F33405" w:rsidRPr="00D42EF9">
      <w:pPr>
        <w:ind w:left="2160"/>
        <w:jc w:val="both"/>
      </w:pPr>
    </w:p>
    <w:p w:rsidRDefault="009B2BD6" w:rsidP="00F33405" w:rsidR="009B2BD6" w:rsidRPr="00D42EF9">
      <w:pPr>
        <w:jc w:val="center"/>
      </w:pPr>
    </w:p>
    <w:p w:rsidRDefault="00F33405" w:rsidP="00F33405" w:rsidR="00F33405" w:rsidRPr="00D42EF9">
      <w:pPr>
        <w:jc w:val="both"/>
      </w:pPr>
      <w:r w:rsidRPr="00D42EF9">
        <w:t>UPUTA O PRAVNOM LIJEKU:</w:t>
      </w:r>
    </w:p>
    <w:p w:rsidRDefault="00F33405" w:rsidP="00852B17" w:rsidR="00852B17" w:rsidRPr="00D42EF9">
      <w:pPr>
        <w:jc w:val="both"/>
      </w:pPr>
      <w:r w:rsidRPr="00D42EF9">
        <w:tab/>
        <w:t>Protiv  ovog  rješenja pravo na žalbu ima stečajni upravitelj i svaki vjerovnik u dijelu koji se tiče njegove prijavljene tražbine i tražbine  koju je osporio (</w:t>
      </w:r>
      <w:r w:rsidR="0072227A" w:rsidRPr="00D42EF9">
        <w:t xml:space="preserve">članak 11. i </w:t>
      </w:r>
      <w:r w:rsidRPr="00D42EF9">
        <w:t xml:space="preserve">177. stavak 4. i 5. Stečajnog zakona). Rok za žalbu iznosi 8 dana od dana dostave rješenja. </w:t>
      </w:r>
      <w:r w:rsidR="00AE1B00" w:rsidRPr="00D42EF9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D42EF9">
        <w:t xml:space="preserve">Žalba se podnosi ovom sudu u tri primjerka, a o žalbi odlučuje Visoki trgovački sud  Republike  Hrvatske. </w:t>
      </w:r>
      <w:r w:rsidR="00852B17" w:rsidRPr="00D42EF9">
        <w:t>Žalba ne utječe na rok ostavljen strankama da pokrenu parnicu.</w:t>
      </w:r>
    </w:p>
    <w:p w:rsidRDefault="002F3DAF" w:rsidP="00852B17" w:rsidR="002F3DAF" w:rsidRPr="00D42EF9">
      <w:pPr>
        <w:jc w:val="both"/>
      </w:pPr>
      <w:r w:rsidRPr="00D42EF9">
        <w:tab/>
        <w:t>Ako osoba koja je upućena na parnicu ne pokrene parnicu u roku od osam dana od dana pravomoćnosti rješenja o upućivanju u parnicu, odnosno primitka drugostupanjske odluke, smatrat će se da je odustala od prava na vođenje parnice</w:t>
      </w:r>
      <w:r w:rsidR="00121F52" w:rsidRPr="00D42EF9">
        <w:t xml:space="preserve"> (čl. 267. st. 1. Stečajnog zakona)</w:t>
      </w:r>
      <w:r w:rsidRPr="00D42EF9">
        <w:t>.</w:t>
      </w:r>
      <w:r w:rsidR="00121F52" w:rsidRPr="00D42EF9">
        <w:t xml:space="preserve"> Ako osporavatelj tražbine za koju postoji ovršna isprava ne pokrene parnicu u roku iz st. 1. čl. 267. Stečajnog zakona, smatrat će se da je osporavanje otklonjeno (čl. 267. st. 2. Stečajnog zakona).</w:t>
      </w:r>
    </w:p>
    <w:p w:rsidRDefault="00F33405" w:rsidP="00F33405" w:rsidR="00F33405" w:rsidRPr="00D42EF9">
      <w:pPr>
        <w:jc w:val="both"/>
      </w:pPr>
    </w:p>
    <w:p w:rsidRDefault="00F33405" w:rsidP="00F33405" w:rsidR="00F33405" w:rsidRPr="00D42EF9"/>
    <w:p w:rsidRDefault="0024217C" w:rsidP="002B01B4" w:rsidR="0024217C" w:rsidRPr="00D42EF9">
      <w:pPr>
        <w:jc w:val="both"/>
      </w:pPr>
    </w:p>
    <w:p w:rsidRDefault="00583442" w:rsidP="002B01B4" w:rsidR="00583442" w:rsidRPr="00D42EF9">
      <w:pPr>
        <w:jc w:val="both"/>
      </w:pPr>
    </w:p>
    <w:sectPr w:rsidSect="00E63781" w:rsidR="00583442" w:rsidRPr="00D42EF9">
      <w:headerReference w:type="default" r:id="rId10"/>
      <w:footerReference w:type="even" r:id="rId11"/>
      <w:footerReference w:type="default" r:id="rId12"/>
      <w:foot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2B23" w:rsidR="00B32B23">
      <w:r>
        <w:separator/>
      </w:r>
    </w:p>
  </w:endnote>
  <w:endnote w:id="0" w:type="continuationSeparator">
    <w:p w:rsidRDefault="00B32B23" w:rsidR="00B32B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3C40" w:rsidR="00E23C4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3C40" w:rsidR="00E23C4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3C40" w:rsidR="00E23C4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2722">
      <w:rPr>
        <w:rStyle w:val="Brojstranice"/>
        <w:noProof/>
      </w:rPr>
      <w:t>10</w:t>
    </w:r>
    <w:r>
      <w:rPr>
        <w:rStyle w:val="Brojstranice"/>
      </w:rPr>
      <w:fldChar w:fldCharType="end"/>
    </w:r>
  </w:p>
  <w:p w:rsidRDefault="00E23C40" w:rsidR="00E23C4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3781" w:rsidP="00E63781" w:rsidR="00E63781">
    <w:pPr>
      <w:pStyle w:val="Podnoje"/>
      <w:jc w:val="center"/>
    </w:pPr>
    <w: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2B23" w:rsidR="00B32B23">
      <w:r>
        <w:separator/>
      </w:r>
    </w:p>
  </w:footnote>
  <w:footnote w:id="0" w:type="continuationSeparator">
    <w:p w:rsidRDefault="00B32B23" w:rsidR="00B32B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3C40" w:rsidP="00E63781" w:rsidR="00E63781" w:rsidRPr="00D42EF9">
    <w:r w:rsidRPr="0072691D">
      <w:tab/>
    </w:r>
    <w:r w:rsidR="00E63781">
      <w:tab/>
    </w:r>
    <w:r w:rsidR="00E63781">
      <w:tab/>
    </w:r>
    <w:r w:rsidR="00E63781">
      <w:tab/>
    </w:r>
    <w:r w:rsidR="00E63781">
      <w:tab/>
    </w:r>
    <w:r w:rsidR="00E63781">
      <w:tab/>
    </w:r>
    <w:r w:rsidR="00E63781">
      <w:tab/>
    </w:r>
    <w:r w:rsidR="00E63781">
      <w:tab/>
    </w:r>
    <w:r w:rsidR="00E63781" w:rsidRPr="0072691D">
      <w:t>Posl.br. 14 St-</w:t>
    </w:r>
    <w:r w:rsidR="00E63781">
      <w:rPr>
        <w:bCs/>
      </w:rPr>
      <w:t>190/2016-65</w:t>
    </w:r>
  </w:p>
  <w:p w:rsidRDefault="00E23C40" w:rsidP="008E57E2" w:rsidR="00E23C40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1FB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0335333C"/>
    <w:multiLevelType w:val="hybridMultilevel"/>
    <w:tmpl w:val="C27A562C"/>
    <w:lvl w:tplc="F0F22166" w:ilvl="0">
      <w:start w:val="33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32D840DA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33C0119B"/>
    <w:multiLevelType w:val="hybridMultilevel"/>
    <w:tmpl w:val="DB5E4688"/>
    <w:lvl w:tplc="8850038E" w:ilvl="0">
      <w:start w:val="28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5B5176EE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6C875887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9">
    <w:nsid w:val="71E23AA5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0">
    <w:nsid w:val="782E3D8A"/>
    <w:multiLevelType w:val="hybridMultilevel"/>
    <w:tmpl w:val="908263AC"/>
    <w:lvl w:tplc="9732C224" w:ilvl="0">
      <w:start w:val="4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1">
    <w:nsid w:val="7C213E55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1"/>
  </w:num>
  <w:num w:numId="5">
    <w:abstractNumId w:val="8"/>
  </w:num>
  <w:num w:numId="6">
    <w:abstractNumId w:val="3"/>
  </w:num>
  <w:num w:numId="7">
    <w:abstractNumId w:val="7"/>
  </w:num>
  <w:num w:numId="8">
    <w:abstractNumId w:val="9"/>
  </w:num>
  <w:num w:numId="9">
    <w:abstractNumId w:val="0"/>
  </w:num>
  <w:num w:numId="10">
    <w:abstractNumId w:val="4"/>
  </w:num>
  <w:num w:numId="11">
    <w:abstractNumId w:val="1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6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8D4"/>
    <w:rsid w:val="00003D1C"/>
    <w:rsid w:val="00007012"/>
    <w:rsid w:val="000071B0"/>
    <w:rsid w:val="00010D23"/>
    <w:rsid w:val="0001155C"/>
    <w:rsid w:val="000117F8"/>
    <w:rsid w:val="00013DEE"/>
    <w:rsid w:val="000167C8"/>
    <w:rsid w:val="00017715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5838"/>
    <w:rsid w:val="0004671A"/>
    <w:rsid w:val="0005024F"/>
    <w:rsid w:val="00052D7F"/>
    <w:rsid w:val="00053ED7"/>
    <w:rsid w:val="00056782"/>
    <w:rsid w:val="00056916"/>
    <w:rsid w:val="00056AA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5B8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3C0F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1F52"/>
    <w:rsid w:val="00122FD5"/>
    <w:rsid w:val="00123754"/>
    <w:rsid w:val="00125535"/>
    <w:rsid w:val="00125581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E77E1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3F1B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07D5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425"/>
    <w:rsid w:val="002915FD"/>
    <w:rsid w:val="00291CD7"/>
    <w:rsid w:val="002926E9"/>
    <w:rsid w:val="002935F8"/>
    <w:rsid w:val="002977E4"/>
    <w:rsid w:val="00297CF5"/>
    <w:rsid w:val="002A0A36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3DAF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5E05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05B9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04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E6"/>
    <w:rsid w:val="005418AE"/>
    <w:rsid w:val="00544BCC"/>
    <w:rsid w:val="00551C39"/>
    <w:rsid w:val="00552297"/>
    <w:rsid w:val="00553778"/>
    <w:rsid w:val="00556944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0F6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0AD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6F487F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29D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4BD8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2AD0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3DDF"/>
    <w:rsid w:val="0085494C"/>
    <w:rsid w:val="00857540"/>
    <w:rsid w:val="008612E4"/>
    <w:rsid w:val="0086170E"/>
    <w:rsid w:val="00863283"/>
    <w:rsid w:val="00864201"/>
    <w:rsid w:val="00865C6D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1ECB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358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89C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0C27"/>
    <w:rsid w:val="009410EF"/>
    <w:rsid w:val="009441BC"/>
    <w:rsid w:val="00944A47"/>
    <w:rsid w:val="00946A9E"/>
    <w:rsid w:val="0095015C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722"/>
    <w:rsid w:val="009B2BD6"/>
    <w:rsid w:val="009B3485"/>
    <w:rsid w:val="009B39E4"/>
    <w:rsid w:val="009B3B56"/>
    <w:rsid w:val="009B5BEA"/>
    <w:rsid w:val="009B66DA"/>
    <w:rsid w:val="009B6EE3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467B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B31"/>
    <w:rsid w:val="00B313BA"/>
    <w:rsid w:val="00B32B23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1BA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263A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1132"/>
    <w:rsid w:val="00BF3411"/>
    <w:rsid w:val="00BF43AA"/>
    <w:rsid w:val="00BF4E06"/>
    <w:rsid w:val="00BF50C7"/>
    <w:rsid w:val="00C04324"/>
    <w:rsid w:val="00C067A4"/>
    <w:rsid w:val="00C106C4"/>
    <w:rsid w:val="00C12799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77735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2EF9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2DEC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19ED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B7021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3C40"/>
    <w:rsid w:val="00E25A91"/>
    <w:rsid w:val="00E2671E"/>
    <w:rsid w:val="00E27BB8"/>
    <w:rsid w:val="00E31869"/>
    <w:rsid w:val="00E32020"/>
    <w:rsid w:val="00E356F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3781"/>
    <w:rsid w:val="00E65BEA"/>
    <w:rsid w:val="00E71932"/>
    <w:rsid w:val="00E71BEC"/>
    <w:rsid w:val="00E77F0A"/>
    <w:rsid w:val="00E801D8"/>
    <w:rsid w:val="00E830DB"/>
    <w:rsid w:val="00E83FF6"/>
    <w:rsid w:val="00E853BC"/>
    <w:rsid w:val="00E85FBB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3D79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true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6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6378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27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7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7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7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7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1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6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6378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27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7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7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7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7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St-190/2016-65</izvorni_sadrzaj>
    <derivirana_varijabla naziv="DomainObject.Oznaka_1">St-190/2016-65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St-190/2016</izvorni_sadrzaj>
    <derivirana_varijabla naziv="DomainObject.Predmet.OznakaBroj_1">St-190/2016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BITECHNIQUE d.o.o.</izvorni_sadrzaj>
    <derivirana_varijabla naziv="DomainObject.Predmet.ProtustrankaFormated_1">  BITECHNIQUE d.o.o.</derivirana_varijabla>
  </DomainObject.Predmet.ProtustrankaFormated>
  <DomainObject.Predmet.ProtustrankaFormatedOIB>
    <izvorni_sadrzaj>  BITECHNIQUE d.o.o., OIB 26787377655</izvorni_sadrzaj>
    <derivirana_varijabla naziv="DomainObject.Predmet.ProtustrankaFormatedOIB_1">  BITECHNIQUE d.o.o., OIB 26787377655</derivirana_varijabla>
  </DomainObject.Predmet.ProtustrankaFormatedOIB>
  <DomainObject.Predmet.ProtustrankaFormatedWithAdress>
    <izvorni_sadrzaj> BITECHNIQUE d.o.o., Kukuljanovo 313, 51227 Kukuljanovo</izvorni_sadrzaj>
    <derivirana_varijabla naziv="DomainObject.Predmet.ProtustrankaFormatedWithAdress_1"> BITECHNIQUE d.o.o., Kukuljanovo 313, 51227 Kukuljanovo</derivirana_varijabla>
  </DomainObject.Predmet.ProtustrankaFormatedWithAdress>
  <DomainObject.Predmet.ProtustrankaFormatedWithAdressOIB>
    <izvorni_sadrzaj> BITECHNIQUE d.o.o., OIB 26787377655, Kukuljanovo 313, 51227 Kukuljanovo</izvorni_sadrzaj>
    <derivirana_varijabla naziv="DomainObject.Predmet.ProtustrankaFormatedWithAdressOIB_1"> BITECHNIQUE d.o.o., OIB 26787377655, Kukuljanovo 313, 51227 Kukuljanovo</derivirana_varijabla>
  </DomainObject.Predmet.ProtustrankaFormatedWithAdressOIB>
  <DomainObject.Predmet.ProtustrankaWithAdress>
    <izvorni_sadrzaj>BITECHNIQUE d.o.o. Kukuljanovo 313, 51227 Kukuljanovo</izvorni_sadrzaj>
    <derivirana_varijabla naziv="DomainObject.Predmet.ProtustrankaWithAdress_1">BITECHNIQUE d.o.o. Kukuljanovo 313, 51227 Kukuljanovo</derivirana_varijabla>
  </DomainObject.Predmet.ProtustrankaWithAdress>
  <DomainObject.Predmet.ProtustrankaWithAdressOIB>
    <izvorni_sadrzaj>BITECHNIQUE d.o.o., OIB 26787377655, Kukuljanovo 313, 51227 Kukuljanovo</izvorni_sadrzaj>
    <derivirana_varijabla naziv="DomainObject.Predmet.ProtustrankaWithAdressOIB_1">BITECHNIQUE d.o.o., OIB 26787377655, Kukuljanovo 313, 51227 Kukuljanovo</derivirana_varijabla>
  </DomainObject.Predmet.ProtustrankaWithAdressOIB>
  <DomainObject.Predmet.ProtustrankaNazivFormated>
    <izvorni_sadrzaj>BITECHNIQUE d.o.o.</izvorni_sadrzaj>
    <derivirana_varijabla naziv="DomainObject.Predmet.ProtustrankaNazivFormated_1">BITECHNIQUE d.o.o.</derivirana_varijabla>
  </DomainObject.Predmet.ProtustrankaNazivFormated>
  <DomainObject.Predmet.ProtustrankaNazivFormatedOIB>
    <izvorni_sadrzaj>BITECHNIQUE d.o.o., OIB 26787377655</izvorni_sadrzaj>
    <derivirana_varijabla naziv="DomainObject.Predmet.ProtustrankaNazivFormatedOIB_1">BITECHNIQUE d.o.o., OIB 26787377655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Erdelja</izvorni_sadrzaj>
    <derivirana_varijabla naziv="DomainObject.Predmet.Zapisnicar_1">Valentina Erdelja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BITECHNIQUE d.o.o.</item>
    </izvorni_sadrzaj>
    <derivirana_varijabla naziv="DomainObject.Predmet.ProtuStrankaListFormated_1">
      <item>BITECHNIQUE d.o.o.</item>
    </derivirana_varijabla>
  </DomainObject.Predmet.ProtuStrankaListFormated>
  <DomainObject.Predmet.ProtuStrankaListFormatedOIB>
    <izvorni_sadrzaj>
      <item>BITECHNIQUE d.o.o., OIB 26787377655</item>
    </izvorni_sadrzaj>
    <derivirana_varijabla naziv="DomainObject.Predmet.ProtuStrankaListFormatedOIB_1">
      <item>BITECHNIQUE d.o.o., OIB 26787377655</item>
    </derivirana_varijabla>
  </DomainObject.Predmet.ProtuStrankaListFormatedOIB>
  <DomainObject.Predmet.ProtuStrankaListFormatedWithAdress>
    <izvorni_sadrzaj>
      <item>BITECHNIQUE d.o.o., Kukuljanovo 313, 51227 Kukuljanovo</item>
    </izvorni_sadrzaj>
    <derivirana_varijabla naziv="DomainObject.Predmet.ProtuStrankaListFormatedWithAdress_1">
      <item>BITECHNIQUE d.o.o., Kukuljanovo 313, 51227 Kukuljanovo</item>
    </derivirana_varijabla>
  </DomainObject.Predmet.ProtuStrankaListFormatedWithAdress>
  <DomainObject.Predmet.ProtuStrankaListFormatedWithAdressOIB>
    <izvorni_sadrzaj>
      <item>BITECHNIQUE d.o.o., OIB 26787377655, Kukuljanovo 313, 51227 Kukuljanovo</item>
    </izvorni_sadrzaj>
    <derivirana_varijabla naziv="DomainObject.Predmet.ProtuStrankaListFormatedWithAdressOIB_1">
      <item>BITECHNIQUE d.o.o., OIB 26787377655, Kukuljanovo 313, 51227 Kukuljanovo</item>
    </derivirana_varijabla>
  </DomainObject.Predmet.ProtuStrankaListFormatedWithAdressOIB>
  <DomainObject.Predmet.ProtuStrankaListNazivFormated>
    <izvorni_sadrzaj>
      <item>BITECHNIQUE d.o.o.</item>
    </izvorni_sadrzaj>
    <derivirana_varijabla naziv="DomainObject.Predmet.ProtuStrankaListNazivFormated_1">
      <item>BITECHNIQUE d.o.o.</item>
    </derivirana_varijabla>
  </DomainObject.Predmet.ProtuStrankaListNazivFormated>
  <DomainObject.Predmet.ProtuStrankaListNazivFormatedOIB>
    <izvorni_sadrzaj>
      <item>BITECHNIQUE d.o.o., OIB 26787377655</item>
    </izvorni_sadrzaj>
    <derivirana_varijabla naziv="DomainObject.Predmet.ProtuStrankaListNazivFormatedOIB_1">
      <item>BITECHNIQUE d.o.o., OIB 26787377655</item>
    </derivirana_varijabla>
  </DomainObject.Predmet.ProtuStrankaListNazivFormatedOIB>
  <DomainObject.Predmet.OstaliList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Formated>
  <DomainObject.Predmet.OstaliList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FormatedOIB>
  <DomainObject.Predmet.OstaliListFormatedWithAdress>
    <izvorni_sadrzaj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izvorni_sadrzaj>
    <derivirana_varijabla naziv="DomainObject.Predmet.OstaliListFormatedWithAdress_1"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izvorni_sadrzaj>
    <derivirana_varijabla naziv="DomainObject.Predmet.OstaliListFormatedWithAdressOIB_1"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Naziv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NazivFormated>
  <DomainObject.Predmet.OstaliListNaziv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Naziv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>St-190/2016-65</izvorni_sadrzaj>
    <derivirana_varijabla naziv="DomainObject.PoslovniBrojDokumenta_1">St-190/2016-65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BITECHNIQUE d.o.o.</izvorni_sadrzaj>
    <derivirana_varijabla naziv="DomainObject.Predmet.ProtustrankaIDrugi_1">BITECHNIQUE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BITECHNIQUE d.o.o., OIB 26787377655, Kukuljanovo 313, 51227 Kukuljanovo</izvorni_sadrzaj>
    <derivirana_varijabla naziv="DomainObject.Predmet.ProtustrankaIDrugiAdressOIB_1">BITECHNIQUE d.o.o., OIB 26787377655, Kukuljanovo 313,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SudioniciListNaziv_1"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SudioniciListNaziv>
  <DomainObject.Predmet.SudioniciListAdressOIB>
    <izvorni_sadrzaj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izvorni_sadrzaj>
    <derivirana_varijabla naziv="DomainObject.Predmet.SudioniciListAdressOIB_1"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26787377655</item>
      <item>, OIB 23057039320</item>
      <item>, OIB 65723536010</item>
      <item>, OIB 53056966535</item>
      <item>, OIB 02535697732</item>
      <item>, OIB 92963223473</item>
    </izvorni_sadrzaj>
    <derivirana_varijabla naziv="DomainObject.Predmet.SudioniciListNazivOIB_1">
      <item>, OIB 85821130368</item>
      <item>, OIB 26787377655</item>
      <item>, OIB 23057039320</item>
      <item>, OIB 65723536010</item>
      <item>, OIB 53056966535</item>
      <item>, OIB 02535697732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Rijeka</properties:Company>
  <properties:Pages>10</properties:Pages>
  <properties:Words>4299</properties:Words>
  <properties:Characters>25152</properties:Characters>
  <properties:Lines>474</properties:Lines>
  <properties:Paragraphs>203</properties:Paragraphs>
  <properties:TotalTime>215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32994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2017-11-17T11:50:00Z</dcterms:created>
  <dc:creator>korlevicd</dc:creator>
  <cp:lastModifiedBy>wsadmin</cp:lastModifiedBy>
  <cp:lastPrinted>2017-11-20T13:24:00Z</cp:lastPrinted>
  <dcterms:modified xmlns:xsi="http://www.w3.org/2001/XMLSchema-instance" xsi:type="dcterms:W3CDTF">2017-11-20T13:28:00Z</dcterms:modified>
  <cp:revision>7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10</vt:i4>
  </prop:property>
  <prop:property name="Naslov" pid="4" fmtid="{D5CDD505-2E9C-101B-9397-08002B2CF9AE}">
    <vt:lpwstr>St-190/2016-65 / Odluka - Rješenje o priznanju tražbine razlučnog vjerovnika</vt:lpwstr>
  </prop:property>
  <prop:property name="CC_coloring" pid="5" fmtid="{D5CDD505-2E9C-101B-9397-08002B2CF9AE}">
    <vt:bool>false</vt:bool>
  </prop:property>
</prop:Properties>
</file>