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97bf" w14:paraId="1e597bf" w:rsidRDefault="00B96E27" w:rsidP="00AA4DDA" w:rsidR="00B96E27" w:rsidRPr="006F44C4">
      <w:pPr>
        <w:jc w:val="both"/>
        <w15:collapsed w:val="false"/>
        <w:rPr>
          <w:szCs w:val="24"/>
        </w:rPr>
      </w:pPr>
      <w:bookmarkStart w:name="_GoBack" w:id="0"/>
      <w:bookmarkEnd w:id="0"/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B96E27" w:rsidP="00AA4DDA" w:rsidR="00B96E27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B96E27" w:rsidP="00AA4DDA" w:rsidR="00B96E27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B96E27" w:rsidP="00AA4DDA" w:rsidR="00B96E27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920014" w:rsidP="00920014" w:rsidR="00920014">
      <w:pPr>
        <w:jc w:val="center"/>
        <w:rPr>
          <w:sz w:val="24"/>
          <w:szCs w:val="24"/>
        </w:rPr>
      </w:pPr>
    </w:p>
    <w:p w:rsidRDefault="00CF20C6" w:rsidP="00920014" w:rsidR="00CF20C6">
      <w:pPr>
        <w:jc w:val="center"/>
        <w:rPr>
          <w:sz w:val="24"/>
          <w:szCs w:val="24"/>
        </w:rPr>
      </w:pPr>
    </w:p>
    <w:p w:rsidRDefault="0034395A" w:rsidP="00920014" w:rsidR="00920014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920014" w:rsidP="00920014" w:rsidR="0092001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920014" w:rsidP="00920014" w:rsidR="00920014">
      <w:pPr>
        <w:jc w:val="center"/>
        <w:rPr>
          <w:sz w:val="24"/>
          <w:szCs w:val="24"/>
        </w:rPr>
      </w:pPr>
    </w:p>
    <w:p w:rsidRDefault="00920014" w:rsidP="005D286C" w:rsidR="005D286C" w:rsidRPr="005D28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E266E" w:rsidRPr="004E266E">
        <w:rPr>
          <w:rFonts w:eastAsiaTheme="minorHAnsi"/>
          <w:sz w:val="24"/>
          <w:szCs w:val="24"/>
          <w:lang w:eastAsia="en-US"/>
        </w:rPr>
        <w:t>Trgovački sud u Varaždinu, po sucu toga suda Maji Valušnig, kao stečajnom sucu, u stečajnom predmetu povodom prijedloga predlagatelja likvidatora Stanka Makara, Ludbreg, Petra Zrinskog 3 za pokretanje stečajnog postupka protiv dužnika AUTO-TREND d.o.o.</w:t>
      </w:r>
      <w:r w:rsidR="004E266E">
        <w:rPr>
          <w:rFonts w:eastAsiaTheme="minorHAnsi"/>
          <w:sz w:val="24"/>
          <w:szCs w:val="24"/>
          <w:lang w:eastAsia="en-US"/>
        </w:rPr>
        <w:t xml:space="preserve"> u stečaju</w:t>
      </w:r>
      <w:r w:rsidR="004E266E" w:rsidRPr="004E266E">
        <w:rPr>
          <w:rFonts w:eastAsiaTheme="minorHAnsi"/>
          <w:sz w:val="24"/>
          <w:szCs w:val="24"/>
          <w:lang w:eastAsia="en-US"/>
        </w:rPr>
        <w:t>, Žarovnica, Žarovnica bb</w:t>
      </w:r>
      <w:r w:rsidR="00AE6299">
        <w:rPr>
          <w:rFonts w:eastAsiaTheme="minorHAnsi"/>
          <w:sz w:val="24"/>
          <w:szCs w:val="24"/>
          <w:lang w:eastAsia="en-US"/>
        </w:rPr>
        <w:t xml:space="preserve">, </w:t>
      </w:r>
      <w:r w:rsidR="005D286C" w:rsidRPr="005D286C">
        <w:rPr>
          <w:sz w:val="24"/>
          <w:szCs w:val="24"/>
        </w:rPr>
        <w:t xml:space="preserve">dana </w:t>
      </w:r>
      <w:r w:rsidR="004E266E">
        <w:rPr>
          <w:sz w:val="24"/>
          <w:szCs w:val="24"/>
        </w:rPr>
        <w:t>8</w:t>
      </w:r>
      <w:r w:rsidR="005D286C" w:rsidRPr="005D286C">
        <w:rPr>
          <w:sz w:val="24"/>
          <w:szCs w:val="24"/>
        </w:rPr>
        <w:t xml:space="preserve">. </w:t>
      </w:r>
      <w:r w:rsidR="004E266E">
        <w:rPr>
          <w:sz w:val="24"/>
          <w:szCs w:val="24"/>
        </w:rPr>
        <w:t>siječnja</w:t>
      </w:r>
      <w:r w:rsidR="005D286C" w:rsidRPr="005D286C">
        <w:rPr>
          <w:sz w:val="24"/>
          <w:szCs w:val="24"/>
        </w:rPr>
        <w:t xml:space="preserve"> 201</w:t>
      </w:r>
      <w:r w:rsidR="004E266E">
        <w:rPr>
          <w:sz w:val="24"/>
          <w:szCs w:val="24"/>
        </w:rPr>
        <w:t>6</w:t>
      </w:r>
      <w:r w:rsidR="005D286C" w:rsidRPr="005D286C">
        <w:rPr>
          <w:sz w:val="24"/>
          <w:szCs w:val="24"/>
        </w:rPr>
        <w:t>. godine</w:t>
      </w:r>
    </w:p>
    <w:p w:rsidRDefault="00920014" w:rsidP="00920014" w:rsidR="00920014">
      <w:pPr>
        <w:jc w:val="both"/>
        <w:rPr>
          <w:sz w:val="24"/>
          <w:szCs w:val="24"/>
        </w:rPr>
      </w:pPr>
    </w:p>
    <w:p w:rsidRDefault="004E266E" w:rsidP="00920014" w:rsidR="0092001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920014">
        <w:rPr>
          <w:sz w:val="24"/>
          <w:szCs w:val="24"/>
        </w:rPr>
        <w:t>j e</w:t>
      </w:r>
    </w:p>
    <w:p w:rsidRDefault="00920014" w:rsidP="00920014" w:rsidR="00920014">
      <w:pPr>
        <w:rPr>
          <w:sz w:val="24"/>
          <w:szCs w:val="24"/>
        </w:rPr>
      </w:pPr>
    </w:p>
    <w:p w:rsidRDefault="0034395A" w:rsidP="0034395A" w:rsidR="009200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0014">
        <w:rPr>
          <w:sz w:val="24"/>
          <w:szCs w:val="24"/>
        </w:rPr>
        <w:t>I. Obustavlja se i zaključuje stečajni postupak</w:t>
      </w:r>
      <w:r w:rsidR="004E266E">
        <w:rPr>
          <w:sz w:val="24"/>
          <w:szCs w:val="24"/>
        </w:rPr>
        <w:t xml:space="preserve"> nastavljen radi naknadne diobe</w:t>
      </w:r>
      <w:r w:rsidR="00920014">
        <w:rPr>
          <w:sz w:val="24"/>
          <w:szCs w:val="24"/>
        </w:rPr>
        <w:t xml:space="preserve"> nad stečajnim dužnikom </w:t>
      </w:r>
      <w:r w:rsidR="004E266E" w:rsidRPr="004E266E">
        <w:rPr>
          <w:rFonts w:eastAsiaTheme="minorHAnsi"/>
          <w:sz w:val="24"/>
          <w:szCs w:val="24"/>
          <w:lang w:eastAsia="en-US"/>
        </w:rPr>
        <w:t>AUTO-TREND d.o.o.</w:t>
      </w:r>
      <w:r w:rsidR="004E266E">
        <w:rPr>
          <w:rFonts w:eastAsiaTheme="minorHAnsi"/>
          <w:sz w:val="24"/>
          <w:szCs w:val="24"/>
          <w:lang w:eastAsia="en-US"/>
        </w:rPr>
        <w:t xml:space="preserve"> u stečaju</w:t>
      </w:r>
      <w:r w:rsidR="004E266E" w:rsidRPr="004E266E">
        <w:rPr>
          <w:rFonts w:eastAsiaTheme="minorHAnsi"/>
          <w:sz w:val="24"/>
          <w:szCs w:val="24"/>
          <w:lang w:eastAsia="en-US"/>
        </w:rPr>
        <w:t>, Žarovnica, Žarovnica bb</w:t>
      </w:r>
      <w:r w:rsidR="00920014">
        <w:rPr>
          <w:sz w:val="24"/>
          <w:szCs w:val="24"/>
        </w:rPr>
        <w:t xml:space="preserve">. </w:t>
      </w:r>
    </w:p>
    <w:p w:rsidRDefault="00920014" w:rsidP="00920014" w:rsidR="00920014">
      <w:pPr>
        <w:ind w:firstLine="720"/>
        <w:jc w:val="both"/>
        <w:rPr>
          <w:sz w:val="24"/>
          <w:szCs w:val="24"/>
        </w:rPr>
      </w:pPr>
    </w:p>
    <w:p w:rsidRDefault="003A4977" w:rsidP="003A4977" w:rsidR="003A4977" w:rsidRPr="003A497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II.</w:t>
      </w:r>
      <w:r w:rsidR="0034395A">
        <w:rPr>
          <w:sz w:val="24"/>
          <w:szCs w:val="24"/>
        </w:rPr>
        <w:t xml:space="preserve"> </w:t>
      </w:r>
      <w:r w:rsidRPr="003A4977">
        <w:rPr>
          <w:sz w:val="24"/>
          <w:szCs w:val="24"/>
        </w:rPr>
        <w:t>Ovlašćuje se stečajn</w:t>
      </w:r>
      <w:r>
        <w:rPr>
          <w:sz w:val="24"/>
          <w:szCs w:val="24"/>
        </w:rPr>
        <w:t>i upravitelj</w:t>
      </w:r>
      <w:r w:rsidRPr="003A4977">
        <w:rPr>
          <w:sz w:val="24"/>
          <w:szCs w:val="24"/>
        </w:rPr>
        <w:t xml:space="preserve"> </w:t>
      </w:r>
      <w:r w:rsidR="004E266E">
        <w:rPr>
          <w:rFonts w:eastAsiaTheme="minorHAnsi"/>
          <w:sz w:val="24"/>
          <w:szCs w:val="24"/>
          <w:lang w:eastAsia="en-US"/>
        </w:rPr>
        <w:t>Stanko Makar</w:t>
      </w:r>
      <w:r w:rsidR="00AE6299">
        <w:rPr>
          <w:rFonts w:eastAsiaTheme="minorHAnsi"/>
          <w:sz w:val="24"/>
          <w:szCs w:val="24"/>
          <w:lang w:eastAsia="en-US"/>
        </w:rPr>
        <w:t>,</w:t>
      </w:r>
      <w:r w:rsidR="00AE6299" w:rsidRPr="00AE6299">
        <w:rPr>
          <w:rFonts w:eastAsiaTheme="minorHAnsi"/>
          <w:sz w:val="24"/>
          <w:szCs w:val="24"/>
          <w:lang w:eastAsia="en-US"/>
        </w:rPr>
        <w:t xml:space="preserve"> </w:t>
      </w:r>
      <w:r w:rsidR="004E266E" w:rsidRPr="004E266E">
        <w:rPr>
          <w:rFonts w:eastAsiaTheme="minorHAnsi"/>
          <w:sz w:val="24"/>
          <w:szCs w:val="24"/>
          <w:lang w:eastAsia="en-US"/>
        </w:rPr>
        <w:t>Ludbreg, Petra Zrinskog 3</w:t>
      </w:r>
      <w:r w:rsidR="004E266E">
        <w:rPr>
          <w:rFonts w:eastAsiaTheme="minorHAnsi"/>
          <w:sz w:val="24"/>
          <w:szCs w:val="24"/>
          <w:lang w:eastAsia="en-US"/>
        </w:rPr>
        <w:t xml:space="preserve">, </w:t>
      </w:r>
      <w:r w:rsidR="00AE6299" w:rsidRPr="00AE6299">
        <w:rPr>
          <w:sz w:val="24"/>
          <w:szCs w:val="24"/>
        </w:rPr>
        <w:t xml:space="preserve">OIB: </w:t>
      </w:r>
      <w:r w:rsidR="004E266E" w:rsidRPr="004708DB">
        <w:rPr>
          <w:sz w:val="24"/>
          <w:szCs w:val="24"/>
        </w:rPr>
        <w:t>OIB: 49218337993</w:t>
      </w:r>
      <w:r w:rsidRPr="003A4977">
        <w:rPr>
          <w:sz w:val="24"/>
          <w:szCs w:val="24"/>
        </w:rPr>
        <w:t xml:space="preserve"> da može i nakon zaključenja stečajnog postupka u ime stečajnog dužnika, a za račun stečajne mase, unovčiti</w:t>
      </w:r>
      <w:r w:rsidR="00573CFC">
        <w:rPr>
          <w:sz w:val="24"/>
          <w:szCs w:val="24"/>
        </w:rPr>
        <w:t xml:space="preserve"> eventualno naknadno pronađenu</w:t>
      </w:r>
      <w:r w:rsidRPr="003A4977">
        <w:rPr>
          <w:sz w:val="24"/>
          <w:szCs w:val="24"/>
        </w:rPr>
        <w:t xml:space="preserve"> imovinu dužnika i prikupljenim sredstvima podmiriti nastale troškove stečajnog postupka, a eventualni ostatak uplatiti u Fond iz čl. 39.a Stečajnog zakona.</w:t>
      </w:r>
    </w:p>
    <w:p w:rsidRDefault="003A4977" w:rsidP="003A4977" w:rsidR="003A4977" w:rsidRPr="003A4977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Default="00CF0A92" w:rsidP="00CF0A92" w:rsidR="00CF0A9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III. </w:t>
      </w:r>
      <w:r w:rsidR="00920014">
        <w:rPr>
          <w:sz w:val="24"/>
          <w:szCs w:val="24"/>
        </w:rPr>
        <w:t xml:space="preserve">Ovo rješenje </w:t>
      </w:r>
      <w:r w:rsidR="004708DB">
        <w:rPr>
          <w:sz w:val="24"/>
          <w:szCs w:val="24"/>
        </w:rPr>
        <w:t>objavit će se</w:t>
      </w:r>
      <w:r w:rsidR="00920014">
        <w:rPr>
          <w:sz w:val="24"/>
          <w:szCs w:val="24"/>
        </w:rPr>
        <w:t xml:space="preserve"> </w:t>
      </w:r>
      <w:r w:rsidR="004E266E">
        <w:rPr>
          <w:sz w:val="24"/>
          <w:szCs w:val="24"/>
        </w:rPr>
        <w:t>na e-oglasnoj ploči.</w:t>
      </w:r>
    </w:p>
    <w:p w:rsidRDefault="00920014" w:rsidP="00920014" w:rsidR="00920014">
      <w:pPr>
        <w:jc w:val="both"/>
        <w:rPr>
          <w:sz w:val="24"/>
          <w:szCs w:val="24"/>
        </w:rPr>
      </w:pPr>
    </w:p>
    <w:p w:rsidRDefault="00920014" w:rsidP="00920014" w:rsidR="0092001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F20C6" w:rsidP="00920014" w:rsidR="00CF20C6">
      <w:pPr>
        <w:jc w:val="both"/>
        <w:rPr>
          <w:b/>
          <w:sz w:val="24"/>
          <w:szCs w:val="24"/>
        </w:rPr>
      </w:pPr>
    </w:p>
    <w:p w:rsidRDefault="004E266E" w:rsidP="004E266E" w:rsidR="004E266E">
      <w:pPr>
        <w:overflowPunct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 w:rsidRPr="004E266E">
        <w:rPr>
          <w:rFonts w:eastAsiaTheme="minorHAnsi"/>
          <w:sz w:val="24"/>
          <w:szCs w:val="24"/>
          <w:lang w:eastAsia="en-US"/>
        </w:rPr>
        <w:t>Rješenjem ovog suda poslovni broj St-53/05-4 od 6. svibnja 2005. otvoren je i istovremeno zaključen stečajni postup</w:t>
      </w:r>
      <w:r>
        <w:rPr>
          <w:rFonts w:eastAsiaTheme="minorHAnsi"/>
          <w:sz w:val="24"/>
          <w:szCs w:val="24"/>
          <w:lang w:eastAsia="en-US"/>
        </w:rPr>
        <w:t>ak</w:t>
      </w:r>
      <w:r w:rsidRPr="004E266E">
        <w:rPr>
          <w:rFonts w:eastAsiaTheme="minorHAnsi"/>
          <w:sz w:val="24"/>
          <w:szCs w:val="24"/>
          <w:lang w:eastAsia="en-US"/>
        </w:rPr>
        <w:t xml:space="preserve"> nad stečajnim dužnikom te je dužnika brisan iz sudskog registra ovog suda.</w:t>
      </w:r>
    </w:p>
    <w:p w:rsidRDefault="004E266E" w:rsidP="004E266E" w:rsidR="004E266E" w:rsidRPr="004E266E">
      <w:pPr>
        <w:overflowPunct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Default="004E266E" w:rsidP="004E266E" w:rsidR="004E266E" w:rsidRPr="004E266E">
      <w:pPr>
        <w:overflowPunct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E266E">
        <w:rPr>
          <w:rFonts w:eastAsiaTheme="minorHAnsi"/>
          <w:sz w:val="24"/>
          <w:szCs w:val="24"/>
          <w:lang w:eastAsia="en-US"/>
        </w:rPr>
        <w:tab/>
        <w:t>Bivša direktorica dužnika Ivanka Rocek podnijela je podnesak 12. listopada 2015. navodeći da je kod registracije vozila teretnog automobila marke zastava, registarske oznake VŽ-713AB godine proizvodnje 1988. utvrđeno da je navedeno vozilo vlasništvo brisanog društva dužnika te je predložila njeno imenovanj</w:t>
      </w:r>
      <w:r>
        <w:rPr>
          <w:rFonts w:eastAsiaTheme="minorHAnsi"/>
          <w:sz w:val="24"/>
          <w:szCs w:val="24"/>
          <w:lang w:eastAsia="en-US"/>
        </w:rPr>
        <w:t>e</w:t>
      </w:r>
      <w:r w:rsidRPr="004E266E">
        <w:rPr>
          <w:rFonts w:eastAsiaTheme="minorHAnsi"/>
          <w:sz w:val="24"/>
          <w:szCs w:val="24"/>
          <w:lang w:eastAsia="en-US"/>
        </w:rPr>
        <w:t xml:space="preserve"> kao likvidatora brisanog društva.</w:t>
      </w:r>
    </w:p>
    <w:p w:rsidRDefault="004E266E" w:rsidP="004E266E" w:rsidR="004E266E" w:rsidRPr="004E266E">
      <w:pPr>
        <w:overflowPunct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Default="004E266E" w:rsidP="004E266E" w:rsidR="004E266E">
      <w:pPr>
        <w:overflowPunct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E266E">
        <w:rPr>
          <w:rFonts w:eastAsiaTheme="minorHAnsi"/>
          <w:sz w:val="24"/>
          <w:szCs w:val="24"/>
          <w:lang w:eastAsia="en-US"/>
        </w:rPr>
        <w:tab/>
        <w:t>Kako se radi o naknadno pronađenoj imovini koja ulazi u stečajnu masu,</w:t>
      </w:r>
      <w:r>
        <w:rPr>
          <w:rFonts w:eastAsiaTheme="minorHAnsi"/>
          <w:sz w:val="24"/>
          <w:szCs w:val="24"/>
          <w:lang w:eastAsia="en-US"/>
        </w:rPr>
        <w:t xml:space="preserve"> rješenjem ovog suda poslovni broj St-269/15-2 od 2. studenog 2015.</w:t>
      </w:r>
      <w:r w:rsidRPr="004E266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određen je</w:t>
      </w:r>
      <w:r w:rsidRPr="004E266E">
        <w:rPr>
          <w:rFonts w:eastAsiaTheme="minorHAnsi"/>
          <w:sz w:val="24"/>
          <w:szCs w:val="24"/>
          <w:lang w:eastAsia="en-US"/>
        </w:rPr>
        <w:t xml:space="preserve"> nastavak postupka radi naknadne diobe sukladno čl. 199. st. 1. i 2. </w:t>
      </w:r>
      <w:r>
        <w:rPr>
          <w:sz w:val="24"/>
          <w:szCs w:val="24"/>
        </w:rPr>
        <w:t>Stečajnog zakona (''Narodne novine'' broj 44/96, 29/99, 129/00, 123/03, 82/06, 116/10, 25/12, 133/12, dalje SZ)</w:t>
      </w:r>
      <w:r>
        <w:rPr>
          <w:rFonts w:eastAsiaTheme="minorHAnsi"/>
          <w:sz w:val="24"/>
          <w:szCs w:val="24"/>
          <w:lang w:eastAsia="en-US"/>
        </w:rPr>
        <w:t xml:space="preserve"> i pozvani su vjerovnici stečajnog dužnika da u roku od trideset dana prijave svoje tražbine stečajnom upravitelju.</w:t>
      </w:r>
    </w:p>
    <w:p w:rsidRDefault="004E266E" w:rsidP="004E266E" w:rsidR="004E266E" w:rsidRPr="004E266E">
      <w:pPr>
        <w:overflowPunct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Default="00920014" w:rsidP="00920014" w:rsidR="009200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</w:t>
      </w:r>
      <w:r w:rsidR="009E5281">
        <w:rPr>
          <w:sz w:val="24"/>
          <w:szCs w:val="24"/>
        </w:rPr>
        <w:t>i upravitelj</w:t>
      </w:r>
      <w:r>
        <w:rPr>
          <w:sz w:val="24"/>
          <w:szCs w:val="24"/>
        </w:rPr>
        <w:t xml:space="preserve"> podni</w:t>
      </w:r>
      <w:r w:rsidR="009E5281">
        <w:rPr>
          <w:sz w:val="24"/>
          <w:szCs w:val="24"/>
        </w:rPr>
        <w:t>o je</w:t>
      </w:r>
      <w:r>
        <w:rPr>
          <w:sz w:val="24"/>
          <w:szCs w:val="24"/>
        </w:rPr>
        <w:t xml:space="preserve"> stečajnom sucu izvješće o gospodarskom stanju stečajnog dužnika s prijedlogom obustave i zaključenja stečajnog postupka. Nave</w:t>
      </w:r>
      <w:r w:rsidR="009E5281">
        <w:rPr>
          <w:sz w:val="24"/>
          <w:szCs w:val="24"/>
        </w:rPr>
        <w:t>o</w:t>
      </w:r>
      <w:r>
        <w:rPr>
          <w:sz w:val="24"/>
          <w:szCs w:val="24"/>
        </w:rPr>
        <w:t xml:space="preserve"> je</w:t>
      </w:r>
      <w:r w:rsidR="003614C5">
        <w:rPr>
          <w:sz w:val="24"/>
          <w:szCs w:val="24"/>
        </w:rPr>
        <w:t xml:space="preserve"> da stečajni dužnik nema imovine</w:t>
      </w:r>
      <w:r w:rsidR="009E5281">
        <w:rPr>
          <w:sz w:val="24"/>
          <w:szCs w:val="24"/>
        </w:rPr>
        <w:t xml:space="preserve">, zbog čega </w:t>
      </w:r>
      <w:r>
        <w:rPr>
          <w:sz w:val="24"/>
          <w:szCs w:val="24"/>
        </w:rPr>
        <w:t xml:space="preserve">stečajna masa nije dostatna ni za pokriće troškova stečajnog postupka. </w:t>
      </w:r>
    </w:p>
    <w:p w:rsidRDefault="004E266E" w:rsidP="00920014" w:rsidR="004E26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Sud nije posebno pribavljao mišljenja vjerovnika stečajne mase niti skupštine vjerovnika o obustavi i zaključenju stečajnog postupka zbog nedostatnosti stečajne mase za pokriće troškova stečajnog postupka, jer nijedan vjerovnik nije prijavio svoju tražbinu.</w:t>
      </w:r>
    </w:p>
    <w:p w:rsidRDefault="00E068A6" w:rsidP="00920014" w:rsidR="00E068A6">
      <w:pPr>
        <w:ind w:firstLine="720"/>
        <w:jc w:val="both"/>
        <w:rPr>
          <w:sz w:val="24"/>
          <w:szCs w:val="24"/>
        </w:rPr>
      </w:pPr>
    </w:p>
    <w:p w:rsidRDefault="00920014" w:rsidP="00920014" w:rsidR="009200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navedenoga, kako je nakon otvaranja stečajnog postupka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>
          <w:rPr>
            <w:sz w:val="24"/>
            <w:szCs w:val="24"/>
          </w:rPr>
          <w:t>203. st</w:t>
        </w:r>
      </w:smartTag>
      <w:r>
        <w:rPr>
          <w:sz w:val="24"/>
          <w:szCs w:val="24"/>
        </w:rPr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>
          <w:rPr>
            <w:sz w:val="24"/>
            <w:szCs w:val="24"/>
          </w:rPr>
          <w:t>203. st</w:t>
        </w:r>
      </w:smartTag>
      <w:r>
        <w:rPr>
          <w:sz w:val="24"/>
          <w:szCs w:val="24"/>
        </w:rPr>
        <w:t xml:space="preserve">. 1. u vezi sa čl. </w:t>
      </w:r>
      <w:smartTag w:element="metricconverter" w:uri="urn:schemas-microsoft-com:office:smarttags">
        <w:smartTagPr>
          <w:attr w:val="196. st" w:name="ProductID"/>
        </w:smartTagPr>
        <w:r>
          <w:rPr>
            <w:sz w:val="24"/>
            <w:szCs w:val="24"/>
          </w:rPr>
          <w:t>196. st</w:t>
        </w:r>
      </w:smartTag>
      <w:r>
        <w:rPr>
          <w:sz w:val="24"/>
          <w:szCs w:val="24"/>
        </w:rPr>
        <w:t xml:space="preserve">. 2. SZ-a odlučio kao u izreci. </w:t>
      </w:r>
    </w:p>
    <w:p w:rsidRDefault="00E068A6" w:rsidP="00920014" w:rsidR="00E068A6">
      <w:pPr>
        <w:ind w:firstLine="720"/>
        <w:jc w:val="both"/>
        <w:rPr>
          <w:sz w:val="24"/>
          <w:szCs w:val="24"/>
        </w:rPr>
      </w:pPr>
    </w:p>
    <w:p w:rsidRDefault="00920014" w:rsidP="00920014" w:rsidR="0092001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Varaždinu </w:t>
      </w:r>
      <w:r w:rsidR="004708DB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708DB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4708DB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920014" w:rsidP="00920014" w:rsidR="00920014">
      <w:pPr>
        <w:jc w:val="center"/>
        <w:rPr>
          <w:sz w:val="24"/>
          <w:szCs w:val="24"/>
        </w:rPr>
      </w:pPr>
    </w:p>
    <w:p w:rsidRDefault="0034395A" w:rsidP="00920014" w:rsidR="00920014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20014">
        <w:rPr>
          <w:sz w:val="24"/>
          <w:szCs w:val="24"/>
        </w:rPr>
        <w:t>SUDAC</w:t>
      </w:r>
    </w:p>
    <w:p w:rsidRDefault="00B96E27" w:rsidP="00920014" w:rsidR="00B96E27">
      <w:pPr>
        <w:ind w:firstLine="720" w:left="5760"/>
        <w:jc w:val="both"/>
        <w:rPr>
          <w:sz w:val="24"/>
          <w:szCs w:val="24"/>
        </w:rPr>
      </w:pPr>
    </w:p>
    <w:p w:rsidRDefault="00920014" w:rsidP="00430F5D" w:rsidR="00430F5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CF20C6">
        <w:rPr>
          <w:sz w:val="24"/>
          <w:szCs w:val="24"/>
        </w:rPr>
        <w:t xml:space="preserve">    </w:t>
      </w:r>
      <w:r w:rsidR="0034395A">
        <w:rPr>
          <w:sz w:val="24"/>
          <w:szCs w:val="24"/>
        </w:rPr>
        <w:t xml:space="preserve"> </w:t>
      </w:r>
      <w:r w:rsidR="00E068A6" w:rsidRPr="00E068A6">
        <w:rPr>
          <w:sz w:val="24"/>
          <w:szCs w:val="24"/>
        </w:rPr>
        <w:t>Maja Valušnig</w:t>
      </w:r>
    </w:p>
    <w:p w:rsidRDefault="00B96E27" w:rsidP="00430F5D" w:rsidR="00B96E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96E27" w:rsidP="00920014" w:rsidR="00B96E27">
      <w:pPr>
        <w:jc w:val="both"/>
        <w:rPr>
          <w:sz w:val="24"/>
          <w:szCs w:val="24"/>
        </w:rPr>
      </w:pPr>
    </w:p>
    <w:p w:rsidRDefault="00920014" w:rsidP="00920014" w:rsidR="009200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</w:p>
    <w:p w:rsidRDefault="00920014" w:rsidP="00920014" w:rsidR="00920014">
      <w:pPr>
        <w:jc w:val="both"/>
        <w:rPr>
          <w:sz w:val="24"/>
          <w:szCs w:val="24"/>
        </w:rPr>
      </w:pPr>
    </w:p>
    <w:p w:rsidRDefault="00920014" w:rsidP="00920014" w:rsidR="00920014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920014" w:rsidP="00920014" w:rsidR="009200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ovoga rješenja </w:t>
      </w:r>
      <w:r w:rsidR="00186D3C">
        <w:rPr>
          <w:sz w:val="24"/>
          <w:szCs w:val="24"/>
        </w:rPr>
        <w:t>nezadovoljna stranka može</w:t>
      </w:r>
      <w:r w:rsidR="00CF0A92">
        <w:rPr>
          <w:sz w:val="24"/>
          <w:szCs w:val="24"/>
        </w:rPr>
        <w:t xml:space="preserve"> </w:t>
      </w:r>
      <w:r>
        <w:rPr>
          <w:sz w:val="24"/>
          <w:szCs w:val="24"/>
        </w:rPr>
        <w:t>podnijeti žalb</w:t>
      </w:r>
      <w:r w:rsidR="00186D3C">
        <w:rPr>
          <w:sz w:val="24"/>
          <w:szCs w:val="24"/>
        </w:rPr>
        <w:t>u</w:t>
      </w:r>
      <w:r>
        <w:rPr>
          <w:sz w:val="24"/>
          <w:szCs w:val="24"/>
        </w:rPr>
        <w:t xml:space="preserve"> u roku od osam dana od</w:t>
      </w:r>
      <w:r w:rsidR="003614C5">
        <w:rPr>
          <w:sz w:val="24"/>
          <w:szCs w:val="24"/>
        </w:rPr>
        <w:t xml:space="preserve"> isteka osmog dana od</w:t>
      </w:r>
      <w:r>
        <w:rPr>
          <w:sz w:val="24"/>
          <w:szCs w:val="24"/>
        </w:rPr>
        <w:t xml:space="preserve"> njegov</w:t>
      </w:r>
      <w:r w:rsidR="004708DB">
        <w:rPr>
          <w:sz w:val="24"/>
          <w:szCs w:val="24"/>
        </w:rPr>
        <w:t>e objave na e- oglasnoj ploči suda</w:t>
      </w:r>
      <w:r>
        <w:rPr>
          <w:sz w:val="24"/>
          <w:szCs w:val="24"/>
        </w:rPr>
        <w:t>, pis</w:t>
      </w:r>
      <w:r w:rsidR="00E068A6">
        <w:rPr>
          <w:sz w:val="24"/>
          <w:szCs w:val="24"/>
        </w:rPr>
        <w:t>ano</w:t>
      </w:r>
      <w:r>
        <w:rPr>
          <w:sz w:val="24"/>
          <w:szCs w:val="24"/>
        </w:rPr>
        <w:t xml:space="preserve"> u tri istovjetna primjerka, putem ovog suda, Visokom trgovačkom sudu Republike Hrvatske. </w:t>
      </w:r>
    </w:p>
    <w:p w:rsidRDefault="00920014" w:rsidP="00920014" w:rsidR="00920014">
      <w:pPr>
        <w:jc w:val="both"/>
        <w:rPr>
          <w:sz w:val="24"/>
          <w:szCs w:val="24"/>
        </w:rPr>
      </w:pPr>
    </w:p>
    <w:p w:rsidRDefault="004708DB" w:rsidP="004708DB" w:rsidR="004708DB" w:rsidRPr="004708DB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 w:rsidRPr="004708DB">
        <w:rPr>
          <w:sz w:val="24"/>
          <w:szCs w:val="24"/>
        </w:rPr>
        <w:t>Županijsko državno odvjetništvo u Varaždinu,</w:t>
      </w:r>
      <w:r>
        <w:rPr>
          <w:sz w:val="24"/>
          <w:szCs w:val="24"/>
        </w:rPr>
        <w:t xml:space="preserve"> Građansko-upravni odjel</w:t>
      </w:r>
      <w:r w:rsidRPr="004708DB">
        <w:rPr>
          <w:sz w:val="24"/>
          <w:szCs w:val="24"/>
        </w:rPr>
        <w:t xml:space="preserve"> </w:t>
      </w:r>
    </w:p>
    <w:p w:rsidRDefault="004708DB" w:rsidP="004708DB" w:rsidR="004708DB" w:rsidRPr="004708DB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 w:rsidRPr="004708DB">
        <w:rPr>
          <w:sz w:val="24"/>
          <w:szCs w:val="24"/>
        </w:rPr>
        <w:t>Stanko Makar, stečajn</w:t>
      </w:r>
      <w:r>
        <w:rPr>
          <w:sz w:val="24"/>
          <w:szCs w:val="24"/>
        </w:rPr>
        <w:t>i upravitelj</w:t>
      </w:r>
      <w:r w:rsidRPr="004708DB">
        <w:rPr>
          <w:sz w:val="24"/>
          <w:szCs w:val="24"/>
        </w:rPr>
        <w:t>, Ludbreg, Petra Zrinskog 3</w:t>
      </w:r>
    </w:p>
    <w:p w:rsidRDefault="004708DB" w:rsidP="004708DB" w:rsidR="004708DB" w:rsidRPr="004708DB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 w:rsidRPr="004708DB">
        <w:rPr>
          <w:sz w:val="24"/>
          <w:szCs w:val="24"/>
        </w:rPr>
        <w:t>Ivanka Rocek, Žarovnica 89 a, Lepoglava</w:t>
      </w:r>
    </w:p>
    <w:p w:rsidRDefault="004708DB" w:rsidP="004708DB" w:rsidR="004708DB" w:rsidRPr="004708DB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 w:rsidRPr="004708DB">
        <w:rPr>
          <w:sz w:val="24"/>
          <w:szCs w:val="24"/>
        </w:rPr>
        <w:t>E-Oglasna ploča ovoga suda</w:t>
      </w:r>
    </w:p>
    <w:p w:rsidRDefault="00920014" w:rsidP="00920014" w:rsidR="00920014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Porezna uprava, Područni centar</w:t>
      </w:r>
      <w:r w:rsidR="00E068A6">
        <w:rPr>
          <w:sz w:val="24"/>
          <w:szCs w:val="24"/>
        </w:rPr>
        <w:t xml:space="preserve"> </w:t>
      </w:r>
      <w:r w:rsidR="003614C5">
        <w:rPr>
          <w:sz w:val="24"/>
          <w:szCs w:val="24"/>
        </w:rPr>
        <w:t>Varaždin</w:t>
      </w:r>
      <w:r w:rsidR="0034395A">
        <w:rPr>
          <w:sz w:val="24"/>
          <w:szCs w:val="24"/>
        </w:rPr>
        <w:t>,</w:t>
      </w:r>
      <w:r w:rsidR="00CF0A92" w:rsidRPr="00CF0A92">
        <w:t xml:space="preserve"> </w:t>
      </w:r>
      <w:r w:rsidR="003614C5">
        <w:rPr>
          <w:sz w:val="24"/>
          <w:szCs w:val="24"/>
        </w:rPr>
        <w:t>Graberje 1</w:t>
      </w:r>
    </w:p>
    <w:p w:rsidRDefault="00920014" w:rsidP="00920014" w:rsidR="00920014">
      <w:pPr>
        <w:overflowPunct/>
        <w:autoSpaceDE/>
        <w:adjustRightInd/>
        <w:ind w:left="360"/>
        <w:jc w:val="both"/>
        <w:rPr>
          <w:sz w:val="24"/>
          <w:szCs w:val="24"/>
        </w:rPr>
      </w:pPr>
    </w:p>
    <w:p w:rsidRDefault="00920014" w:rsidP="00920014" w:rsidR="00920014"/>
    <w:p w:rsidRDefault="00920014" w:rsidP="00920014" w:rsidR="00920014" w:rsidRPr="008B693C"/>
    <w:p w:rsidRDefault="00E01330" w:rsidR="00E01330"/>
    <w:sectPr w:rsidSect="00B96E27" w:rsidR="00E01330">
      <w:headerReference w:type="default" r:id="rId11"/>
      <w:headerReference w:type="first" r:id="rId12"/>
      <w:pgSz w:code="9" w:h="16839" w:w="11907"/>
      <w:pgMar w:gutter="0" w:footer="1134" w:header="1134" w:left="1418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E10" w:rsidR="00541E10">
      <w:r>
        <w:separator/>
      </w:r>
    </w:p>
  </w:endnote>
  <w:endnote w:id="0" w:type="continuationSeparator">
    <w:p w:rsidRDefault="00541E10" w:rsidR="00541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E10" w:rsidR="00541E10">
      <w:r>
        <w:separator/>
      </w:r>
    </w:p>
  </w:footnote>
  <w:footnote w:id="0" w:type="continuationSeparator">
    <w:p w:rsidRDefault="00541E10" w:rsidR="00541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0C6" w:rsidP="00CF20C6" w:rsidR="00CF20C6">
    <w:pPr>
      <w:pStyle w:val="Zaglavlje"/>
      <w:tabs>
        <w:tab w:pos="4536" w:val="center"/>
        <w:tab w:pos="5019" w:val="left"/>
      </w:tabs>
      <w:jc w:val="left"/>
    </w:pPr>
    <w:r>
      <w:tab/>
    </w:r>
    <w:sdt>
      <w:sdtPr>
        <w:id w:val="-767460666"/>
        <w:docPartObj>
          <w:docPartGallery w:val="Page Numbers (Top of Page)"/>
          <w:docPartUnique/>
        </w:docPartObj>
      </w:sdtPr>
      <w:sdtEndPr/>
      <w:sdtContent>
        <w:r w:rsidRPr="00CF20C6">
          <w:rPr>
            <w:sz w:val="24"/>
            <w:szCs w:val="24"/>
          </w:rPr>
          <w:fldChar w:fldCharType="begin"/>
        </w:r>
        <w:r w:rsidRPr="00CF20C6">
          <w:rPr>
            <w:sz w:val="24"/>
            <w:szCs w:val="24"/>
          </w:rPr>
          <w:instrText>PAGE   \* MERGEFORMAT</w:instrText>
        </w:r>
        <w:r w:rsidRPr="00CF20C6">
          <w:rPr>
            <w:sz w:val="24"/>
            <w:szCs w:val="24"/>
          </w:rPr>
          <w:fldChar w:fldCharType="separate"/>
        </w:r>
        <w:r w:rsidR="00430F5D">
          <w:rPr>
            <w:sz w:val="24"/>
            <w:szCs w:val="24"/>
          </w:rPr>
          <w:t>2</w:t>
        </w:r>
        <w:r w:rsidRPr="00CF20C6">
          <w:rPr>
            <w:sz w:val="24"/>
            <w:szCs w:val="24"/>
          </w:rPr>
          <w:fldChar w:fldCharType="end"/>
        </w:r>
      </w:sdtContent>
    </w:sdt>
    <w:r>
      <w:tab/>
    </w:r>
    <w:r w:rsidRPr="00CF20C6">
      <w:rPr>
        <w:sz w:val="24"/>
        <w:szCs w:val="24"/>
      </w:rPr>
      <w:t xml:space="preserve">                 </w:t>
    </w:r>
    <w:r>
      <w:rPr>
        <w:sz w:val="24"/>
        <w:szCs w:val="24"/>
      </w:rPr>
      <w:t>P</w:t>
    </w:r>
    <w:r w:rsidRPr="00CF20C6">
      <w:rPr>
        <w:sz w:val="24"/>
        <w:szCs w:val="24"/>
      </w:rPr>
      <w:t>oslovni broj: 9 St-</w:t>
    </w:r>
    <w:r w:rsidR="004C6240">
      <w:rPr>
        <w:sz w:val="24"/>
        <w:szCs w:val="24"/>
      </w:rPr>
      <w:t>269</w:t>
    </w:r>
    <w:r w:rsidRPr="00CF20C6">
      <w:rPr>
        <w:sz w:val="24"/>
        <w:szCs w:val="24"/>
      </w:rPr>
      <w:t>/201</w:t>
    </w:r>
    <w:r w:rsidR="004C6240">
      <w:rPr>
        <w:sz w:val="24"/>
        <w:szCs w:val="24"/>
      </w:rPr>
      <w:t>5</w:t>
    </w:r>
    <w:r w:rsidR="00B96E27">
      <w:rPr>
        <w:sz w:val="24"/>
        <w:szCs w:val="24"/>
      </w:rPr>
      <w:t>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106" w:rsidP="00D75106" w:rsidR="00D75106">
    <w:pPr>
      <w:jc w:val="right"/>
      <w:rPr>
        <w:sz w:val="24"/>
        <w:szCs w:val="24"/>
      </w:rPr>
    </w:pPr>
    <w:r>
      <w:rPr>
        <w:sz w:val="24"/>
        <w:szCs w:val="24"/>
      </w:rPr>
      <w:t>Poslovni broj: 9 St-</w:t>
    </w:r>
    <w:r w:rsidR="004E266E">
      <w:rPr>
        <w:sz w:val="24"/>
        <w:szCs w:val="24"/>
      </w:rPr>
      <w:t>269</w:t>
    </w:r>
    <w:r>
      <w:rPr>
        <w:sz w:val="24"/>
        <w:szCs w:val="24"/>
      </w:rPr>
      <w:t>/201</w:t>
    </w:r>
    <w:r w:rsidR="004E266E">
      <w:rPr>
        <w:sz w:val="24"/>
        <w:szCs w:val="24"/>
      </w:rPr>
      <w:t>5</w:t>
    </w:r>
    <w:r>
      <w:rPr>
        <w:sz w:val="24"/>
        <w:szCs w:val="24"/>
      </w:rPr>
      <w:t>-</w:t>
    </w:r>
    <w:r w:rsidR="00B96E27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014"/>
    <w:rsid w:val="00186D3C"/>
    <w:rsid w:val="00217788"/>
    <w:rsid w:val="002D1293"/>
    <w:rsid w:val="0034395A"/>
    <w:rsid w:val="003614C5"/>
    <w:rsid w:val="003A4977"/>
    <w:rsid w:val="00430F5D"/>
    <w:rsid w:val="004708DB"/>
    <w:rsid w:val="004C6240"/>
    <w:rsid w:val="004D429F"/>
    <w:rsid w:val="004E266E"/>
    <w:rsid w:val="00541E10"/>
    <w:rsid w:val="00564D25"/>
    <w:rsid w:val="00573CFC"/>
    <w:rsid w:val="005D286C"/>
    <w:rsid w:val="00605C60"/>
    <w:rsid w:val="0086399E"/>
    <w:rsid w:val="008F3C95"/>
    <w:rsid w:val="00914549"/>
    <w:rsid w:val="00920014"/>
    <w:rsid w:val="00966105"/>
    <w:rsid w:val="009E5281"/>
    <w:rsid w:val="00A16AA9"/>
    <w:rsid w:val="00A5298A"/>
    <w:rsid w:val="00AE1B73"/>
    <w:rsid w:val="00AE6299"/>
    <w:rsid w:val="00B37CCC"/>
    <w:rsid w:val="00B96E27"/>
    <w:rsid w:val="00CF0A92"/>
    <w:rsid w:val="00CF20C6"/>
    <w:rsid w:val="00D75106"/>
    <w:rsid w:val="00DA6B04"/>
    <w:rsid w:val="00DF6EBA"/>
    <w:rsid w:val="00E01330"/>
    <w:rsid w:val="00E068A6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0014"/>
    <w:pPr>
      <w:overflowPunct w:val="false"/>
      <w:autoSpaceDE w:val="false"/>
      <w:autoSpaceDN w:val="false"/>
      <w:adjustRightInd w:val="false"/>
      <w:spacing w:lineRule="auto" w:line="240" w:after="0"/>
    </w:pPr>
    <w:rPr>
      <w:rFonts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0014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920014"/>
    <w:rPr>
      <w:rFonts w:eastAsia="Times New Roman"/>
      <w:noProof/>
      <w:sz w:val="20"/>
      <w:szCs w:val="20"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920014"/>
    <w:rPr>
      <w:noProof/>
      <w:bdr w:space="0" w:sz="0" w:color="auto" w:val="none"/>
      <w:shd w:fill="FFCC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75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5106"/>
    <w:rPr>
      <w:rFonts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6E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E2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F5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F5D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F5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014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0014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920014"/>
    <w:rPr>
      <w:rFonts w:eastAsia="Times New Roman"/>
      <w:noProof/>
      <w:sz w:val="20"/>
      <w:szCs w:val="20"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920014"/>
    <w:rPr>
      <w:noProof/>
      <w:bdr w:color="auto" w:space="0" w:sz="0" w:val="none"/>
      <w:shd w:color="auto" w:fill="FFCC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75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5106"/>
    <w:rPr>
      <w:rFonts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6E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E2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F5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F5D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F5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30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69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24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1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2005-05-06 PREDMET Rješenjem od 06.05.2005., br. St-53/05-4, otvoren je i istovremeno zaključen stečaj temeljem čl. 63. st. 1. Stečajnog zakona, zbog nedostatnosti stečajne mase.</izvorni_sadrzaj>
    <derivirana_varijabla naziv="DomainObject.Predmet.Opis_1">MIGRIRANO IZ IN2 IN2 napomene: 2005-05-06 PREDMET Rješenjem od 06.05.2005., br. St-53/05-4, otvoren je i istovremeno zaključen stečaj temeljem čl. 63. st. 1. Stečajnog zakona, zbog nedostatnosti stečajne mase.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St-269/2015</izvorni_sadrzaj>
    <derivirana_varijabla naziv="DomainObject.Predmet.OznakaBroj_1">St-269/2015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prijedlgo za imenovanje likvidatora radi naknadno pronađene imovine</izvorni_sadrzaj>
    <derivirana_varijabla naziv="DomainObject.Predmet.PrimjedbaSuca_1">prijedlgo za imenovanje likvidatora radi naknadno pronađene 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'AUTO-TREND' Poduzeće za trgovinu automobilima i vanjskotrgovinsko poslovanje, d.o.o.</izvorni_sadrzaj>
    <derivirana_varijabla naziv="DomainObject.Predmet.ProtustrankaFormated_1">  'AUTO-TREND' Poduzeće za trgovinu automobilima i vanjskotrgovinsko poslovanje, d.o.o.</derivirana_varijabla>
  </DomainObject.Predmet.ProtustrankaFormated>
  <DomainObject.Predmet.ProtustrankaFormatedOIB>
    <izvorni_sadrzaj>  'AUTO-TREND' Poduzeće za trgovinu automobilima i vanjskotrgovinsko poslovanje, d.o.o.</izvorni_sadrzaj>
    <derivirana_varijabla naziv="DomainObject.Predmet.ProtustrankaFormatedOIB_1">  'AUTO-TREND' Poduzeće za trgovinu automobilima i vanjskotrgovinsko poslovanje, d.o.o.</derivirana_varijabla>
  </DomainObject.Predmet.ProtustrankaFormatedOIB>
  <DomainObject.Predmet.ProtustrankaFormatedWithAdress>
    <izvorni_sadrzaj> 'AUTO-TREND' Poduzeće za trgovinu automobilima i vanjskotrgovinsko poslovanje, d.o.o., Žarovnica bb, p. 42250 Lepoglava, 42250 Žarovnica</izvorni_sadrzaj>
    <derivirana_varijabla naziv="DomainObject.Predmet.ProtustrankaFormatedWithAdress_1"> 'AUTO-TREND' Poduzeće za trgovinu automobilima i vanjskotrgovinsko poslovanje, d.o.o., Žarovnica bb, p. 42250 Lepoglava, 42250 Žarovnica</derivirana_varijabla>
  </DomainObject.Predmet.ProtustrankaFormatedWithAdress>
  <DomainObject.Predmet.ProtustrankaFormatedWithAdressOIB>
    <izvorni_sadrzaj> 'AUTO-TREND' Poduzeće za trgovinu automobilima i vanjskotrgovinsko poslovanje, d.o.o., Žarovnica bb, p. 42250 Lepoglava, 42250 Žarovnica</izvorni_sadrzaj>
    <derivirana_varijabla naziv="DomainObject.Predmet.ProtustrankaFormatedWithAdressOIB_1"> 'AUTO-TREND' Poduzeće za trgovinu automobilima i vanjskotrgovinsko poslovanje, d.o.o., Žarovnica bb, p. 42250 Lepoglava, 42250 Žarovnica</derivirana_varijabla>
  </DomainObject.Predmet.ProtustrankaFormatedWithAdressOIB>
  <DomainObject.Predmet.ProtustrankaWithAdress>
    <izvorni_sadrzaj>'AUTO-TREND' Poduzeće za trgovinu automobilima i vanjskotrgovinsko poslovanje, d.o.o. Žarovnica bb, p. 42250 Lepoglava, 42250 Žarovnica</izvorni_sadrzaj>
    <derivirana_varijabla naziv="DomainObject.Predmet.ProtustrankaWithAdress_1">'AUTO-TREND' Poduzeće za trgovinu automobilima i vanjskotrgovinsko poslovanje, d.o.o. Žarovnica bb, p. 42250 Lepoglava, 42250 Žarovnica</derivirana_varijabla>
  </DomainObject.Predmet.ProtustrankaWithAdress>
  <DomainObject.Predmet.ProtustrankaWithAdressOIB>
    <izvorni_sadrzaj>'AUTO-TREND' Poduzeće za trgovinu automobilima i vanjskotrgovinsko poslovanje, d.o.o., Žarovnica bb, p. 42250 Lepoglava, 42250 Žarovnica</izvorni_sadrzaj>
    <derivirana_varijabla naziv="DomainObject.Predmet.ProtustrankaWithAdressOIB_1">'AUTO-TREND' Poduzeće za trgovinu automobilima i vanjskotrgovinsko poslovanje, d.o.o., Žarovnica bb, p. 42250 Lepoglava, 42250 Žarovnica</derivirana_varijabla>
  </DomainObject.Predmet.ProtustrankaWithAdressOIB>
  <DomainObject.Predmet.ProtustrankaNazivFormated>
    <izvorni_sadrzaj>'AUTO-TREND' Poduzeće za trgovinu automobilima i vanjskotrgovinsko poslovanje, d.o.o.</izvorni_sadrzaj>
    <derivirana_varijabla naziv="DomainObject.Predmet.ProtustrankaNazivFormated_1">'AUTO-TREND' Poduzeće za trgovinu automobilima i vanjskotrgovinsko poslovanje, d.o.o.</derivirana_varijabla>
  </DomainObject.Predmet.ProtustrankaNazivFormated>
  <DomainObject.Predmet.ProtustrankaNazivFormatedOIB>
    <izvorni_sadrzaj>'AUTO-TREND' Poduzeće za trgovinu automobilima i vanjskotrgovinsko poslovanje, d.o.o.</izvorni_sadrzaj>
    <derivirana_varijabla naziv="DomainObject.Predmet.ProtustrankaNazivFormatedOIB_1">'AUTO-TREND' Poduzeće za trgovinu automobilima i vanjskotrgovinsko poslovanje,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Jakopović</izvorni_sadrzaj>
    <derivirana_varijabla naziv="DomainObject.Predmet.StrankaFormated_1">  Ivanka Jakopović</derivirana_varijabla>
  </DomainObject.Predmet.StrankaFormated>
  <DomainObject.Predmet.StrankaFormatedOIB>
    <izvorni_sadrzaj>  Ivanka Jakopović, OIB 28060703907</izvorni_sadrzaj>
    <derivirana_varijabla naziv="DomainObject.Predmet.StrankaFormatedOIB_1">  Ivanka Jakopović, OIB 28060703907</derivirana_varijabla>
  </DomainObject.Predmet.StrankaFormatedOIB>
  <DomainObject.Predmet.StrankaFormatedWithAdress>
    <izvorni_sadrzaj> Ivanka Jakopović, Žarovnica 89 A, 42250 Žarovnica</izvorni_sadrzaj>
    <derivirana_varijabla naziv="DomainObject.Predmet.StrankaFormatedWithAdress_1"> Ivanka Jakopović, Žarovnica 89 A, 42250 Žarovnica</derivirana_varijabla>
  </DomainObject.Predmet.StrankaFormatedWithAdress>
  <DomainObject.Predmet.StrankaFormatedWithAdressOIB>
    <izvorni_sadrzaj> Ivanka Jakopović, OIB 28060703907, Žarovnica 89 A, 42250 Žarovnica</izvorni_sadrzaj>
    <derivirana_varijabla naziv="DomainObject.Predmet.StrankaFormatedWithAdressOIB_1"> Ivanka Jakopović, OIB 28060703907, Žarovnica 89 A, 42250 Žarovnica</derivirana_varijabla>
  </DomainObject.Predmet.StrankaFormatedWithAdressOIB>
  <DomainObject.Predmet.StrankaWithAdress>
    <izvorni_sadrzaj>Ivanka Jakopović Žarovnica 89 A,42250 Žarovnica</izvorni_sadrzaj>
    <derivirana_varijabla naziv="DomainObject.Predmet.StrankaWithAdress_1">Ivanka Jakopović Žarovnica 89 A,42250 Žarovnica</derivirana_varijabla>
  </DomainObject.Predmet.StrankaWithAdress>
  <DomainObject.Predmet.StrankaWithAdressOIB>
    <izvorni_sadrzaj>Ivanka Jakopović, OIB 28060703907, Žarovnica 89 A,42250 Žarovnica</izvorni_sadrzaj>
    <derivirana_varijabla naziv="DomainObject.Predmet.StrankaWithAdressOIB_1">Ivanka Jakopović, OIB 28060703907, Žarovnica 89 A,42250 Žarovnica</derivirana_varijabla>
  </DomainObject.Predmet.StrankaWithAdressOIB>
  <DomainObject.Predmet.StrankaNazivFormated>
    <izvorni_sadrzaj>Ivanka Jakopović</izvorni_sadrzaj>
    <derivirana_varijabla naziv="DomainObject.Predmet.StrankaNazivFormated_1">Ivanka Jakopović</derivirana_varijabla>
  </DomainObject.Predmet.StrankaNazivFormated>
  <DomainObject.Predmet.StrankaNazivFormatedOIB>
    <izvorni_sadrzaj>Ivanka Jakopović, OIB 28060703907</izvorni_sadrzaj>
    <derivirana_varijabla naziv="DomainObject.Predmet.StrankaNazivFormatedOIB_1">Ivanka Jakopović, OIB 28060703907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Ivanka Jakopović</item>
    </izvorni_sadrzaj>
    <derivirana_varijabla naziv="DomainObject.Predmet.StrankaListFormated_1">
      <item>Ivanka Jakopović</item>
    </derivirana_varijabla>
  </DomainObject.Predmet.StrankaListFormated>
  <DomainObject.Predmet.StrankaListFormatedOIB>
    <izvorni_sadrzaj>
      <item>Ivanka Jakopović, OIB 28060703907</item>
    </izvorni_sadrzaj>
    <derivirana_varijabla naziv="DomainObject.Predmet.StrankaListFormatedOIB_1">
      <item>Ivanka Jakopović, OIB 28060703907</item>
    </derivirana_varijabla>
  </DomainObject.Predmet.StrankaListFormatedOIB>
  <DomainObject.Predmet.StrankaListFormatedWithAdress>
    <izvorni_sadrzaj>
      <item>Ivanka Jakopović, Žarovnica 89 A, 42250 Žarovnica</item>
    </izvorni_sadrzaj>
    <derivirana_varijabla naziv="DomainObject.Predmet.StrankaListFormatedWithAdress_1">
      <item>Ivanka Jakopović, Žarovnica 89 A, 42250 Žarovnica</item>
    </derivirana_varijabla>
  </DomainObject.Predmet.StrankaListFormatedWithAdress>
  <DomainObject.Predmet.StrankaListFormatedWithAdressOIB>
    <izvorni_sadrzaj>
      <item>Ivanka Jakopović, OIB 28060703907, Žarovnica 89 A, 42250 Žarovnica</item>
    </izvorni_sadrzaj>
    <derivirana_varijabla naziv="DomainObject.Predmet.StrankaListFormatedWithAdressOIB_1">
      <item>Ivanka Jakopović, OIB 28060703907, Žarovnica 89 A, 42250 Žarovnica</item>
    </derivirana_varijabla>
  </DomainObject.Predmet.StrankaListFormatedWithAdressOIB>
  <DomainObject.Predmet.StrankaListNazivFormated>
    <izvorni_sadrzaj>
      <item>Ivanka Jakopović</item>
    </izvorni_sadrzaj>
    <derivirana_varijabla naziv="DomainObject.Predmet.StrankaListNazivFormated_1">
      <item>Ivanka Jakopović</item>
    </derivirana_varijabla>
  </DomainObject.Predmet.StrankaListNazivFormated>
  <DomainObject.Predmet.StrankaListNazivFormatedOIB>
    <izvorni_sadrzaj>
      <item>Ivanka Jakopović, OIB 28060703907</item>
    </izvorni_sadrzaj>
    <derivirana_varijabla naziv="DomainObject.Predmet.StrankaListNazivFormatedOIB_1">
      <item>Ivanka Jakopović, OIB 28060703907</item>
    </derivirana_varijabla>
  </DomainObject.Predmet.StrankaListNazivFormatedOIB>
  <DomainObject.Predmet.ProtuStrankaListFormated>
    <izvorni_sadrzaj>
      <item>'AUTO-TREND' Poduzeće za trgovinu automobilima i vanjskotrgovinsko poslovanje, d.o.o.</item>
    </izvorni_sadrzaj>
    <derivirana_varijabla naziv="DomainObject.Predmet.ProtuStrankaListFormated_1">
      <item>'AUTO-TREND' Poduzeće za trgovinu automobilima i vanjskotrgovinsko poslovanje, d.o.o.</item>
    </derivirana_varijabla>
  </DomainObject.Predmet.ProtuStrankaListFormated>
  <DomainObject.Predmet.ProtuStrankaListFormatedOIB>
    <izvorni_sadrzaj>
      <item>'AUTO-TREND' Poduzeće za trgovinu automobilima i vanjskotrgovinsko poslovanje, d.o.o.</item>
    </izvorni_sadrzaj>
    <derivirana_varijabla naziv="DomainObject.Predmet.ProtuStrankaListFormatedOIB_1">
      <item>'AUTO-TREND' Poduzeće za trgovinu automobilima i vanjskotrgovinsko poslovanje, d.o.o.</item>
    </derivirana_varijabla>
  </DomainObject.Predmet.ProtuStrankaListFormatedOIB>
  <DomainObject.Predmet.ProtuStrankaListFormatedWithAdress>
    <izvorni_sadrzaj>
      <item>'AUTO-TREND' Poduzeće za trgovinu automobilima i vanjskotrgovinsko poslovanje, d.o.o., Žarovnica bb, p. 42250 Lepoglava, 42250 Žarovnica</item>
    </izvorni_sadrzaj>
    <derivirana_varijabla naziv="DomainObject.Predmet.ProtuStrankaListFormatedWithAdress_1">
      <item>'AUTO-TREND' Poduzeće za trgovinu automobilima i vanjskotrgovinsko poslovanje, d.o.o., Žarovnica bb, p. 42250 Lepoglava, 42250 Žarovnica</item>
    </derivirana_varijabla>
  </DomainObject.Predmet.ProtuStrankaListFormatedWithAdress>
  <DomainObject.Predmet.ProtuStrankaListFormatedWithAdressOIB>
    <izvorni_sadrzaj>
      <item>'AUTO-TREND' Poduzeće za trgovinu automobilima i vanjskotrgovinsko poslovanje, d.o.o., Žarovnica bb, p. 42250 Lepoglava, 42250 Žarovnica</item>
    </izvorni_sadrzaj>
    <derivirana_varijabla naziv="DomainObject.Predmet.ProtuStrankaListFormatedWithAdressOIB_1">
      <item>'AUTO-TREND' Poduzeće za trgovinu automobilima i vanjskotrgovinsko poslovanje, d.o.o., Žarovnica bb, p. 42250 Lepoglava, 42250 Žarovnica</item>
    </derivirana_varijabla>
  </DomainObject.Predmet.ProtuStrankaListFormatedWithAdressOIB>
  <DomainObject.Predmet.ProtuStrankaListNazivFormated>
    <izvorni_sadrzaj>
      <item>'AUTO-TREND' Poduzeće za trgovinu automobilima i vanjskotrgovinsko poslovanje, d.o.o.</item>
    </izvorni_sadrzaj>
    <derivirana_varijabla naziv="DomainObject.Predmet.ProtuStrankaListNazivFormated_1">
      <item>'AUTO-TREND' Poduzeće za trgovinu automobilima i vanjskotrgovinsko poslovanje, d.o.o.</item>
    </derivirana_varijabla>
  </DomainObject.Predmet.ProtuStrankaListNazivFormated>
  <DomainObject.Predmet.ProtuStrankaListNazivFormatedOIB>
    <izvorni_sadrzaj>
      <item>'AUTO-TREND' Poduzeće za trgovinu automobilima i vanjskotrgovinsko poslovanje, d.o.o.</item>
    </izvorni_sadrzaj>
    <derivirana_varijabla naziv="DomainObject.Predmet.ProtuStrankaListNazivFormatedOIB_1">
      <item>'AUTO-TREND' Poduzeće za trgovinu automobilima i vanjskotrgovinsko poslovanje, d.o.o.</item>
    </derivirana_varijabla>
  </DomainObject.Predmet.ProtuStrankaListNazivFormatedOIB>
  <DomainObject.Predmet.OstaliListFormated>
    <izvorni_sadrzaj>
      <item>Stanko Makar</item>
      <item>Županijsko državno odvjetništvo u Varaždinu</item>
      <item>Sudski registar</item>
    </izvorni_sadrzaj>
    <derivirana_varijabla naziv="DomainObject.Predmet.OstaliListFormated_1">
      <item>Stanko Makar</item>
      <item>Županijsko državno odvjetništvo u Varaždinu</item>
      <item>Sudski registar</item>
    </derivirana_varijabla>
  </DomainObject.Predmet.OstaliListFormated>
  <DomainObject.Predmet.OstaliListFormatedOIB>
    <izvorni_sadrzaj>
      <item>Stanko Makar, OIB 49218337993</item>
      <item>Županijsko državno odvjetništvo u Varaždinu</item>
      <item>Sudski registar</item>
    </izvorni_sadrzaj>
    <derivirana_varijabla naziv="DomainObject.Predmet.OstaliListFormatedOIB_1">
      <item>Stanko Makar, OIB 49218337993</item>
      <item>Županijsko državno odvjetništvo u Varaždinu</item>
      <item>Sudski registar</item>
    </derivirana_varijabla>
  </DomainObject.Predmet.OstaliListFormatedOIB>
  <DomainObject.Predmet.OstaliListFormatedWithAdress>
    <izvorni_sadrzaj>
      <item>Stanko Makar, Petra Zrinskog 3, 42230 Ludbreg</item>
      <item>Županijsko državno odvjetništvo u Varaždinu</item>
      <item>Sudski registar</item>
    </izvorni_sadrzaj>
    <derivirana_varijabla naziv="DomainObject.Predmet.OstaliListFormatedWithAdress_1">
      <item>Stanko Makar, Petra Zrinskog 3, 42230 Ludbreg</item>
      <item>Županijsko državno odvjetništvo u Varaždinu</item>
      <item>Sudski registar</item>
    </derivirana_varijabla>
  </DomainObject.Predmet.OstaliListFormatedWithAdress>
  <DomainObject.Predmet.OstaliListFormatedWithAdressOIB>
    <izvorni_sadrzaj>
      <item>Stanko Makar, OIB 49218337993, Petra Zrinskog 3, 42230 Ludbreg</item>
      <item>Županijsko državno odvjetništvo u Varaždinu</item>
      <item>Sudski registar</item>
    </izvorni_sadrzaj>
    <derivirana_varijabla naziv="DomainObject.Predmet.OstaliListFormatedWithAdressOIB_1">
      <item>Stanko Makar, OIB 49218337993, Petra Zrinskog 3, 42230 Ludbreg</item>
      <item>Županijsko državno odvjetništvo u Varaždinu</item>
      <item>Sudski registar</item>
    </derivirana_varijabla>
  </DomainObject.Predmet.OstaliListFormatedWithAdressOIB>
  <DomainObject.Predmet.OstaliListNazivFormated>
    <izvorni_sadrzaj>
      <item>Stanko Makar</item>
      <item>Županijsko državno odvjetništvo u Varaždinu</item>
      <item>Sudski registar</item>
    </izvorni_sadrzaj>
    <derivirana_varijabla naziv="DomainObject.Predmet.OstaliListNazivFormated_1">
      <item>Stanko Makar</item>
      <item>Županijsko državno odvjetništvo u Varaždinu</item>
      <item>Sudski registar</item>
    </derivirana_varijabla>
  </DomainObject.Predmet.OstaliListNazivFormated>
  <DomainObject.Predmet.OstaliListNazivFormatedOIB>
    <izvorni_sadrzaj>
      <item>Stanko Makar, OIB 49218337993</item>
      <item>Županijsko državno odvjetništvo u Varaždinu</item>
      <item>Sudski registar</item>
    </izvorni_sadrzaj>
    <derivirana_varijabla naziv="DomainObject.Predmet.OstaliListNazivFormatedOIB_1">
      <item>Stanko Makar, OIB 49218337993</item>
      <item>Županijsko državno odvjetništvo u Varaždinu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Jakopović</izvorni_sadrzaj>
    <derivirana_varijabla naziv="DomainObject.Predmet.StrankaIDrugi_1">Ivanka Jakopović</derivirana_varijabla>
  </DomainObject.Predmet.StrankaIDrugi>
  <DomainObject.Predmet.ProtustrankaIDrugi>
    <izvorni_sadrzaj>'AUTO-TREND' Poduzeće za trgovinu automobilima i vanjskotrgovinsko poslovanje, d.o.o.</izvorni_sadrzaj>
    <derivirana_varijabla naziv="DomainObject.Predmet.ProtustrankaIDrugi_1">'AUTO-TREND' Poduzeće za trgovinu automobilima i vanjskotrgovinsko poslovanje, d.o.o.</derivirana_varijabla>
  </DomainObject.Predmet.ProtustrankaIDrugi>
  <DomainObject.Predmet.StrankaIDrugiAdressOIB>
    <izvorni_sadrzaj>Ivanka Jakopović, OIB 28060703907, Žarovnica 89 A, 42250 Žarovnica</izvorni_sadrzaj>
    <derivirana_varijabla naziv="DomainObject.Predmet.StrankaIDrugiAdressOIB_1">Ivanka Jakopović, OIB 28060703907, Žarovnica 89 A, 42250 Žarovnica</derivirana_varijabla>
  </DomainObject.Predmet.StrankaIDrugiAdressOIB>
  <DomainObject.Predmet.ProtustrankaIDrugiAdressOIB>
    <izvorni_sadrzaj>'AUTO-TREND' Poduzeće za trgovinu automobilima i vanjskotrgovinsko poslovanje, d.o.o., Žarovnica bb, p. 42250 Lepoglava, 42250 Žarovnica</izvorni_sadrzaj>
    <derivirana_varijabla naziv="DomainObject.Predmet.ProtustrankaIDrugiAdressOIB_1">'AUTO-TREND' Poduzeće za trgovinu automobilima i vanjskotrgovinsko poslovanje, d.o.o., Žarovnica bb, p. 42250 Lepoglava,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Jakopović</item>
      <item>'AUTO-TREND' Poduzeće za trgovinu automobilima i vanjskotrgovinsko poslovanje, d.o.o.</item>
      <item>Stanko Makar</item>
      <item>Županijsko državno odvjetništvo u Varaždinu</item>
      <item>Sudski registar</item>
    </izvorni_sadrzaj>
    <derivirana_varijabla naziv="DomainObject.Predmet.SudioniciListNaziv_1">
      <item>Ivanka Jakopović</item>
      <item>'AUTO-TREND' Poduzeće za trgovinu automobilima i vanjskotrgovinsko poslovanje, d.o.o.</item>
      <item>Stanko Makar</item>
      <item>Županijsko državno odvjetništvo u Varaždinu</item>
      <item>Sudski registar</item>
    </derivirana_varijabla>
  </DomainObject.Predmet.SudioniciListNaziv>
  <DomainObject.Predmet.SudioniciListAdressOIB>
    <izvorni_sadrzaj>
      <item>Ivanka Jakopović, OIB 28060703907, Žarovnica 89 A,42250 Žarovnica</item>
      <item>'AUTO-TREND' Poduzeće za trgovinu automobilima i vanjskotrgovinsko poslovanje, d.o.o., Žarovnica bb, p. 42250 Lepoglava,42250 Žarovnica</item>
      <item>Stanko Makar, OIB 49218337993, Petra Zrinskog 3,42230 Ludbreg</item>
      <item>Županijsko državno odvjetništvo u Varaždinu</item>
      <item>Sudski registar</item>
    </izvorni_sadrzaj>
    <derivirana_varijabla naziv="DomainObject.Predmet.SudioniciListAdressOIB_1">
      <item>Ivanka Jakopović, OIB 28060703907, Žarovnica 89 A,42250 Žarovnica</item>
      <item>'AUTO-TREND' Poduzeće za trgovinu automobilima i vanjskotrgovinsko poslovanje, d.o.o., Žarovnica bb, p. 42250 Lepoglava,42250 Žarovnica</item>
      <item>Stanko Makar, OIB 49218337993, Petra Zrinskog 3,42230 Ludbreg</item>
      <item>Županijsko državno odvjetništvo u Varaždinu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28060703907</item>
      <item>, OIB null</item>
      <item>, OIB 49218337993</item>
      <item>, OIB null</item>
      <item>, OIB null</item>
    </izvorni_sadrzaj>
    <derivirana_varijabla naziv="DomainObject.Predmet.SudioniciListNazivOIB_1">
      <item>, OIB 28060703907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4006D-150B-4A21-BC7A-6154CC43F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547</properties:Words>
  <properties:Characters>3065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2016-01-08T10:45:00Z</dcterms:created>
  <dc:creator>Maja Valušnig</dc:creator>
  <cp:lastModifiedBy>Nevenka Vuković</cp:lastModifiedBy>
  <cp:lastPrinted>2016-01-08T10:48:00Z</cp:lastPrinted>
  <dcterms:modified xmlns:xsi="http://www.w3.org/2001/XMLSchema-instance" xsi:type="dcterms:W3CDTF">2016-01-08T10:50:00Z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