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555b" w14:paraId="775555b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F73EBF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C17C9" w:rsidRPr="00EF4F3B">
        <w:rPr>
          <w:sz w:val="24"/>
          <w:szCs w:val="24"/>
          <w:lang w:eastAsia="en-US"/>
        </w:rPr>
        <w:t>MATUTINUS jednostavno društvo s ograničenom odgovornošću za</w:t>
      </w:r>
      <w:r w:rsidR="006C17C9">
        <w:rPr>
          <w:sz w:val="24"/>
          <w:szCs w:val="24"/>
          <w:lang w:eastAsia="en-US"/>
        </w:rPr>
        <w:t xml:space="preserve"> </w:t>
      </w:r>
      <w:r w:rsidR="006C17C9" w:rsidRPr="00EF4F3B">
        <w:rPr>
          <w:sz w:val="24"/>
          <w:szCs w:val="24"/>
          <w:lang w:eastAsia="en-US"/>
        </w:rPr>
        <w:t>usluge i trgovinu Rijeka, Slavka Krautzeka 84 ( MBS 040298289 – OIB 13312034631 )</w:t>
      </w:r>
      <w:r w:rsidR="007201F7" w:rsidRPr="002762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612C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6C17C9">
        <w:rPr>
          <w:color w:val="000000"/>
          <w:sz w:val="24"/>
          <w:szCs w:val="24"/>
        </w:rPr>
        <w:t>1.749,56</w:t>
      </w:r>
      <w:r w:rsidR="004460B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1612C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8176A4">
        <w:rPr>
          <w:color w:val="000000"/>
          <w:sz w:val="24"/>
          <w:szCs w:val="24"/>
        </w:rPr>
        <w:t>3</w:t>
      </w:r>
      <w:r w:rsidR="006C17C9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1612CA">
        <w:rPr>
          <w:color w:val="000000"/>
          <w:sz w:val="24"/>
          <w:szCs w:val="24"/>
        </w:rPr>
        <w:t>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8176A4">
        <w:rPr>
          <w:color w:val="000000"/>
          <w:sz w:val="24"/>
          <w:szCs w:val="24"/>
        </w:rPr>
        <w:t>3</w:t>
      </w:r>
      <w:r w:rsidR="006C17C9">
        <w:rPr>
          <w:color w:val="000000"/>
          <w:sz w:val="24"/>
          <w:szCs w:val="24"/>
        </w:rPr>
        <w:t>8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49F" w:rsidP="00FF2B80" w:rsidR="00A3449F">
      <w:pPr>
        <w:spacing w:lineRule="auto" w:line="240" w:after="0"/>
      </w:pPr>
      <w:r>
        <w:separator/>
      </w:r>
    </w:p>
  </w:endnote>
  <w:endnote w:id="0" w:type="continuationSeparator">
    <w:p w:rsidRDefault="00A3449F" w:rsidP="00FF2B80" w:rsidR="00A344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49F" w:rsidP="00FF2B80" w:rsidR="00A3449F">
      <w:pPr>
        <w:spacing w:lineRule="auto" w:line="240" w:after="0"/>
      </w:pPr>
      <w:r>
        <w:separator/>
      </w:r>
    </w:p>
  </w:footnote>
  <w:footnote w:id="0" w:type="continuationSeparator">
    <w:p w:rsidRDefault="00A3449F" w:rsidP="00FF2B80" w:rsidR="00A344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8176A4">
      <w:rPr>
        <w:sz w:val="24"/>
        <w:szCs w:val="24"/>
      </w:rPr>
      <w:t>3</w:t>
    </w:r>
    <w:r w:rsidR="006C17C9">
      <w:rPr>
        <w:sz w:val="24"/>
        <w:szCs w:val="24"/>
      </w:rPr>
      <w:t>8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A3449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2CA"/>
    <w:rsid w:val="0016199E"/>
    <w:rsid w:val="00163F12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60BE"/>
    <w:rsid w:val="00454CC3"/>
    <w:rsid w:val="0047385F"/>
    <w:rsid w:val="00474213"/>
    <w:rsid w:val="004A2CCA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3D9A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201F7"/>
    <w:rsid w:val="00721B72"/>
    <w:rsid w:val="00725176"/>
    <w:rsid w:val="00726C68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176A4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3449F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27936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6DB5"/>
    <w:rsid w:val="00CB0A06"/>
    <w:rsid w:val="00CB4076"/>
    <w:rsid w:val="00CB4A81"/>
    <w:rsid w:val="00CC4C35"/>
    <w:rsid w:val="00CD0CF8"/>
    <w:rsid w:val="00D12880"/>
    <w:rsid w:val="00D17CB5"/>
    <w:rsid w:val="00D2600F"/>
    <w:rsid w:val="00D270B7"/>
    <w:rsid w:val="00D33FE5"/>
    <w:rsid w:val="00D408B5"/>
    <w:rsid w:val="00D4155E"/>
    <w:rsid w:val="00D506D5"/>
    <w:rsid w:val="00D542B1"/>
    <w:rsid w:val="00D5724A"/>
    <w:rsid w:val="00D71215"/>
    <w:rsid w:val="00D71950"/>
    <w:rsid w:val="00D772E2"/>
    <w:rsid w:val="00DC06CE"/>
    <w:rsid w:val="00DC22F5"/>
    <w:rsid w:val="00DE0974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70AB"/>
    <w:rsid w:val="00E6257A"/>
    <w:rsid w:val="00EA21E0"/>
    <w:rsid w:val="00EA5034"/>
    <w:rsid w:val="00EB3826"/>
    <w:rsid w:val="00EC3D9E"/>
    <w:rsid w:val="00EC4A9A"/>
    <w:rsid w:val="00EC556A"/>
    <w:rsid w:val="00EE20BB"/>
    <w:rsid w:val="00EF0C60"/>
    <w:rsid w:val="00EF55F9"/>
    <w:rsid w:val="00F11110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2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72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2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2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2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2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72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2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2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2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MATUTINUS j.d.o.o.</izvorni_sadrzaj>
    <derivirana_varijabla naziv="DomainObject.Predmet.ProtustrankaFormated_1">  MATUTINUS j.d.o.o.</derivirana_varijabla>
  </DomainObject.Predmet.ProtustrankaFormated>
  <DomainObject.Predmet.ProtustrankaFormatedOIB>
    <izvorni_sadrzaj>  MATUTINUS j.d.o.o., OIB 13312034631</izvorni_sadrzaj>
    <derivirana_varijabla naziv="DomainObject.Predmet.ProtustrankaFormatedOIB_1">  MATUTINUS j.d.o.o., OIB 13312034631</derivirana_varijabla>
  </DomainObject.Predmet.ProtustrankaFormatedOIB>
  <DomainObject.Predmet.ProtustrankaFormatedWithAdress>
    <izvorni_sadrzaj> MATUTINUS j.d.o.o., Slavka Krautzeka 84, 51000 Rijeka</izvorni_sadrzaj>
    <derivirana_varijabla naziv="DomainObject.Predmet.ProtustrankaFormatedWithAdress_1"> MATUTINUS j.d.o.o., Slavka Krautzeka 84, 51000 Rijeka</derivirana_varijabla>
  </DomainObject.Predmet.ProtustrankaFormatedWithAdress>
  <DomainObject.Predmet.ProtustrankaFormatedWithAdressOIB>
    <izvorni_sadrzaj> MATUTINUS j.d.o.o., OIB 13312034631, Slavka Krautzeka 84, 51000 Rijeka</izvorni_sadrzaj>
    <derivirana_varijabla naziv="DomainObject.Predmet.ProtustrankaFormatedWithAdressOIB_1"> MATUTINUS j.d.o.o., OIB 13312034631, Slavka Krautzeka 84, 51000 Rijeka</derivirana_varijabla>
  </DomainObject.Predmet.ProtustrankaFormatedWithAdressOIB>
  <DomainObject.Predmet.ProtustrankaWithAdress>
    <izvorni_sadrzaj>MATUTINUS j.d.o.o. Slavka Krautzeka 84, 51000 Rijeka</izvorni_sadrzaj>
    <derivirana_varijabla naziv="DomainObject.Predmet.ProtustrankaWithAdress_1">MATUTINUS j.d.o.o. Slavka Krautzeka 84, 51000 Rijeka</derivirana_varijabla>
  </DomainObject.Predmet.ProtustrankaWithAdress>
  <DomainObject.Predmet.ProtustrankaWithAdressOIB>
    <izvorni_sadrzaj>MATUTINUS j.d.o.o., OIB 13312034631, Slavka Krautzeka 84, 51000 Rijeka</izvorni_sadrzaj>
    <derivirana_varijabla naziv="DomainObject.Predmet.ProtustrankaWithAdressOIB_1">MATUTINUS j.d.o.o., OIB 13312034631, Slavka Krautzeka 84, 51000 Rijeka</derivirana_varijabla>
  </DomainObject.Predmet.ProtustrankaWithAdressOIB>
  <DomainObject.Predmet.ProtustrankaNazivFormated>
    <izvorni_sadrzaj>MATUTINUS j.d.o.o.</izvorni_sadrzaj>
    <derivirana_varijabla naziv="DomainObject.Predmet.ProtustrankaNazivFormated_1">MATUTINUS j.d.o.o.</derivirana_varijabla>
  </DomainObject.Predmet.ProtustrankaNazivFormated>
  <DomainObject.Predmet.ProtustrankaNazivFormatedOIB>
    <izvorni_sadrzaj>MATUTINUS j.d.o.o., OIB 13312034631</izvorni_sadrzaj>
    <derivirana_varijabla naziv="DomainObject.Predmet.ProtustrankaNazivFormatedOIB_1">MATUTINUS j.d.o.o., OIB 13312034631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MATUTINUS j.d.o.o.</item>
    </izvorni_sadrzaj>
    <derivirana_varijabla naziv="DomainObject.Predmet.ProtuStrankaListFormated_1">
      <item>MATUTINUS j.d.o.o.</item>
    </derivirana_varijabla>
  </DomainObject.Predmet.ProtuStrankaListFormated>
  <DomainObject.Predmet.ProtuStrankaListFormatedOIB>
    <izvorni_sadrzaj>
      <item>MATUTINUS j.d.o.o., OIB 13312034631</item>
    </izvorni_sadrzaj>
    <derivirana_varijabla naziv="DomainObject.Predmet.ProtuStrankaListFormatedOIB_1">
      <item>MATUTINUS j.d.o.o., OIB 13312034631</item>
    </derivirana_varijabla>
  </DomainObject.Predmet.ProtuStrankaListFormatedOIB>
  <DomainObject.Predmet.ProtuStrankaListFormatedWithAdress>
    <izvorni_sadrzaj>
      <item>MATUTINUS j.d.o.o., Slavka Krautzeka 84, 51000 Rijeka</item>
    </izvorni_sadrzaj>
    <derivirana_varijabla naziv="DomainObject.Predmet.ProtuStrankaListFormatedWithAdress_1">
      <item>MATUTINUS j.d.o.o., Slavka Krautzeka 84, 51000 Rijeka</item>
    </derivirana_varijabla>
  </DomainObject.Predmet.ProtuStrankaListFormatedWithAdress>
  <DomainObject.Predmet.ProtuStrankaListFormatedWithAdressOIB>
    <izvorni_sadrzaj>
      <item>MATUTINUS j.d.o.o., OIB 13312034631, Slavka Krautzeka 84, 51000 Rijeka</item>
    </izvorni_sadrzaj>
    <derivirana_varijabla naziv="DomainObject.Predmet.ProtuStrankaListFormatedWithAdressOIB_1">
      <item>MATUTINUS j.d.o.o., OIB 13312034631, Slavka Krautzeka 84, 51000 Rijeka</item>
    </derivirana_varijabla>
  </DomainObject.Predmet.ProtuStrankaListFormatedWithAdressOIB>
  <DomainObject.Predmet.ProtuStrankaListNazivFormated>
    <izvorni_sadrzaj>
      <item>MATUTINUS j.d.o.o.</item>
    </izvorni_sadrzaj>
    <derivirana_varijabla naziv="DomainObject.Predmet.ProtuStrankaListNazivFormated_1">
      <item>MATUTINUS j.d.o.o.</item>
    </derivirana_varijabla>
  </DomainObject.Predmet.ProtuStrankaListNazivFormated>
  <DomainObject.Predmet.ProtuStrankaListNazivFormatedOIB>
    <izvorni_sadrzaj>
      <item>MATUTINUS j.d.o.o., OIB 13312034631</item>
    </izvorni_sadrzaj>
    <derivirana_varijabla naziv="DomainObject.Predmet.ProtuStrankaListNazivFormatedOIB_1">
      <item>MATUTINUS j.d.o.o., OIB 13312034631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MATUTINUS j.d.o.o.</izvorni_sadrzaj>
    <derivirana_varijabla naziv="DomainObject.Predmet.ProtustrankaIDrugi_1">MATUTINUS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MATUTINUS j.d.o.o., OIB 13312034631, Slavka Krautzeka 84, 51000 Rijeka</izvorni_sadrzaj>
    <derivirana_varijabla naziv="DomainObject.Predmet.ProtustrankaIDrugiAdressOIB_1">MATUTINUS j.d.o.o., OIB 13312034631, Slavka Krautzeka 84,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MATUTINUS j.d.o.o.</item>
    </izvorni_sadrzaj>
    <derivirana_varijabla naziv="DomainObject.Predmet.SudioniciListNaziv_1">
      <item>FINA Rijeka</item>
      <item>MATUTINUS j.d.o.o.</item>
    </derivirana_varijabla>
  </DomainObject.Predmet.SudioniciListNaziv>
  <DomainObject.Predmet.SudioniciListAdressOIB>
    <izvorni_sadrzaj>
      <item>FINA Rijeka, OIB 85821130368, Frana Kurelca 8,51000 Rijeka</item>
      <item>MATUTINUS j.d.o.o., OIB 13312034631, Slavka Krautzeka 84,51000 Rijeka</item>
    </izvorni_sadrzaj>
    <derivirana_varijabla naziv="DomainObject.Predmet.SudioniciListAdressOIB_1">
      <item>FINA Rijeka, OIB 85821130368, Frana Kurelca 8,51000 Rijeka</item>
      <item>MATUTINUS j.d.o.o., OIB 13312034631, Slavka Krautzeka 84,51000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13312034631</item>
    </izvorni_sadrzaj>
    <derivirana_varijabla naziv="DomainObject.Predmet.SudioniciListNazivOIB_1">
      <item>, OIB 85821130368</item>
      <item>, OIB 13312034631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0E747-6F01-4120-8B0A-D82EC1163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2016-02-25T08:52:00Z</dcterms:created>
  <dc:creator>Vera Jelenović</dc:creator>
  <cp:lastModifiedBy>Sonja Krapić</cp:lastModifiedBy>
  <dcterms:modified xmlns:xsi="http://www.w3.org/2001/XMLSchema-instance" xsi:type="dcterms:W3CDTF">2016-02-25T09:15:00Z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