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53ef8" w14:paraId="1653ef8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E751D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</w:t>
      </w:r>
      <w:r w:rsidR="00072863">
        <w:t>8220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E751D2" w:rsidRPr="00E751D2">
        <w:t xml:space="preserve"> </w:t>
      </w:r>
      <w:r w:rsidR="00072863">
        <w:t>NAJ POD d.o.o.</w:t>
      </w:r>
      <w:r w:rsidR="00E751D2">
        <w:t>,</w:t>
      </w:r>
      <w:r w:rsidR="00072863">
        <w:t xml:space="preserve"> OIB: 70323233791, </w:t>
      </w:r>
      <w:r w:rsidR="00E751D2">
        <w:t xml:space="preserve"> MBS: </w:t>
      </w:r>
      <w:r w:rsidR="00072863" w:rsidRPr="00072863">
        <w:t>080727313</w:t>
      </w:r>
      <w:r w:rsidR="00072863">
        <w:t>, 49217 Vrtn</w:t>
      </w:r>
      <w:r w:rsidR="00B91896">
        <w:t>ja</w:t>
      </w:r>
      <w:r w:rsidR="00072863">
        <w:t xml:space="preserve">kovec, Vrtnjakovec 16, </w:t>
      </w:r>
      <w:r w:rsidR="007C052C">
        <w:t xml:space="preserve">dana </w:t>
      </w:r>
      <w:r w:rsidR="00FC4DDF">
        <w:t>16</w:t>
      </w:r>
      <w:r w:rsidR="00254CEC" w:rsidRPr="00254CEC">
        <w:t>. prosinca 2015.</w:t>
      </w:r>
      <w:r w:rsidR="00B91896">
        <w:t xml:space="preserve"> </w:t>
      </w:r>
      <w:r w:rsidR="00254CEC" w:rsidRPr="00254CEC">
        <w:t>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747695" w:rsidRPr="00747695">
        <w:t xml:space="preserve"> </w:t>
      </w:r>
      <w:r w:rsidR="00B91896">
        <w:t xml:space="preserve">NAJ POD d.o.o., OIB: 70323233791,  MBS: </w:t>
      </w:r>
      <w:r w:rsidR="00B91896" w:rsidRPr="00072863">
        <w:t>080727313</w:t>
      </w:r>
      <w:r w:rsidR="00B91896">
        <w:t>, 49217 Vrtnjakovec, Vrtnjakovec 16</w:t>
      </w:r>
      <w:r w:rsidR="00E751D2" w:rsidRPr="00E751D2">
        <w:t xml:space="preserve"> 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FC4DDF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C4DDF">
        <w:t xml:space="preserve"> </w:t>
      </w:r>
      <w:r w:rsidR="00B91896">
        <w:t xml:space="preserve">NAJ POD d.o.o., OIB: 70323233791,  MBS: </w:t>
      </w:r>
      <w:r w:rsidR="00B91896" w:rsidRPr="00072863">
        <w:t>080727313</w:t>
      </w:r>
      <w:r w:rsidR="00B91896">
        <w:t>, 49217 Vrtnjakovec, Vrtnjakovec 16.</w:t>
      </w:r>
      <w:r w:rsidR="00E751D2" w:rsidRPr="00E751D2">
        <w:t xml:space="preserve">  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FC4DDF" w:rsidP="00A167C6" w:rsidR="00EC159D">
      <w:pPr>
        <w:pStyle w:val="Bezproreda"/>
        <w:jc w:val="center"/>
      </w:pPr>
      <w:r>
        <w:t>U Zagrebu, 16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80A71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751D2">
          <w:t>70.St-</w:t>
        </w:r>
        <w:r w:rsidR="00B91896">
          <w:t>8220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72863"/>
    <w:rsid w:val="001027B1"/>
    <w:rsid w:val="00124F0E"/>
    <w:rsid w:val="00254CEC"/>
    <w:rsid w:val="002F4E4F"/>
    <w:rsid w:val="003054CA"/>
    <w:rsid w:val="00345C9C"/>
    <w:rsid w:val="003A1FB9"/>
    <w:rsid w:val="0045323B"/>
    <w:rsid w:val="00561B14"/>
    <w:rsid w:val="006E1039"/>
    <w:rsid w:val="00747695"/>
    <w:rsid w:val="007C052C"/>
    <w:rsid w:val="00836FBC"/>
    <w:rsid w:val="008B29BD"/>
    <w:rsid w:val="0092290B"/>
    <w:rsid w:val="009C1F6F"/>
    <w:rsid w:val="00A167C6"/>
    <w:rsid w:val="00A62139"/>
    <w:rsid w:val="00B91896"/>
    <w:rsid w:val="00B95F85"/>
    <w:rsid w:val="00C40A68"/>
    <w:rsid w:val="00C7440C"/>
    <w:rsid w:val="00D52F94"/>
    <w:rsid w:val="00D574B1"/>
    <w:rsid w:val="00DE2C63"/>
    <w:rsid w:val="00DF43CB"/>
    <w:rsid w:val="00E751D2"/>
    <w:rsid w:val="00E80A71"/>
    <w:rsid w:val="00EC159D"/>
    <w:rsid w:val="00F92056"/>
    <w:rsid w:val="00FC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80A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A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A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A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A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80A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A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0A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A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A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8220</izvorni_sadrzaj>
    <derivirana_varijabla naziv="DomainObject.Predmet.Broj_1">8220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St-8220/2015</izvorni_sadrzaj>
    <derivirana_varijabla naziv="DomainObject.Predmet.OznakaBroj_1">St-8220/2015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NAJ POD d.o.o.</izvorni_sadrzaj>
    <derivirana_varijabla naziv="DomainObject.Predmet.ProtustrankaFormated_1">  NAJ POD d.o.o.</derivirana_varijabla>
  </DomainObject.Predmet.ProtustrankaFormated>
  <DomainObject.Predmet.ProtustrankaFormatedOIB>
    <izvorni_sadrzaj>  NAJ POD d.o.o., OIB 70323233791</izvorni_sadrzaj>
    <derivirana_varijabla naziv="DomainObject.Predmet.ProtustrankaFormatedOIB_1">  NAJ POD d.o.o., OIB 70323233791</derivirana_varijabla>
  </DomainObject.Predmet.ProtustrankaFormatedOIB>
  <DomainObject.Predmet.ProtustrankaFormatedWithAdress>
    <izvorni_sadrzaj> NAJ POD d.o.o., Vrtnjakovec 16, 49217 Vrtnjakovec</izvorni_sadrzaj>
    <derivirana_varijabla naziv="DomainObject.Predmet.ProtustrankaFormatedWithAdress_1"> NAJ POD d.o.o., Vrtnjakovec 16, 49217 Vrtnjakovec</derivirana_varijabla>
  </DomainObject.Predmet.ProtustrankaFormatedWithAdress>
  <DomainObject.Predmet.ProtustrankaFormatedWithAdressOIB>
    <izvorni_sadrzaj> NAJ POD d.o.o., OIB 70323233791, Vrtnjakovec 16, 49217 Vrtnjakovec</izvorni_sadrzaj>
    <derivirana_varijabla naziv="DomainObject.Predmet.ProtustrankaFormatedWithAdressOIB_1"> NAJ POD d.o.o., OIB 70323233791, Vrtnjakovec 16, 49217 Vrtnjakovec</derivirana_varijabla>
  </DomainObject.Predmet.ProtustrankaFormatedWithAdressOIB>
  <DomainObject.Predmet.ProtustrankaWithAdress>
    <izvorni_sadrzaj>NAJ POD d.o.o. Vrtnjakovec 16, 49217 Vrtnjakovec</izvorni_sadrzaj>
    <derivirana_varijabla naziv="DomainObject.Predmet.ProtustrankaWithAdress_1">NAJ POD d.o.o. Vrtnjakovec 16, 49217 Vrtnjakovec</derivirana_varijabla>
  </DomainObject.Predmet.ProtustrankaWithAdress>
  <DomainObject.Predmet.ProtustrankaWithAdressOIB>
    <izvorni_sadrzaj>NAJ POD d.o.o., OIB 70323233791, Vrtnjakovec 16, 49217 Vrtnjakovec</izvorni_sadrzaj>
    <derivirana_varijabla naziv="DomainObject.Predmet.ProtustrankaWithAdressOIB_1">NAJ POD d.o.o., OIB 70323233791, Vrtnjakovec 16, 49217 Vrtnjakovec</derivirana_varijabla>
  </DomainObject.Predmet.ProtustrankaWithAdressOIB>
  <DomainObject.Predmet.ProtustrankaNazivFormated>
    <izvorni_sadrzaj>NAJ POD d.o.o.</izvorni_sadrzaj>
    <derivirana_varijabla naziv="DomainObject.Predmet.ProtustrankaNazivFormated_1">NAJ POD d.o.o.</derivirana_varijabla>
  </DomainObject.Predmet.ProtustrankaNazivFormated>
  <DomainObject.Predmet.ProtustrankaNazivFormatedOIB>
    <izvorni_sadrzaj>NAJ POD d.o.o., OIB 70323233791</izvorni_sadrzaj>
    <derivirana_varijabla naziv="DomainObject.Predmet.ProtustrankaNazivFormatedOIB_1">NAJ POD d.o.o., OIB 70323233791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NAJ POD d.o.o.</item>
    </izvorni_sadrzaj>
    <derivirana_varijabla naziv="DomainObject.Predmet.ProtuStrankaListFormated_1">
      <item>NAJ POD d.o.o.</item>
    </derivirana_varijabla>
  </DomainObject.Predmet.ProtuStrankaListFormated>
  <DomainObject.Predmet.ProtuStrankaListFormatedOIB>
    <izvorni_sadrzaj>
      <item>NAJ POD d.o.o., OIB 70323233791</item>
    </izvorni_sadrzaj>
    <derivirana_varijabla naziv="DomainObject.Predmet.ProtuStrankaListFormatedOIB_1">
      <item>NAJ POD d.o.o., OIB 70323233791</item>
    </derivirana_varijabla>
  </DomainObject.Predmet.ProtuStrankaListFormatedOIB>
  <DomainObject.Predmet.ProtuStrankaListFormatedWithAdress>
    <izvorni_sadrzaj>
      <item>NAJ POD d.o.o., Vrtnjakovec 16, 49217 Vrtnjakovec</item>
    </izvorni_sadrzaj>
    <derivirana_varijabla naziv="DomainObject.Predmet.ProtuStrankaListFormatedWithAdress_1">
      <item>NAJ POD d.o.o., Vrtnjakovec 16, 49217 Vrtnjakovec</item>
    </derivirana_varijabla>
  </DomainObject.Predmet.ProtuStrankaListFormatedWithAdress>
  <DomainObject.Predmet.ProtuStrankaListFormatedWithAdressOIB>
    <izvorni_sadrzaj>
      <item>NAJ POD d.o.o., OIB 70323233791, Vrtnjakovec 16, 49217 Vrtnjakovec</item>
    </izvorni_sadrzaj>
    <derivirana_varijabla naziv="DomainObject.Predmet.ProtuStrankaListFormatedWithAdressOIB_1">
      <item>NAJ POD d.o.o., OIB 70323233791, Vrtnjakovec 16, 49217 Vrtnjakovec</item>
    </derivirana_varijabla>
  </DomainObject.Predmet.ProtuStrankaListFormatedWithAdressOIB>
  <DomainObject.Predmet.ProtuStrankaListNazivFormated>
    <izvorni_sadrzaj>
      <item>NAJ POD d.o.o.</item>
    </izvorni_sadrzaj>
    <derivirana_varijabla naziv="DomainObject.Predmet.ProtuStrankaListNazivFormated_1">
      <item>NAJ POD d.o.o.</item>
    </derivirana_varijabla>
  </DomainObject.Predmet.ProtuStrankaListNazivFormated>
  <DomainObject.Predmet.ProtuStrankaListNazivFormatedOIB>
    <izvorni_sadrzaj>
      <item>NAJ POD d.o.o., OIB 70323233791</item>
    </izvorni_sadrzaj>
    <derivirana_varijabla naziv="DomainObject.Predmet.ProtuStrankaListNazivFormatedOIB_1">
      <item>NAJ POD d.o.o., OIB 70323233791</item>
    </derivirana_varijabla>
  </DomainObject.Predmet.ProtuStrankaListNazivFormatedOIB>
  <DomainObject.Predmet.OstaliListFormated>
    <izvorni_sadrzaj>
      <item>ZDENKO FILIPAJ</item>
    </izvorni_sadrzaj>
    <derivirana_varijabla naziv="DomainObject.Predmet.OstaliListFormated_1">
      <item>ZDENKO FILIPAJ</item>
    </derivirana_varijabla>
  </DomainObject.Predmet.OstaliListFormated>
  <DomainObject.Predmet.OstaliListFormatedOIB>
    <izvorni_sadrzaj>
      <item>ZDENKO FILIPAJ, OIB 56521535709</item>
    </izvorni_sadrzaj>
    <derivirana_varijabla naziv="DomainObject.Predmet.OstaliListFormatedOIB_1">
      <item>ZDENKO FILIPAJ, OIB 56521535709</item>
    </derivirana_varijabla>
  </DomainObject.Predmet.OstaliListFormatedOIB>
  <DomainObject.Predmet.OstaliListFormatedWithAdress>
    <izvorni_sadrzaj>
      <item>ZDENKO FILIPAJ, VRTNJAKOVEC 16, 49217 Vrtnjakovec</item>
    </izvorni_sadrzaj>
    <derivirana_varijabla naziv="DomainObject.Predmet.OstaliListFormatedWithAdress_1">
      <item>ZDENKO FILIPAJ, VRTNJAKOVEC 16, 49217 Vrtnjakovec</item>
    </derivirana_varijabla>
  </DomainObject.Predmet.OstaliListFormatedWithAdress>
  <DomainObject.Predmet.OstaliListFormatedWithAdressOIB>
    <izvorni_sadrzaj>
      <item>ZDENKO FILIPAJ, OIB 56521535709, VRTNJAKOVEC 16, 49217 Vrtnjakovec</item>
    </izvorni_sadrzaj>
    <derivirana_varijabla naziv="DomainObject.Predmet.OstaliListFormatedWithAdressOIB_1">
      <item>ZDENKO FILIPAJ, OIB 56521535709, VRTNJAKOVEC 16, 49217 Vrtnjakovec</item>
    </derivirana_varijabla>
  </DomainObject.Predmet.OstaliListFormatedWithAdressOIB>
  <DomainObject.Predmet.OstaliListNazivFormated>
    <izvorni_sadrzaj>
      <item>ZDENKO FILIPAJ</item>
    </izvorni_sadrzaj>
    <derivirana_varijabla naziv="DomainObject.Predmet.OstaliListNazivFormated_1">
      <item>ZDENKO FILIPAJ</item>
    </derivirana_varijabla>
  </DomainObject.Predmet.OstaliListNazivFormated>
  <DomainObject.Predmet.OstaliListNazivFormatedOIB>
    <izvorni_sadrzaj>
      <item>ZDENKO FILIPAJ, OIB 56521535709</item>
    </izvorni_sadrzaj>
    <derivirana_varijabla naziv="DomainObject.Predmet.OstaliListNazivFormatedOIB_1">
      <item>ZDENKO FILIPAJ, OIB 56521535709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NAJ POD d.o.o.</izvorni_sadrzaj>
    <derivirana_varijabla naziv="DomainObject.Predmet.ProtustrankaIDrugi_1">NAJ POD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NAJ POD d.o.o., OIB 70323233791, Vrtnjakovec 16, 49217 Vrtnjakovec</izvorni_sadrzaj>
    <derivirana_varijabla naziv="DomainObject.Predmet.ProtustrankaIDrugiAdressOIB_1">NAJ POD d.o.o., OIB 70323233791, Vrtnjakovec 16, 49217 Vrtnjakovec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NAJ POD d.o.o.</item>
      <item>ZDENKO FILIPAJ</item>
    </izvorni_sadrzaj>
    <derivirana_varijabla naziv="DomainObject.Predmet.SudioniciListNaziv_1">
      <item>FINA Regionalni centar Zagreb</item>
      <item>NAJ POD d.o.o.</item>
      <item>ZDENKO FILIPAJ</item>
    </derivirana_varijabla>
  </DomainObject.Predmet.SudioniciListNaziv>
  <DomainObject.Predmet.SudioniciListAdressOIB>
    <izvorni_sadrzaj>
      <item>FINA Regionalni centar Zagreb, OIB 85821130368, Trg svibanjskih žrtava 1995. 1,10000 Zagreb</item>
      <item>NAJ POD d.o.o., OIB 70323233791, Vrtnjakovec 16,49217 Vrtnjakovec</item>
      <item>ZDENKO FILIPAJ, OIB 56521535709, VRTNJAKOVEC 16,49217 Vrtnjakovec</item>
    </izvorni_sadrzaj>
    <derivirana_varijabla naziv="DomainObject.Predmet.SudioniciListAdressOIB_1">
      <item>FINA Regionalni centar Zagreb, OIB 85821130368, Trg svibanjskih žrtava 1995. 1,10000 Zagreb</item>
      <item>NAJ POD d.o.o., OIB 70323233791, Vrtnjakovec 16,49217 Vrtnjakovec</item>
      <item>ZDENKO FILIPAJ, OIB 56521535709, VRTNJAKOVEC 16,49217 Vrtnjakovec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70323233791</item>
      <item>, OIB 56521535709</item>
    </izvorni_sadrzaj>
    <derivirana_varijabla naziv="DomainObject.Predmet.SudioniciListNazivOIB_1">
      <item>, OIB 85821130368</item>
      <item>, OIB 70323233791</item>
      <item>, OIB 56521535709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310</properties:Words>
  <properties:Characters>1747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2015-12-21T07:20:00Z</dcterms:created>
  <dc:creator>Maja Jurovicki</dc:creator>
  <cp:lastModifiedBy>Višnja Svečak</cp:lastModifiedBy>
  <cp:lastPrinted>2015-12-16T09:04:00Z</cp:lastPrinted>
  <dcterms:modified xmlns:xsi="http://www.w3.org/2001/XMLSchema-instance" xsi:type="dcterms:W3CDTF">2015-12-21T09:34:00Z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