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813be" w14:paraId="79813be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17420C">
        <w:rPr>
          <w:lang w:val="hr-HR"/>
        </w:rPr>
        <w:t>21</w:t>
      </w:r>
      <w:r w:rsidRPr="00F20BF1">
        <w:rPr>
          <w:lang w:val="hr-HR"/>
        </w:rPr>
        <w:t>/1</w:t>
      </w:r>
      <w:r w:rsidR="00BC0702">
        <w:rPr>
          <w:lang w:val="hr-HR"/>
        </w:rPr>
        <w:t>6</w:t>
      </w:r>
      <w:r w:rsidRPr="00F20BF1">
        <w:rPr>
          <w:lang w:val="hr-HR"/>
        </w:rPr>
        <w:t>-</w:t>
      </w:r>
      <w:r w:rsidR="00AD67CB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</w:t>
      </w:r>
      <w:r w:rsidR="00334DD5">
        <w:t>tečajnog post</w:t>
      </w:r>
      <w:r w:rsidR="004018F3">
        <w:t>u</w:t>
      </w:r>
      <w:r w:rsidR="007C642B">
        <w:t>pka p</w:t>
      </w:r>
      <w:r w:rsidR="0017420C">
        <w:t>rotiv dužnika PANON PLUS</w:t>
      </w:r>
      <w:r w:rsidR="004018F3">
        <w:t xml:space="preserve"> </w:t>
      </w:r>
      <w:r w:rsidR="0017420C">
        <w:t>j.</w:t>
      </w:r>
      <w:r w:rsidR="004018F3">
        <w:t>d.o.o.</w:t>
      </w:r>
      <w:r w:rsidR="00552216">
        <w:t>,</w:t>
      </w:r>
      <w:r w:rsidR="00D07ECC">
        <w:t xml:space="preserve"> OIB:</w:t>
      </w:r>
      <w:r w:rsidR="00B908CA">
        <w:t xml:space="preserve"> </w:t>
      </w:r>
      <w:r w:rsidR="0017420C">
        <w:t>07274692097</w:t>
      </w:r>
      <w:r w:rsidR="00D07ECC">
        <w:t xml:space="preserve"> s</w:t>
      </w:r>
      <w:r w:rsidR="00B71B33">
        <w:t>a sjedišt</w:t>
      </w:r>
      <w:r w:rsidR="0017420C">
        <w:t>em u Trg podravskih heroja 3, 48000 Koprivnica</w:t>
      </w:r>
      <w:r w:rsidR="00247894">
        <w:t>,</w:t>
      </w:r>
      <w:r w:rsidR="00A27B3C">
        <w:t xml:space="preserve"> dana 1</w:t>
      </w:r>
      <w:r w:rsidR="004018F3">
        <w:t>9</w:t>
      </w:r>
      <w:r w:rsidR="00A27B3C">
        <w:t>. siječnja 2016</w:t>
      </w:r>
      <w:r w:rsidR="00920620">
        <w:t>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 dužnika</w:t>
      </w:r>
      <w:r w:rsidR="0017420C" w:rsidRPr="0017420C">
        <w:t xml:space="preserve"> </w:t>
      </w:r>
      <w:r w:rsidR="0017420C">
        <w:t>PANON PLUS j.d.o.o., OIB: 07274692097 sa sjedištem u Trg podravskih heroja 3, 48000 Koprivnica</w:t>
      </w:r>
      <w:r w:rsidR="00552216">
        <w:t>,</w:t>
      </w:r>
      <w:r w:rsidR="002E00D7">
        <w:t xml:space="preserve"> </w:t>
      </w:r>
      <w:r w:rsidR="00B82432">
        <w:t>iznosi</w:t>
      </w:r>
      <w:r w:rsidR="004018F3">
        <w:t xml:space="preserve"> </w:t>
      </w:r>
      <w:r w:rsidR="00694AFF">
        <w:t xml:space="preserve">12.130,99 </w:t>
      </w:r>
      <w:r w:rsidR="005B773A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392389" w:rsidP="008C6ED6" w:rsidR="0020506B">
      <w:pPr>
        <w:jc w:val="both"/>
      </w:pPr>
      <w:r>
        <w:tab/>
        <w:t xml:space="preserve">II/ Poziva se direktor </w:t>
      </w:r>
      <w:r w:rsidR="00A27B3C">
        <w:t xml:space="preserve"> </w:t>
      </w:r>
      <w:r w:rsidR="002E00D7">
        <w:t>dužnika</w:t>
      </w:r>
      <w:r w:rsidR="00694AFF">
        <w:t xml:space="preserve"> Damir Kuzmić iz Donje Dubrave, Brodarska 10, OIB: 05498734619</w:t>
      </w:r>
      <w:r w:rsidR="00BC0702">
        <w:t>,</w:t>
      </w:r>
      <w:r w:rsidR="00FC6F90">
        <w:t xml:space="preserve"> </w:t>
      </w:r>
      <w:r w:rsidR="00E05A30">
        <w:t>da</w:t>
      </w:r>
      <w:r w:rsidR="00247894">
        <w:t xml:space="preserve"> </w:t>
      </w:r>
      <w:r w:rsidR="0020506B"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392389" w:rsidP="008C6ED6" w:rsidR="0020506B">
      <w:pPr>
        <w:jc w:val="both"/>
      </w:pPr>
      <w:r>
        <w:tab/>
        <w:t xml:space="preserve">III/ Upozorava se direktor </w:t>
      </w:r>
      <w:r w:rsidR="0020506B"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17420C">
        <w:rPr>
          <w:lang w:val="hr-HR"/>
        </w:rPr>
        <w:t>Dana 8</w:t>
      </w:r>
      <w:r w:rsidR="004018F3">
        <w:rPr>
          <w:lang w:val="hr-HR"/>
        </w:rPr>
        <w:t>.</w:t>
      </w:r>
      <w:r w:rsidR="00BC0702">
        <w:rPr>
          <w:lang w:val="hr-HR"/>
        </w:rPr>
        <w:t xml:space="preserve"> siječnja 2016</w:t>
      </w:r>
      <w:r>
        <w:rPr>
          <w:lang w:val="hr-HR"/>
        </w:rPr>
        <w:t>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Podružnica Varaždin</w:t>
      </w:r>
      <w:r w:rsidR="003A55C9">
        <w:rPr>
          <w:lang w:val="hr-HR"/>
        </w:rPr>
        <w:t xml:space="preserve"> podnio je prijedlog </w:t>
      </w:r>
      <w:r>
        <w:rPr>
          <w:lang w:val="hr-HR"/>
        </w:rPr>
        <w:t>za otvaranje stečajnog postupka nad dužnikom</w:t>
      </w:r>
      <w:r w:rsidR="00B462F7" w:rsidRPr="00B462F7">
        <w:t xml:space="preserve"> </w:t>
      </w:r>
      <w:r w:rsidR="0017420C">
        <w:t xml:space="preserve">PANON PLUS j.d.o.o., OIB: 07274692097 sa sjedištem u Trg podravskih heroja 3, 48000 Koprivnica </w:t>
      </w:r>
      <w:r>
        <w:t>navodeći da du</w:t>
      </w:r>
      <w:r w:rsidR="00B82432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17420C">
        <w:t xml:space="preserve"> 12.130,99</w:t>
      </w:r>
      <w:r w:rsidR="004018F3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A27B3C">
        <w:rPr>
          <w:lang w:val="hr-HR"/>
        </w:rPr>
        <w:t>1</w:t>
      </w:r>
      <w:r w:rsidR="004018F3">
        <w:rPr>
          <w:lang w:val="hr-HR"/>
        </w:rPr>
        <w:t>9</w:t>
      </w:r>
      <w:r w:rsidR="002E00D7">
        <w:rPr>
          <w:lang w:val="hr-HR"/>
        </w:rPr>
        <w:t>.</w:t>
      </w:r>
      <w:r w:rsidR="00A27B3C">
        <w:rPr>
          <w:lang w:val="hr-HR"/>
        </w:rPr>
        <w:t xml:space="preserve"> siječnja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92167C" w:rsidR="0092167C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>
      <w:pPr>
        <w:outlineLvl w:val="0"/>
      </w:pPr>
      <w:r>
        <w:t>- e-Oglasna ploča suda</w:t>
      </w:r>
    </w:p>
    <w:p w:rsidRDefault="0092167C" w:rsidP="005B010B" w:rsidR="0092167C" w:rsidRPr="0092167C">
      <w:pPr>
        <w:outlineLvl w:val="0"/>
      </w:pPr>
    </w:p>
    <w:sectPr w:rsidSect="00694AFF" w:rsidR="0092167C" w:rsidRPr="0092167C">
      <w:headerReference w:type="default" r:id="rId10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4574" w:rsidP="007F64E0" w:rsidR="00804574">
      <w:r>
        <w:separator/>
      </w:r>
    </w:p>
  </w:endnote>
  <w:endnote w:id="0" w:type="continuationSeparator">
    <w:p w:rsidRDefault="00804574" w:rsidP="007F64E0" w:rsidR="00804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4574" w:rsidP="007F64E0" w:rsidR="00804574">
      <w:r>
        <w:separator/>
      </w:r>
    </w:p>
  </w:footnote>
  <w:footnote w:id="0" w:type="continuationSeparator">
    <w:p w:rsidRDefault="00804574" w:rsidP="007F64E0" w:rsidR="00804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17420C">
      <w:rPr>
        <w:lang w:val="hr-HR"/>
      </w:rPr>
      <w:t>21</w:t>
    </w:r>
    <w:r w:rsidRPr="00F20BF1">
      <w:rPr>
        <w:lang w:val="hr-HR"/>
      </w:rPr>
      <w:t>/1</w:t>
    </w:r>
    <w:r w:rsidR="00BC0702">
      <w:rPr>
        <w:lang w:val="hr-HR"/>
      </w:rPr>
      <w:t>6</w:t>
    </w:r>
    <w:r w:rsidRPr="00F20BF1">
      <w:rPr>
        <w:lang w:val="hr-HR"/>
      </w:rPr>
      <w:t>-</w:t>
    </w:r>
    <w:r w:rsidR="006B1282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7041A" w:rsidRPr="00F7041A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193D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14AB"/>
    <w:rsid w:val="00074188"/>
    <w:rsid w:val="00075B97"/>
    <w:rsid w:val="00080232"/>
    <w:rsid w:val="00085FFE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19FC"/>
    <w:rsid w:val="0013334B"/>
    <w:rsid w:val="00134293"/>
    <w:rsid w:val="00135007"/>
    <w:rsid w:val="00144B03"/>
    <w:rsid w:val="00161581"/>
    <w:rsid w:val="00162E68"/>
    <w:rsid w:val="00166852"/>
    <w:rsid w:val="0017420C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31BD"/>
    <w:rsid w:val="001E50A7"/>
    <w:rsid w:val="001E5159"/>
    <w:rsid w:val="001F29A5"/>
    <w:rsid w:val="001F3DEA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3536"/>
    <w:rsid w:val="002B52F0"/>
    <w:rsid w:val="002B6FA1"/>
    <w:rsid w:val="002C0DF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17D6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34DD5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2389"/>
    <w:rsid w:val="0039330F"/>
    <w:rsid w:val="0039609C"/>
    <w:rsid w:val="003A526C"/>
    <w:rsid w:val="003A55C9"/>
    <w:rsid w:val="003B1563"/>
    <w:rsid w:val="003B18C6"/>
    <w:rsid w:val="003B40B6"/>
    <w:rsid w:val="003B4DBA"/>
    <w:rsid w:val="003B5FC9"/>
    <w:rsid w:val="003D181B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18F3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5B9C"/>
    <w:rsid w:val="004E1BDB"/>
    <w:rsid w:val="004E376A"/>
    <w:rsid w:val="004E40D1"/>
    <w:rsid w:val="004F3AC6"/>
    <w:rsid w:val="00500AD5"/>
    <w:rsid w:val="005055DE"/>
    <w:rsid w:val="00505C4A"/>
    <w:rsid w:val="00506DBB"/>
    <w:rsid w:val="00513C75"/>
    <w:rsid w:val="00524FBA"/>
    <w:rsid w:val="00525635"/>
    <w:rsid w:val="0053243C"/>
    <w:rsid w:val="005338C2"/>
    <w:rsid w:val="00546ABA"/>
    <w:rsid w:val="00552216"/>
    <w:rsid w:val="00557179"/>
    <w:rsid w:val="005654C5"/>
    <w:rsid w:val="00571A98"/>
    <w:rsid w:val="00576154"/>
    <w:rsid w:val="00577D16"/>
    <w:rsid w:val="00581504"/>
    <w:rsid w:val="0058378D"/>
    <w:rsid w:val="00584D21"/>
    <w:rsid w:val="00590C55"/>
    <w:rsid w:val="00590E9F"/>
    <w:rsid w:val="005945CA"/>
    <w:rsid w:val="005A3AE1"/>
    <w:rsid w:val="005B010B"/>
    <w:rsid w:val="005B2F25"/>
    <w:rsid w:val="005B773A"/>
    <w:rsid w:val="005C0132"/>
    <w:rsid w:val="005C3D07"/>
    <w:rsid w:val="005C45AF"/>
    <w:rsid w:val="005C5AF6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4309"/>
    <w:rsid w:val="006266A4"/>
    <w:rsid w:val="00626D4A"/>
    <w:rsid w:val="00635D16"/>
    <w:rsid w:val="006371E1"/>
    <w:rsid w:val="006408A4"/>
    <w:rsid w:val="006461F2"/>
    <w:rsid w:val="00651888"/>
    <w:rsid w:val="006518B6"/>
    <w:rsid w:val="0065493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94AFF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16C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C642B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6F16"/>
    <w:rsid w:val="007F7392"/>
    <w:rsid w:val="00803CC5"/>
    <w:rsid w:val="00804574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3284"/>
    <w:rsid w:val="008349C9"/>
    <w:rsid w:val="00836F30"/>
    <w:rsid w:val="008374EE"/>
    <w:rsid w:val="0083759D"/>
    <w:rsid w:val="00837D5B"/>
    <w:rsid w:val="008431BD"/>
    <w:rsid w:val="00854F65"/>
    <w:rsid w:val="00864126"/>
    <w:rsid w:val="00864DE5"/>
    <w:rsid w:val="00865A52"/>
    <w:rsid w:val="0087591F"/>
    <w:rsid w:val="00880E4A"/>
    <w:rsid w:val="008824FC"/>
    <w:rsid w:val="00882E55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167C"/>
    <w:rsid w:val="009221A1"/>
    <w:rsid w:val="00923900"/>
    <w:rsid w:val="0092521A"/>
    <w:rsid w:val="009257DA"/>
    <w:rsid w:val="00933A7E"/>
    <w:rsid w:val="009375B5"/>
    <w:rsid w:val="00937974"/>
    <w:rsid w:val="00941A06"/>
    <w:rsid w:val="009461A8"/>
    <w:rsid w:val="00947BB6"/>
    <w:rsid w:val="00951894"/>
    <w:rsid w:val="00955652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27B3C"/>
    <w:rsid w:val="00A40641"/>
    <w:rsid w:val="00A412DF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43A6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98A"/>
    <w:rsid w:val="00B14BE8"/>
    <w:rsid w:val="00B16CA0"/>
    <w:rsid w:val="00B17F04"/>
    <w:rsid w:val="00B24B0E"/>
    <w:rsid w:val="00B25788"/>
    <w:rsid w:val="00B37591"/>
    <w:rsid w:val="00B416DA"/>
    <w:rsid w:val="00B41B30"/>
    <w:rsid w:val="00B41C36"/>
    <w:rsid w:val="00B462F7"/>
    <w:rsid w:val="00B60F6A"/>
    <w:rsid w:val="00B61DDF"/>
    <w:rsid w:val="00B64251"/>
    <w:rsid w:val="00B64E05"/>
    <w:rsid w:val="00B64F44"/>
    <w:rsid w:val="00B66E24"/>
    <w:rsid w:val="00B6713B"/>
    <w:rsid w:val="00B674CD"/>
    <w:rsid w:val="00B71B33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706"/>
    <w:rsid w:val="00BB6A46"/>
    <w:rsid w:val="00BC0702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3AC0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2821"/>
    <w:rsid w:val="00CD4F45"/>
    <w:rsid w:val="00CD6518"/>
    <w:rsid w:val="00CE1C52"/>
    <w:rsid w:val="00CE2C44"/>
    <w:rsid w:val="00CE4A11"/>
    <w:rsid w:val="00CF5E9E"/>
    <w:rsid w:val="00D00FCD"/>
    <w:rsid w:val="00D07ECC"/>
    <w:rsid w:val="00D14927"/>
    <w:rsid w:val="00D16072"/>
    <w:rsid w:val="00D20544"/>
    <w:rsid w:val="00D21018"/>
    <w:rsid w:val="00D2316B"/>
    <w:rsid w:val="00D2435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8641F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5A30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2124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41A"/>
    <w:rsid w:val="00F70D41"/>
    <w:rsid w:val="00F71BB3"/>
    <w:rsid w:val="00F74EA8"/>
    <w:rsid w:val="00F75537"/>
    <w:rsid w:val="00F76208"/>
    <w:rsid w:val="00F84BFC"/>
    <w:rsid w:val="00F92392"/>
    <w:rsid w:val="00F928AB"/>
    <w:rsid w:val="00F93CB7"/>
    <w:rsid w:val="00FA4BFC"/>
    <w:rsid w:val="00FA4EAA"/>
    <w:rsid w:val="00FB5A0F"/>
    <w:rsid w:val="00FC4375"/>
    <w:rsid w:val="00FC6F90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704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4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04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04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04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704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4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04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04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04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St-21/2016</izvorni_sadrzaj>
    <derivirana_varijabla naziv="DomainObject.Predmet.OznakaBroj_1">St-21/2016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PANON PLUS jednostavno društvo s ograničenom odgovornošću za poslovanje nekretninama, trgovinu i usluge</izvorni_sadrzaj>
    <derivirana_varijabla naziv="DomainObject.Predmet.ProtustrankaFormated_1">  PANON PLUS jednostavno društvo s ograničenom odgovornošću za poslovanje nekretninama, trgovinu i usluge</derivirana_varijabla>
  </DomainObject.Predmet.ProtustrankaFormated>
  <DomainObject.Predmet.ProtustrankaFormatedOIB>
    <izvorni_sadrzaj>  PANON PLUS jednostavno društvo s ograničenom odgovornošću za poslovanje nekretninama, trgovinu i usluge, OIB 07274692097</izvorni_sadrzaj>
    <derivirana_varijabla naziv="DomainObject.Predmet.ProtustrankaFormatedOIB_1">  PANON PLUS jednostavno društvo s ograničenom odgovornošću za poslovanje nekretninama, trgovinu i usluge, OIB 07274692097</derivirana_varijabla>
  </DomainObject.Predmet.ProtustrankaFormatedOIB>
  <DomainObject.Predmet.ProtustrankaFormatedWithAdress>
    <izvorni_sadrzaj> PANON PLUS jednostavno društvo s ograničenom odgovornošću za poslovanje nekretninama, trgovinu i usluge, Trg podravskih heroja 3, 48000 Koprivnica</izvorni_sadrzaj>
    <derivirana_varijabla naziv="DomainObject.Predmet.ProtustrankaFormatedWithAdress_1"> PANON PLUS jednostavno društvo s ograničenom odgovornošću za poslovanje nekretninama, trgovinu i usluge, Trg podravskih heroja 3, 48000 Koprivnica</derivirana_varijabla>
  </DomainObject.Predmet.ProtustrankaFormatedWithAdress>
  <DomainObject.Predmet.ProtustrankaFormatedWithAdressOIB>
    <izvorni_sadrzaj> PANON PLUS jednostavno društvo s ograničenom odgovornošću za poslovanje nekretninama, trgovinu i usluge, OIB 07274692097, Trg podravskih heroja 3, 48000 Koprivnica</izvorni_sadrzaj>
    <derivirana_varijabla naziv="DomainObject.Predmet.ProtustrankaFormatedWithAdressOIB_1"> PANON PLUS jednostavno društvo s ograničenom odgovornošću za poslovanje nekretninama, trgovinu i usluge, OIB 07274692097, Trg podravskih heroja 3, 48000 Koprivnica</derivirana_varijabla>
  </DomainObject.Predmet.ProtustrankaFormatedWithAdressOIB>
  <DomainObject.Predmet.ProtustrankaWithAdress>
    <izvorni_sadrzaj>PANON PLUS jednostavno društvo s ograničenom odgovornošću za poslovanje nekretninama, trgovinu i usluge Trg podravskih heroja 3, 48000 Koprivnica</izvorni_sadrzaj>
    <derivirana_varijabla naziv="DomainObject.Predmet.ProtustrankaWithAdress_1">PANON PLUS jednostavno društvo s ograničenom odgovornošću za poslovanje nekretninama, trgovinu i usluge Trg podravskih heroja 3, 48000 Koprivnica</derivirana_varijabla>
  </DomainObject.Predmet.ProtustrankaWithAdress>
  <DomainObject.Predmet.ProtustrankaWithAdressOIB>
    <izvorni_sadrzaj>PANON PLUS jednostavno društvo s ograničenom odgovornošću za poslovanje nekretninama, trgovinu i usluge, OIB 07274692097, Trg podravskih heroja 3, 48000 Koprivnica</izvorni_sadrzaj>
    <derivirana_varijabla naziv="DomainObject.Predmet.ProtustrankaWithAdressOIB_1">PANON PLUS jednostavno društvo s ograničenom odgovornošću za poslovanje nekretninama, trgovinu i usluge, OIB 07274692097, Trg podravskih heroja 3, 48000 Koprivnica</derivirana_varijabla>
  </DomainObject.Predmet.ProtustrankaWithAdressOIB>
  <DomainObject.Predmet.ProtustrankaNazivFormated>
    <izvorni_sadrzaj>PANON PLUS jednostavno društvo s ograničenom odgovornošću za poslovanje nekretninama, trgovinu i usluge</izvorni_sadrzaj>
    <derivirana_varijabla naziv="DomainObject.Predmet.ProtustrankaNazivFormated_1">PANON PLUS jednostavno društvo s ograničenom odgovornošću za poslovanje nekretninama, trgovinu i usluge</derivirana_varijabla>
  </DomainObject.Predmet.ProtustrankaNazivFormated>
  <DomainObject.Predmet.ProtustrankaNazivFormatedOIB>
    <izvorni_sadrzaj>PANON PLUS jednostavno društvo s ograničenom odgovornošću za poslovanje nekretninama, trgovinu i usluge, OIB 07274692097</izvorni_sadrzaj>
    <derivirana_varijabla naziv="DomainObject.Predmet.ProtustrankaNazivFormatedOIB_1">PANON PLUS jednostavno društvo s ograničenom odgovornošću za poslovanje nekretninama, trgovinu i usluge, OIB 07274692097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12130.99</izvorni_sadrzaj>
    <derivirana_varijabla naziv="DomainObject.Predmet.TrenutnaVrijednost_1">12130.99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PANON PLUS jednostavno društvo s ograničenom odgovornošću za poslovanje nekretninama, trgovinu i usluge</item>
    </izvorni_sadrzaj>
    <derivirana_varijabla naziv="DomainObject.Predmet.ProtuStrankaListFormated_1">
      <item>PANON PLUS jednostavno društvo s ograničenom odgovornošću za poslovanje nekretninama, trgovinu i usluge</item>
    </derivirana_varijabla>
  </DomainObject.Predmet.ProtuStrankaListFormated>
  <DomainObject.Predmet.ProtuStrankaListFormatedOIB>
    <izvorni_sadrzaj>
      <item>PANON PLUS jednostavno društvo s ograničenom odgovornošću za poslovanje nekretninama, trgovinu i usluge, OIB 07274692097</item>
    </izvorni_sadrzaj>
    <derivirana_varijabla naziv="DomainObject.Predmet.ProtuStrankaListFormatedOIB_1">
      <item>PANON PLUS jednostavno društvo s ograničenom odgovornošću za poslovanje nekretninama, trgovinu i usluge, OIB 07274692097</item>
    </derivirana_varijabla>
  </DomainObject.Predmet.ProtuStrankaListFormatedOIB>
  <DomainObject.Predmet.ProtuStrankaListFormatedWithAdress>
    <izvorni_sadrzaj>
      <item>PANON PLUS jednostavno društvo s ograničenom odgovornošću za poslovanje nekretninama, trgovinu i usluge, Trg podravskih heroja 3, 48000 Koprivnica</item>
    </izvorni_sadrzaj>
    <derivirana_varijabla naziv="DomainObject.Predmet.ProtuStrankaListFormatedWithAdress_1">
      <item>PANON PLUS jednostavno društvo s ograničenom odgovornošću za poslovanje nekretninama, trgovinu i usluge, Trg podravskih heroja 3, 48000 Koprivnica</item>
    </derivirana_varijabla>
  </DomainObject.Predmet.ProtuStrankaListFormatedWithAdress>
  <DomainObject.Predmet.ProtuStrankaListFormatedWithAdressOIB>
    <izvorni_sadrzaj>
      <item>PANON PLUS jednostavno društvo s ograničenom odgovornošću za poslovanje nekretninama, trgovinu i usluge, OIB 07274692097, Trg podravskih heroja 3, 48000 Koprivnica</item>
    </izvorni_sadrzaj>
    <derivirana_varijabla naziv="DomainObject.Predmet.ProtuStrankaListFormatedWithAdressOIB_1">
      <item>PANON PLUS jednostavno društvo s ograničenom odgovornošću za poslovanje nekretninama, trgovinu i usluge, OIB 07274692097, Trg podravskih heroja 3, 48000 Koprivnica</item>
    </derivirana_varijabla>
  </DomainObject.Predmet.ProtuStrankaListFormatedWithAdressOIB>
  <DomainObject.Predmet.ProtuStrankaListNazivFormated>
    <izvorni_sadrzaj>
      <item>PANON PLUS jednostavno društvo s ograničenom odgovornošću za poslovanje nekretninama, trgovinu i usluge</item>
    </izvorni_sadrzaj>
    <derivirana_varijabla naziv="DomainObject.Predmet.ProtuStrankaListNazivFormated_1">
      <item>PANON PLUS jednostavno društvo s ograničenom odgovornošću za poslovanje nekretninama, trgovinu i usluge</item>
    </derivirana_varijabla>
  </DomainObject.Predmet.ProtuStrankaListNazivFormated>
  <DomainObject.Predmet.ProtuStrankaListNazivFormatedOIB>
    <izvorni_sadrzaj>
      <item>PANON PLUS jednostavno društvo s ograničenom odgovornošću za poslovanje nekretninama, trgovinu i usluge, OIB 07274692097</item>
    </izvorni_sadrzaj>
    <derivirana_varijabla naziv="DomainObject.Predmet.ProtuStrankaListNazivFormatedOIB_1">
      <item>PANON PLUS jednostavno društvo s ograničenom odgovornošću za poslovanje nekretninama, trgovinu i usluge, OIB 07274692097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PANON PLUS jednostavno društvo s ograničenom odgovornošću za poslovanje nekretninama, trgovinu i usluge</izvorni_sadrzaj>
    <derivirana_varijabla naziv="DomainObject.Predmet.ProtustrankaIDrugi_1">PANON PLUS jednostavno društvo s ograničenom odgovornošću za poslovanje nekretninama,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PANON PLUS jednostavno društvo s ograničenom odgovornošću za poslovanje nekretninama, trgovinu i usluge, OIB 07274692097, Trg podravskih heroja 3, 48000 Koprivnica</izvorni_sadrzaj>
    <derivirana_varijabla naziv="DomainObject.Predmet.ProtustrankaIDrugiAdressOIB_1">PANON PLUS jednostavno društvo s ograničenom odgovornošću za poslovanje nekretninama, trgovinu i usluge, OIB 07274692097, Trg podravskih heroja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PANON PLUS jednostavno društvo s ograničenom odgovornošću za poslovanje nekretninama, trgovinu i usluge</item>
      <item>Sudski registar</item>
    </izvorni_sadrzaj>
    <derivirana_varijabla naziv="DomainObject.Predmet.SudioniciListNaziv_1">
      <item>Financijska agencija</item>
      <item>PANON PLUS jednostavno društvo s ograničenom odgovornošću za poslovanje nekretninama, trgovinu i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PANON PLUS jednostavno društvo s ograničenom odgovornošću za poslovanje nekretninama, trgovinu i usluge, OIB 07274692097, Trg podravskih heroja 3,48000 Koprivnica</item>
      <item>Sudski registar</item>
    </izvorni_sadrzaj>
    <derivirana_varijabla naziv="DomainObject.Predmet.SudioniciListAdressOIB_1">
      <item>Financijska agencija, OIB 85821130368, Ulica grada Vukovara 70,10000 Zagreb</item>
      <item>PANON PLUS jednostavno društvo s ograničenom odgovornošću za poslovanje nekretninama, trgovinu i usluge, OIB 07274692097, Trg podravskih heroja 3,48000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07274692097</item>
      <item>, OIB null</item>
    </izvorni_sadrzaj>
    <derivirana_varijabla naziv="DomainObject.Predmet.SudioniciListNazivOIB_1">
      <item>, OIB 85821130368</item>
      <item>, OIB 07274692097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86E957-8DF5-4071-8FE8-0E9991D29B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471</properties:Words>
  <properties:Characters>2516</properties:Characters>
  <properties:Lines>70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2016-01-19T11:29:00Z</dcterms:created>
  <dc:creator>user</dc:creator>
  <cp:lastModifiedBy>Maja Marčec</cp:lastModifiedBy>
  <cp:lastPrinted>2016-01-19T11:29:00Z</cp:lastPrinted>
  <dcterms:modified xmlns:xsi="http://www.w3.org/2001/XMLSchema-instance" xsi:type="dcterms:W3CDTF">2016-01-19T12:32:00Z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