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01ca" w14:paraId="25601ca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946C0">
        <w:rPr>
          <w:b/>
        </w:rPr>
        <w:t>230/2018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7C0114">
        <w:rPr>
          <w:lang w:val="hr-HR"/>
        </w:rPr>
        <w:t xml:space="preserve"> </w:t>
      </w:r>
      <w:r w:rsidR="000946C0">
        <w:rPr>
          <w:lang w:val="hr-HR"/>
        </w:rPr>
        <w:t>NOEL TRANSFERS jednostavno društvo s ograničenom odgovornošću za prijevoz i usluge, turistička agencija, OIB: 98006569245, sa sjedištem u Mandićeva 116, Split</w:t>
      </w:r>
      <w:r w:rsidR="005662E0">
        <w:rPr>
          <w:lang w:val="hr-HR"/>
        </w:rPr>
        <w:t xml:space="preserve">, </w:t>
      </w:r>
      <w:r w:rsidR="00BF0C65">
        <w:rPr>
          <w:lang w:val="hr-HR"/>
        </w:rPr>
        <w:t xml:space="preserve">dana </w:t>
      </w:r>
      <w:r w:rsidR="000946C0">
        <w:rPr>
          <w:lang w:val="hr-HR"/>
        </w:rPr>
        <w:t>29. ožujka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AC72BB">
        <w:rPr>
          <w:lang w:val="hr-HR"/>
        </w:rPr>
        <w:t xml:space="preserve"> </w:t>
      </w:r>
      <w:r w:rsidR="000946C0">
        <w:rPr>
          <w:lang w:val="hr-HR"/>
        </w:rPr>
        <w:t>NOEL TRANSFERS jednostavno društvo s ograničenom odgovornošću za prijevoz i usluge, turistička agencija, OIB: 98006569245, sa sjedištem u Mandićeva 116, Split</w:t>
      </w:r>
      <w:r w:rsidR="007C0114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0946C0">
        <w:rPr>
          <w:lang w:val="hr-HR"/>
        </w:rPr>
        <w:t>8. ožujka 2018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1C4606">
        <w:rPr>
          <w:rFonts w:eastAsia="Calibri"/>
        </w:rPr>
        <w:t>1</w:t>
      </w:r>
      <w:r w:rsidR="000946C0">
        <w:rPr>
          <w:rFonts w:eastAsia="Calibri"/>
        </w:rPr>
        <w:t>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0946C0">
        <w:rPr>
          <w:rFonts w:eastAsia="Calibri"/>
        </w:rPr>
        <w:t>114.530,98</w:t>
      </w:r>
      <w:r w:rsidR="005662E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0946C0">
        <w:rPr>
          <w:lang w:val="hr-HR"/>
        </w:rPr>
        <w:t>29. ožujka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6C0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4F5636"/>
    <w:rsid w:val="00507EE1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84108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1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1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1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1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1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NOEL TRANSFERS jednostavno društvo s ograničenom odgovornošću za prijevoz i usluge, turistička agencija</izvorni_sadrzaj>
    <derivirana_varijabla naziv="DomainObject.Predmet.ProtustrankaFormated_1">  NOEL TRANSFERS jednostavno društvo s ograničenom odgovornošću za prijevoz i usluge, turistička agencija</derivirana_varijabla>
  </DomainObject.Predmet.ProtustrankaFormated>
  <DomainObject.Predmet.ProtustrankaFormatedOIB>
    <izvorni_sadrzaj>  NOEL TRANSFERS jednostavno društvo s ograničenom odgovornošću za prijevoz i usluge, turistička agencija, OIB 98006569245</izvorni_sadrzaj>
    <derivirana_varijabla naziv="DomainObject.Predmet.ProtustrankaFormatedOIB_1">  NOEL TRANSFERS jednostavno društvo s ograničenom odgovornošću za prijevoz i usluge, turistička agencija, OIB 98006569245</derivirana_varijabla>
  </DomainObject.Predmet.ProtustrankaFormatedOIB>
  <DomainObject.Predmet.ProtustrankaFormatedWithAdress>
    <izvorni_sadrzaj> NOEL TRANSFERS jednostavno društvo s ograničenom odgovornošću za prijevoz i usluge, turistička agencija, Mandićeva 116, 21000 Split</izvorni_sadrzaj>
    <derivirana_varijabla naziv="DomainObject.Predmet.ProtustrankaFormatedWithAdress_1"> NOEL TRANSFERS jednostavno društvo s ograničenom odgovornošću za prijevoz i usluge, turistička agencija, Mandićeva 116, 21000 Split</derivirana_varijabla>
  </DomainObject.Predmet.ProtustrankaFormatedWithAdress>
  <DomainObject.Predmet.ProtustrankaFormatedWithAdressOIB>
    <izvorni_sadrzaj> NOEL TRANSFERS jednostavno društvo s ograničenom odgovornošću za prijevoz i usluge, turistička agencija, OIB 98006569245, Mandićeva 116, 21000 Split</izvorni_sadrzaj>
    <derivirana_varijabla naziv="DomainObject.Predmet.ProtustrankaFormatedWithAdressOIB_1"> NOEL TRANSFERS jednostavno društvo s ograničenom odgovornošću za prijevoz i usluge, turistička agencija, OIB 98006569245, Mandićeva 116, 21000 Split</derivirana_varijabla>
  </DomainObject.Predmet.ProtustrankaFormatedWithAdressOIB>
  <DomainObject.Predmet.ProtustrankaWithAdress>
    <izvorni_sadrzaj>NOEL TRANSFERS jednostavno društvo s ograničenom odgovornošću za prijevoz i usluge, turistička agencija Mandićeva 116, 21000 Split</izvorni_sadrzaj>
    <derivirana_varijabla naziv="DomainObject.Predmet.ProtustrankaWithAdress_1">NOEL TRANSFERS jednostavno društvo s ograničenom odgovornošću za prijevoz i usluge, turistička agencija Mandićeva 116, 21000 Split</derivirana_varijabla>
  </DomainObject.Predmet.ProtustrankaWithAdress>
  <DomainObject.Predmet.ProtustrankaWithAdressOIB>
    <izvorni_sadrzaj>NOEL TRANSFERS jednostavno društvo s ograničenom odgovornošću za prijevoz i usluge, turistička agencija, OIB 98006569245, Mandićeva 116, 21000 Split</izvorni_sadrzaj>
    <derivirana_varijabla naziv="DomainObject.Predmet.ProtustrankaWithAdressOIB_1">NOEL TRANSFERS jednostavno društvo s ograničenom odgovornošću za prijevoz i usluge, turistička agencija, OIB 98006569245, Mandićeva 116, 21000 Split</derivirana_varijabla>
  </DomainObject.Predmet.ProtustrankaWithAdressOIB>
  <DomainObject.Predmet.ProtustrankaNazivFormated>
    <izvorni_sadrzaj>NOEL TRANSFERS jednostavno društvo s ograničenom odgovornošću za prijevoz i usluge, turistička agencija</izvorni_sadrzaj>
    <derivirana_varijabla naziv="DomainObject.Predmet.ProtustrankaNazivFormated_1">NOEL TRANSFERS jednostavno društvo s ograničenom odgovornošću za prijevoz i usluge, turistička agencija</derivirana_varijabla>
  </DomainObject.Predmet.ProtustrankaNazivFormated>
  <DomainObject.Predmet.ProtustrankaNazivFormatedOIB>
    <izvorni_sadrzaj>NOEL TRANSFERS jednostavno društvo s ograničenom odgovornošću za prijevoz i usluge, turistička agencija, OIB 98006569245</izvorni_sadrzaj>
    <derivirana_varijabla naziv="DomainObject.Predmet.ProtustrankaNazivFormatedOIB_1">NOEL TRANSFERS jednostavno društvo s ograničenom odgovornošću za prijevoz i usluge, turistička agencija, OIB 98006569245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114530.98</izvorni_sadrzaj>
    <derivirana_varijabla naziv="DomainObject.Predmet.TrenutnaVrijednost_1">114530.98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NOEL TRANSFERS jednostavno društvo s ograničenom odgovornošću za prijevoz i usluge, turistička agencija</item>
    </izvorni_sadrzaj>
    <derivirana_varijabla naziv="DomainObject.Predmet.ProtuStrankaListFormated_1">
      <item>NOEL TRANSFERS jednostavno društvo s ograničenom odgovornošću za prijevoz i usluge, turistička agencija</item>
    </derivirana_varijabla>
  </DomainObject.Predmet.ProtuStrankaListFormated>
  <DomainObject.Predmet.ProtuStrankaListFormatedOIB>
    <izvorni_sadrzaj>
      <item>NOEL TRANSFERS jednostavno društvo s ograničenom odgovornošću za prijevoz i usluge, turistička agencija, OIB 98006569245</item>
    </izvorni_sadrzaj>
    <derivirana_varijabla naziv="DomainObject.Predmet.ProtuStrankaListFormatedOIB_1">
      <item>NOEL TRANSFERS jednostavno društvo s ograničenom odgovornošću za prijevoz i usluge, turistička agencija, OIB 98006569245</item>
    </derivirana_varijabla>
  </DomainObject.Predmet.ProtuStrankaListFormatedOIB>
  <DomainObject.Predmet.ProtuStrankaListFormatedWithAdress>
    <izvorni_sadrzaj>
      <item>NOEL TRANSFERS jednostavno društvo s ograničenom odgovornošću za prijevoz i usluge, turistička agencija, Mandićeva 116, 21000 Split</item>
    </izvorni_sadrzaj>
    <derivirana_varijabla naziv="DomainObject.Predmet.ProtuStrankaListFormatedWithAdress_1">
      <item>NOEL TRANSFERS jednostavno društvo s ograničenom odgovornošću za prijevoz i usluge, turistička agencija, Mandićeva 116, 21000 Split</item>
    </derivirana_varijabla>
  </DomainObject.Predmet.ProtuStrankaListFormatedWithAdress>
  <DomainObject.Predmet.ProtuStrankaListFormatedWithAdressOIB>
    <izvorni_sadrzaj>
      <item>NOEL TRANSFERS jednostavno društvo s ograničenom odgovornošću za prijevoz i usluge, turistička agencija, OIB 98006569245, Mandićeva 116, 21000 Split</item>
    </izvorni_sadrzaj>
    <derivirana_varijabla naziv="DomainObject.Predmet.ProtuStrankaListFormatedWithAdressOIB_1">
      <item>NOEL TRANSFERS jednostavno društvo s ograničenom odgovornošću za prijevoz i usluge, turistička agencija, OIB 98006569245, Mandićeva 116, 21000 Split</item>
    </derivirana_varijabla>
  </DomainObject.Predmet.ProtuStrankaListFormatedWithAdressOIB>
  <DomainObject.Predmet.ProtuStrankaListNazivFormated>
    <izvorni_sadrzaj>
      <item>NOEL TRANSFERS jednostavno društvo s ograničenom odgovornošću za prijevoz i usluge, turistička agencija</item>
    </izvorni_sadrzaj>
    <derivirana_varijabla naziv="DomainObject.Predmet.ProtuStrankaListNazivFormated_1">
      <item>NOEL TRANSFERS jednostavno društvo s ograničenom odgovornošću za prijevoz i usluge, turistička agencija</item>
    </derivirana_varijabla>
  </DomainObject.Predmet.ProtuStrankaListNazivFormated>
  <DomainObject.Predmet.ProtuStrankaListNazivFormatedOIB>
    <izvorni_sadrzaj>
      <item>NOEL TRANSFERS jednostavno društvo s ograničenom odgovornošću za prijevoz i usluge, turistička agencija, OIB 98006569245</item>
    </izvorni_sadrzaj>
    <derivirana_varijabla naziv="DomainObject.Predmet.ProtuStrankaListNazivFormatedOIB_1">
      <item>NOEL TRANSFERS jednostavno društvo s ograničenom odgovornošću za prijevoz i usluge, turistička agencija, OIB 98006569245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NOEL TRANSFERS jednostavno društvo s ograničenom odgovornošću za prijevoz i usluge, turistička agencija</izvorni_sadrzaj>
    <derivirana_varijabla naziv="DomainObject.Predmet.ProtustrankaIDrugi_1">NOEL TRANSFERS jednostavno društvo s ograničenom odgovornošću za prijevoz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NOEL TRANSFERS jednostavno društvo s ograničenom odgovornošću za prijevoz i usluge, turistička agencija, OIB 98006569245, Mandićeva 116, 21000 Split</izvorni_sadrzaj>
    <derivirana_varijabla naziv="DomainObject.Predmet.ProtustrankaIDrugiAdressOIB_1">NOEL TRANSFERS jednostavno društvo s ograničenom odgovornošću za prijevoz i usluge, turistička agencija, OIB 98006569245, Mandićeva 116,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NOEL TRANSFERS jednostavno društvo s ograničenom odgovornošću za prijevoz i usluge, turistička agencija</item>
      <item>FINANCIJSKA AGENCIJA, RC SPLIT</item>
    </izvorni_sadrzaj>
    <derivirana_varijabla naziv="DomainObject.Predmet.SudioniciListNaziv_1">
      <item>NOEL TRANSFERS jednostavno društvo s ograničenom odgovornošću za prijevoz i usluge, turistička agencija</item>
      <item>FINANCIJSKA AGENCIJA, RC SPLIT</item>
    </derivirana_varijabla>
  </DomainObject.Predmet.SudioniciListNaziv>
  <DomainObject.Predmet.SudioniciListAdressOIB>
    <izvorni_sadrzaj>
      <item>NOEL TRANSFERS jednostavno društvo s ograničenom odgovornošću za prijevoz i usluge, turistička agencija, OIB 98006569245, Mandićeva 116,21000 Split</item>
      <item>FINANCIJSKA AGENCIJA, RC SPLIT, OIB 85821130368, Mažuranićevo šetalište 24 b,21000 Split</item>
    </izvorni_sadrzaj>
    <derivirana_varijabla naziv="DomainObject.Predmet.SudioniciListAdressOIB_1">
      <item>NOEL TRANSFERS jednostavno društvo s ograničenom odgovornošću za prijevoz i usluge, turistička agencija, OIB 98006569245, Mandićeva 116,21000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98006569245</item>
      <item>, OIB 85821130368</item>
    </izvorni_sadrzaj>
    <derivirana_varijabla naziv="DomainObject.Predmet.SudioniciListNazivOIB_1">
      <item>, OIB 98006569245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3BD388-29A2-4ED0-9F7B-A12F8BAFA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366</properties:Words>
  <properties:Characters>2005</properties:Characters>
  <properties:Lines>49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        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2018-03-29T06:55:00Z</dcterms:created>
  <dc:creator>Marija Elez</dc:creator>
  <cp:lastModifiedBy>Marija Elez</cp:lastModifiedBy>
  <cp:lastPrinted>2018-01-08T09:25:00Z</cp:lastPrinted>
  <dcterms:modified xmlns:xsi="http://www.w3.org/2001/XMLSchema-instance" xsi:type="dcterms:W3CDTF">2018-03-29T06:58:00Z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