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dfb1" w14:paraId="e25dfb1" w:rsidRDefault="00423AE6" w:rsidP="00EC121C" w:rsidR="00EC121C" w:rsidRPr="0018154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ab/>
        <w:t xml:space="preserve">           4  St-</w:t>
      </w:r>
      <w:r w:rsidR="00B9125D" w:rsidRPr="0018154F">
        <w:rPr>
          <w:rFonts w:hAnsi="Times New Roman" w:ascii="Times New Roman"/>
        </w:rPr>
        <w:t>100</w:t>
      </w:r>
      <w:r w:rsidR="0018154F" w:rsidRPr="0018154F">
        <w:rPr>
          <w:rFonts w:hAnsi="Times New Roman" w:ascii="Times New Roman"/>
        </w:rPr>
        <w:t>8</w:t>
      </w:r>
      <w:r w:rsidR="00B9125D" w:rsidRPr="0018154F">
        <w:rPr>
          <w:rFonts w:hAnsi="Times New Roman" w:ascii="Times New Roman"/>
        </w:rPr>
        <w:t>/17</w:t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STALNA SLUŽBA </w:t>
      </w:r>
    </w:p>
    <w:p w:rsidRDefault="00EC121C" w:rsidP="00EC121C" w:rsidR="00EC121C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>Karlovac, Ljudevita Šestića 4</w:t>
      </w:r>
    </w:p>
    <w:p w:rsidRDefault="00EC121C" w:rsidP="00EC121C" w:rsidR="00EC121C" w:rsidRPr="0018154F">
      <w:pPr>
        <w:rPr>
          <w:rFonts w:hAnsi="Times New Roman" w:ascii="Times New Roman"/>
        </w:rPr>
      </w:pPr>
    </w:p>
    <w:p w:rsidRDefault="00423AE6" w:rsidP="00EC121C" w:rsidR="00423AE6" w:rsidRPr="0018154F">
      <w:pPr>
        <w:rPr>
          <w:rFonts w:hAnsi="Times New Roman" w:ascii="Times New Roman"/>
        </w:rPr>
      </w:pPr>
    </w:p>
    <w:p w:rsidRDefault="00EC121C" w:rsidP="00EC121C" w:rsidR="00423AE6" w:rsidRPr="0018154F">
      <w:pPr>
        <w:jc w:val="center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R E P U B L I K A  H R V A T S K A </w:t>
      </w:r>
    </w:p>
    <w:p w:rsidRDefault="00DB240F" w:rsidP="00DB240F" w:rsidR="00DB240F" w:rsidRPr="0018154F">
      <w:pPr>
        <w:jc w:val="center"/>
        <w:rPr>
          <w:rFonts w:hAnsi="Times New Roman" w:ascii="Times New Roman"/>
        </w:rPr>
      </w:pPr>
      <w:r w:rsidRPr="0018154F">
        <w:rPr>
          <w:rFonts w:hAnsi="Times New Roman" w:ascii="Times New Roman"/>
        </w:rPr>
        <w:t>R J E Š E N J E</w:t>
      </w:r>
    </w:p>
    <w:p w:rsidRDefault="00DB240F" w:rsidP="00DB240F" w:rsidR="00DB240F" w:rsidRPr="0018154F">
      <w:pPr>
        <w:jc w:val="center"/>
        <w:rPr>
          <w:rFonts w:hAnsi="Times New Roman" w:ascii="Times New Roman"/>
        </w:rPr>
      </w:pPr>
    </w:p>
    <w:p w:rsidRDefault="00423AE6" w:rsidP="00AB62F7" w:rsidR="00F00A3B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EC121C" w:rsidRPr="0018154F">
        <w:rPr>
          <w:rFonts w:hAnsi="Times New Roman" w:ascii="Times New Roman"/>
        </w:rPr>
        <w:t>Trgovački sud u Zagrebu, Stalna služba</w:t>
      </w:r>
      <w:r w:rsidR="00576390" w:rsidRPr="0018154F">
        <w:rPr>
          <w:rFonts w:hAnsi="Times New Roman" w:ascii="Times New Roman"/>
        </w:rPr>
        <w:t>,</w:t>
      </w:r>
      <w:r w:rsidRPr="0018154F">
        <w:rPr>
          <w:rFonts w:hAnsi="Times New Roman" w:ascii="Times New Roman"/>
        </w:rPr>
        <w:t xml:space="preserve"> po sucu</w:t>
      </w:r>
      <w:r w:rsidR="004E5DB3" w:rsidRPr="0018154F">
        <w:rPr>
          <w:rFonts w:hAnsi="Times New Roman" w:ascii="Times New Roman"/>
        </w:rPr>
        <w:t xml:space="preserve"> </w:t>
      </w:r>
      <w:r w:rsidR="00F00A3B" w:rsidRPr="0018154F">
        <w:rPr>
          <w:rFonts w:hAnsi="Times New Roman" w:ascii="Times New Roman"/>
        </w:rPr>
        <w:t>Goranki Boljkovac</w:t>
      </w:r>
      <w:r w:rsidR="004E5DB3" w:rsidRPr="0018154F">
        <w:rPr>
          <w:rFonts w:hAnsi="Times New Roman" w:ascii="Times New Roman"/>
        </w:rPr>
        <w:t xml:space="preserve">, kao stečajnom sucu, u stečajnom postupku nad </w:t>
      </w:r>
      <w:r w:rsidR="00576390" w:rsidRPr="0018154F">
        <w:rPr>
          <w:rFonts w:hAnsi="Times New Roman" w:ascii="Times New Roman"/>
        </w:rPr>
        <w:t>S</w:t>
      </w:r>
      <w:r w:rsidR="000667DB" w:rsidRPr="0018154F">
        <w:rPr>
          <w:rFonts w:hAnsi="Times New Roman" w:ascii="Times New Roman"/>
        </w:rPr>
        <w:t xml:space="preserve">tečajnom masom </w:t>
      </w:r>
      <w:r w:rsidR="00576390" w:rsidRPr="0018154F">
        <w:rPr>
          <w:rFonts w:hAnsi="Times New Roman" w:ascii="Times New Roman"/>
        </w:rPr>
        <w:t xml:space="preserve">iza </w:t>
      </w:r>
      <w:r w:rsidR="0018154F" w:rsidRPr="0018154F">
        <w:rPr>
          <w:rFonts w:hAnsi="Times New Roman" w:ascii="Times New Roman"/>
        </w:rPr>
        <w:t>VIKEND ODMOR d.o.o.</w:t>
      </w:r>
      <w:r w:rsidR="008E5F24">
        <w:rPr>
          <w:rFonts w:hAnsi="Times New Roman" w:ascii="Times New Roman"/>
        </w:rPr>
        <w:t xml:space="preserve"> </w:t>
      </w:r>
      <w:r w:rsidR="0018154F" w:rsidRPr="0018154F">
        <w:rPr>
          <w:rFonts w:hAnsi="Times New Roman" w:ascii="Times New Roman"/>
        </w:rPr>
        <w:t>u stečaju, Vrbovec, Marenić 2, (do brisanja OIB 08211974260)</w:t>
      </w:r>
      <w:r w:rsidR="00505783" w:rsidRPr="0018154F">
        <w:rPr>
          <w:rFonts w:hAnsi="Times New Roman" w:ascii="Times New Roman"/>
        </w:rPr>
        <w:t xml:space="preserve">, </w:t>
      </w:r>
      <w:r w:rsidR="00D160E1" w:rsidRPr="0018154F">
        <w:rPr>
          <w:rFonts w:hAnsi="Times New Roman" w:ascii="Times New Roman"/>
        </w:rPr>
        <w:t xml:space="preserve">dana </w:t>
      </w:r>
      <w:r w:rsidR="00B9125D" w:rsidRPr="0018154F">
        <w:rPr>
          <w:rFonts w:hAnsi="Times New Roman" w:ascii="Times New Roman"/>
        </w:rPr>
        <w:t>3. travnja 2017</w:t>
      </w:r>
      <w:r w:rsidR="00D160E1" w:rsidRPr="0018154F">
        <w:rPr>
          <w:rFonts w:hAnsi="Times New Roman" w:ascii="Times New Roman"/>
        </w:rPr>
        <w:t>. godine</w:t>
      </w:r>
    </w:p>
    <w:p w:rsidRDefault="00EC121C" w:rsidP="00AB62F7" w:rsidR="00EC121C" w:rsidRPr="0018154F">
      <w:pPr>
        <w:jc w:val="both"/>
        <w:rPr>
          <w:rFonts w:hAnsi="Times New Roman" w:ascii="Times New Roman"/>
        </w:rPr>
      </w:pPr>
    </w:p>
    <w:p w:rsidRDefault="00423AE6" w:rsidP="00AB62F7" w:rsidR="00423AE6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Pr="0018154F">
        <w:rPr>
          <w:rFonts w:hAnsi="Times New Roman" w:ascii="Times New Roman"/>
        </w:rPr>
        <w:tab/>
      </w:r>
      <w:r w:rsidRPr="0018154F">
        <w:rPr>
          <w:rFonts w:hAnsi="Times New Roman" w:ascii="Times New Roman"/>
        </w:rPr>
        <w:tab/>
      </w:r>
      <w:r w:rsidRPr="0018154F">
        <w:rPr>
          <w:rFonts w:hAnsi="Times New Roman" w:ascii="Times New Roman"/>
        </w:rPr>
        <w:tab/>
      </w:r>
      <w:r w:rsidR="00AB62F7" w:rsidRPr="0018154F">
        <w:rPr>
          <w:rFonts w:hAnsi="Times New Roman" w:ascii="Times New Roman"/>
        </w:rPr>
        <w:tab/>
      </w:r>
      <w:r w:rsidR="004E5DB3" w:rsidRPr="0018154F">
        <w:rPr>
          <w:rFonts w:hAnsi="Times New Roman" w:ascii="Times New Roman"/>
        </w:rPr>
        <w:t>r i j e š i o</w:t>
      </w:r>
      <w:r w:rsidRPr="0018154F">
        <w:rPr>
          <w:rFonts w:hAnsi="Times New Roman" w:ascii="Times New Roman"/>
        </w:rPr>
        <w:t xml:space="preserve">   j e</w:t>
      </w:r>
    </w:p>
    <w:p w:rsidRDefault="000667DB" w:rsidP="00AB62F7" w:rsidR="000667DB" w:rsidRPr="0018154F">
      <w:pPr>
        <w:jc w:val="both"/>
        <w:rPr>
          <w:rFonts w:hAnsi="Times New Roman" w:ascii="Times New Roman"/>
        </w:rPr>
      </w:pPr>
    </w:p>
    <w:p w:rsidRDefault="000667DB" w:rsidP="000667DB" w:rsidR="004E5DB3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  <w:r w:rsidR="00576390" w:rsidRPr="0018154F">
        <w:rPr>
          <w:rFonts w:hAnsi="Times New Roman" w:ascii="Times New Roman"/>
        </w:rPr>
        <w:t xml:space="preserve">I. </w:t>
      </w:r>
      <w:r w:rsidRPr="0018154F">
        <w:rPr>
          <w:rFonts w:hAnsi="Times New Roman" w:ascii="Times New Roman"/>
        </w:rPr>
        <w:t>Određuje se nastavak postupka radi naknadne diobe.</w:t>
      </w:r>
    </w:p>
    <w:p w:rsidRDefault="00576390" w:rsidP="000667DB" w:rsidR="00576390" w:rsidRPr="0018154F">
      <w:pPr>
        <w:ind w:firstLine="720"/>
        <w:jc w:val="both"/>
        <w:rPr>
          <w:rFonts w:hAnsi="Times New Roman" w:ascii="Times New Roman"/>
        </w:rPr>
      </w:pPr>
    </w:p>
    <w:p w:rsidRDefault="00576390" w:rsidP="000667DB" w:rsidR="00576390" w:rsidRPr="0018154F">
      <w:pPr>
        <w:ind w:firstLine="720"/>
        <w:jc w:val="both"/>
        <w:rPr>
          <w:rFonts w:eastAsia="Times New Roman" w:hAnsi="Times New Roman" w:ascii="Times New Roman"/>
        </w:rPr>
      </w:pPr>
      <w:r w:rsidRPr="0018154F">
        <w:rPr>
          <w:rFonts w:hAnsi="Times New Roman" w:ascii="Times New Roman"/>
        </w:rPr>
        <w:t xml:space="preserve"> II. Određuje se upis</w:t>
      </w:r>
      <w:r w:rsidR="00D14993" w:rsidRPr="0018154F">
        <w:rPr>
          <w:rFonts w:hAnsi="Times New Roman" w:ascii="Times New Roman"/>
        </w:rPr>
        <w:t xml:space="preserve"> Stečajne mase iza </w:t>
      </w:r>
      <w:r w:rsidR="0018154F" w:rsidRPr="0018154F">
        <w:rPr>
          <w:rFonts w:hAnsi="Times New Roman" w:ascii="Times New Roman"/>
        </w:rPr>
        <w:t>VIKEND ODMOR d.o.o.</w:t>
      </w:r>
      <w:r w:rsidR="008E5F24">
        <w:rPr>
          <w:rFonts w:hAnsi="Times New Roman" w:ascii="Times New Roman"/>
        </w:rPr>
        <w:t xml:space="preserve"> </w:t>
      </w:r>
      <w:r w:rsidR="0018154F" w:rsidRPr="0018154F">
        <w:rPr>
          <w:rFonts w:hAnsi="Times New Roman" w:ascii="Times New Roman"/>
        </w:rPr>
        <w:t>u stečaju, Vrbovec, Marenić 2, (do brisanja OIB 08211974260)</w:t>
      </w:r>
      <w:r w:rsidR="00505783" w:rsidRPr="0018154F">
        <w:rPr>
          <w:rFonts w:hAnsi="Times New Roman" w:ascii="Times New Roman"/>
        </w:rPr>
        <w:t xml:space="preserve">, </w:t>
      </w:r>
      <w:r w:rsidRPr="0018154F">
        <w:rPr>
          <w:rFonts w:eastAsia="Times New Roman" w:hAnsi="Times New Roman" w:ascii="Times New Roman"/>
        </w:rPr>
        <w:t xml:space="preserve">u sudski registar </w:t>
      </w:r>
      <w:r w:rsidR="00DF48EB" w:rsidRPr="0018154F">
        <w:rPr>
          <w:rFonts w:eastAsia="Times New Roman" w:hAnsi="Times New Roman" w:ascii="Times New Roman"/>
        </w:rPr>
        <w:t>Trgovačkog suda u Zagrebu.</w:t>
      </w:r>
    </w:p>
    <w:p w:rsidRDefault="00D14993" w:rsidP="00D14993" w:rsidR="00D14993" w:rsidRPr="0018154F">
      <w:pPr>
        <w:ind w:firstLine="720"/>
        <w:jc w:val="both"/>
        <w:rPr>
          <w:rFonts w:hAnsi="Times New Roman" w:ascii="Times New Roman"/>
        </w:rPr>
      </w:pPr>
    </w:p>
    <w:p w:rsidRDefault="00D14993" w:rsidP="00D14993" w:rsidR="00D14993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III. </w:t>
      </w:r>
      <w:r w:rsidRPr="0018154F">
        <w:rPr>
          <w:rFonts w:eastAsia="Times New Roman" w:hAnsi="Times New Roman" w:ascii="Times New Roman"/>
        </w:rPr>
        <w:t xml:space="preserve">Za stečajnog upravitelja </w:t>
      </w:r>
      <w:r w:rsidRPr="0018154F">
        <w:rPr>
          <w:rFonts w:hAnsi="Times New Roman" w:ascii="Times New Roman"/>
        </w:rPr>
        <w:t xml:space="preserve">Stečajne mase iza </w:t>
      </w:r>
      <w:r w:rsidR="0018154F" w:rsidRPr="0018154F">
        <w:rPr>
          <w:rFonts w:hAnsi="Times New Roman" w:ascii="Times New Roman"/>
        </w:rPr>
        <w:t>VIKEND ODMOR d.o.o.</w:t>
      </w:r>
      <w:r w:rsidR="008E5F24">
        <w:rPr>
          <w:rFonts w:hAnsi="Times New Roman" w:ascii="Times New Roman"/>
        </w:rPr>
        <w:t xml:space="preserve"> </w:t>
      </w:r>
      <w:r w:rsidR="0018154F" w:rsidRPr="0018154F">
        <w:rPr>
          <w:rFonts w:hAnsi="Times New Roman" w:ascii="Times New Roman"/>
        </w:rPr>
        <w:t>u stečaju, Vrbovec, Marenić 2, (do brisanja OIB 08211974260)</w:t>
      </w:r>
      <w:r w:rsidRPr="0018154F">
        <w:rPr>
          <w:rFonts w:hAnsi="Times New Roman" w:ascii="Times New Roman"/>
        </w:rPr>
        <w:t xml:space="preserve">, </w:t>
      </w:r>
      <w:r w:rsidRPr="0018154F">
        <w:rPr>
          <w:rFonts w:eastAsia="Times New Roman" w:hAnsi="Times New Roman" w:ascii="Times New Roman"/>
        </w:rPr>
        <w:t>imenuje se</w:t>
      </w:r>
      <w:r w:rsidR="00E840E6" w:rsidRPr="0018154F">
        <w:rPr>
          <w:rFonts w:eastAsia="Times New Roman" w:hAnsi="Times New Roman" w:ascii="Times New Roman"/>
        </w:rPr>
        <w:t xml:space="preserve"> </w:t>
      </w:r>
      <w:r w:rsidR="0018154F" w:rsidRPr="0018154F">
        <w:rPr>
          <w:rFonts w:hAnsi="Times New Roman" w:ascii="Times New Roman"/>
        </w:rPr>
        <w:t>Davor Ivančić, Čakovec, Ivana pl. Zajca 17, OIB 21146522885</w:t>
      </w:r>
      <w:r w:rsidR="00E840E6" w:rsidRPr="0018154F">
        <w:rPr>
          <w:rFonts w:eastAsia="Times New Roman" w:hAnsi="Times New Roman" w:ascii="Times New Roman"/>
        </w:rPr>
        <w:t>.</w:t>
      </w:r>
    </w:p>
    <w:p w:rsidRDefault="00D14993" w:rsidP="000667DB" w:rsidR="00D14993" w:rsidRPr="0018154F">
      <w:pPr>
        <w:ind w:firstLine="720"/>
        <w:jc w:val="both"/>
        <w:rPr>
          <w:rFonts w:eastAsia="Times New Roman" w:hAnsi="Times New Roman" w:ascii="Times New Roman"/>
        </w:rPr>
      </w:pPr>
    </w:p>
    <w:p w:rsidRDefault="00AB29D0" w:rsidP="000667DB" w:rsidR="00576390" w:rsidRPr="0018154F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I</w:t>
      </w:r>
      <w:r w:rsidR="00175472" w:rsidRPr="0018154F">
        <w:rPr>
          <w:rFonts w:eastAsia="Times New Roman" w:hAnsi="Times New Roman" w:ascii="Times New Roman"/>
        </w:rPr>
        <w:t>V</w:t>
      </w:r>
      <w:r w:rsidR="00576390" w:rsidRPr="0018154F">
        <w:rPr>
          <w:rFonts w:eastAsia="Times New Roman" w:hAnsi="Times New Roman" w:ascii="Times New Roman"/>
        </w:rPr>
        <w:t xml:space="preserve">. Sjedište </w:t>
      </w:r>
      <w:r w:rsidR="00D14993" w:rsidRPr="0018154F">
        <w:rPr>
          <w:rFonts w:hAnsi="Times New Roman" w:ascii="Times New Roman"/>
        </w:rPr>
        <w:t xml:space="preserve">Stečajne mase iza </w:t>
      </w:r>
      <w:r w:rsidR="0018154F" w:rsidRPr="0018154F">
        <w:rPr>
          <w:rFonts w:hAnsi="Times New Roman" w:ascii="Times New Roman"/>
        </w:rPr>
        <w:t>VIKEND ODMOR d.o.o.</w:t>
      </w:r>
      <w:r w:rsidR="008E5F24">
        <w:rPr>
          <w:rFonts w:hAnsi="Times New Roman" w:ascii="Times New Roman"/>
        </w:rPr>
        <w:t xml:space="preserve"> </w:t>
      </w:r>
      <w:r w:rsidR="0018154F" w:rsidRPr="0018154F">
        <w:rPr>
          <w:rFonts w:hAnsi="Times New Roman" w:ascii="Times New Roman"/>
        </w:rPr>
        <w:t>u stečaju, Vrbovec, Marenić 2, (do brisanja OIB 08211974260)</w:t>
      </w:r>
      <w:r w:rsidR="00505783" w:rsidRPr="0018154F">
        <w:rPr>
          <w:rFonts w:hAnsi="Times New Roman" w:ascii="Times New Roman"/>
        </w:rPr>
        <w:t xml:space="preserve">, </w:t>
      </w:r>
      <w:r w:rsidR="00576390" w:rsidRPr="0018154F">
        <w:rPr>
          <w:rFonts w:eastAsia="Times New Roman" w:hAnsi="Times New Roman" w:ascii="Times New Roman"/>
        </w:rPr>
        <w:t xml:space="preserve">je na adresi stečajnog upravitelja </w:t>
      </w:r>
      <w:r w:rsidR="0018154F" w:rsidRPr="0018154F">
        <w:rPr>
          <w:rFonts w:hAnsi="Times New Roman" w:ascii="Times New Roman"/>
        </w:rPr>
        <w:t>Davora Ivančića, Čakovec, Ivana pl. Zajca 17</w:t>
      </w:r>
      <w:r w:rsidR="00576390" w:rsidRPr="0018154F">
        <w:rPr>
          <w:rFonts w:eastAsia="Times New Roman" w:hAnsi="Times New Roman" w:ascii="Times New Roman"/>
        </w:rPr>
        <w:t>.</w:t>
      </w:r>
    </w:p>
    <w:p w:rsidRDefault="00576390" w:rsidP="000667DB" w:rsidR="00576390" w:rsidRPr="0018154F">
      <w:pPr>
        <w:ind w:firstLine="720"/>
        <w:jc w:val="both"/>
        <w:rPr>
          <w:rFonts w:eastAsia="Times New Roman" w:hAnsi="Times New Roman" w:ascii="Times New Roman"/>
        </w:rPr>
      </w:pPr>
    </w:p>
    <w:p w:rsidRDefault="00175472" w:rsidP="00175472" w:rsidR="00175472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V. Pozivaju se vjerovnici stečajnog dužnika da u roku od </w:t>
      </w:r>
      <w:r w:rsidR="007C3039" w:rsidRPr="0018154F">
        <w:rPr>
          <w:rFonts w:hAnsi="Times New Roman" w:ascii="Times New Roman"/>
        </w:rPr>
        <w:t>3</w:t>
      </w:r>
      <w:r w:rsidRPr="0018154F">
        <w:rPr>
          <w:rFonts w:hAnsi="Times New Roman" w:ascii="Times New Roman"/>
        </w:rPr>
        <w:t xml:space="preserve">0 dana od dana objave ovog rješenja na mrežnoj stranici e-Oglasna ploča suda, u skladu s pravilima Stečajnog zakona o prijavi tražbina (čl. 257. Stečajnog zakona – Narodne novine broj 71/15), prijave svoje tražbine stečajnom upravitelju </w:t>
      </w:r>
      <w:r w:rsidR="00AB29D0" w:rsidRPr="0018154F">
        <w:rPr>
          <w:rFonts w:hAnsi="Times New Roman" w:ascii="Times New Roman"/>
        </w:rPr>
        <w:t>Davor</w:t>
      </w:r>
      <w:r w:rsidR="00AB29D0">
        <w:rPr>
          <w:rFonts w:hAnsi="Times New Roman" w:ascii="Times New Roman"/>
        </w:rPr>
        <w:t>u</w:t>
      </w:r>
      <w:r w:rsidR="00AB29D0" w:rsidRPr="0018154F">
        <w:rPr>
          <w:rFonts w:hAnsi="Times New Roman" w:ascii="Times New Roman"/>
        </w:rPr>
        <w:t xml:space="preserve"> Ivančić</w:t>
      </w:r>
      <w:r w:rsidR="00AB29D0">
        <w:rPr>
          <w:rFonts w:hAnsi="Times New Roman" w:ascii="Times New Roman"/>
        </w:rPr>
        <w:t>u</w:t>
      </w:r>
      <w:r w:rsidR="00AB29D0" w:rsidRPr="0018154F">
        <w:rPr>
          <w:rFonts w:hAnsi="Times New Roman" w:ascii="Times New Roman"/>
        </w:rPr>
        <w:t>, Čakovec, Ivana pl. Zajca 17</w:t>
      </w:r>
      <w:r w:rsidRPr="0018154F">
        <w:rPr>
          <w:rFonts w:hAnsi="Times New Roman" w:ascii="Times New Roman"/>
        </w:rPr>
        <w:t xml:space="preserve">. </w:t>
      </w:r>
    </w:p>
    <w:p w:rsidRDefault="00175472" w:rsidP="00175472" w:rsidR="00175472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>Za prijavu tražbine vjerovnik je dužan platiti pristojbu u iznosu od 2% od vrijednosti potraživanja, ali ne više od 500,00 kn.</w:t>
      </w:r>
    </w:p>
    <w:p w:rsidRDefault="00175472" w:rsidP="00175472" w:rsidR="00175472" w:rsidRPr="0018154F">
      <w:pPr>
        <w:rPr>
          <w:rFonts w:hAnsi="Times New Roman" w:ascii="Times New Roman"/>
        </w:rPr>
      </w:pPr>
    </w:p>
    <w:p w:rsidRDefault="00175472" w:rsidP="00175472" w:rsidR="00175472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VI. Pozivaju se razlučni i izlučni vjerovnici da stečajnog upravitelja </w:t>
      </w:r>
      <w:r w:rsidR="00AB29D0" w:rsidRPr="0018154F">
        <w:rPr>
          <w:rFonts w:hAnsi="Times New Roman" w:ascii="Times New Roman"/>
        </w:rPr>
        <w:t>Davora Ivančića, Čakovec, Ivana pl. Zajca 17</w:t>
      </w:r>
      <w:r w:rsidRPr="0018154F">
        <w:rPr>
          <w:rFonts w:hAnsi="Times New Roman" w:ascii="Times New Roman"/>
        </w:rPr>
        <w:t xml:space="preserve">, u roku od </w:t>
      </w:r>
      <w:r w:rsidR="007C3039" w:rsidRPr="0018154F">
        <w:rPr>
          <w:rFonts w:hAnsi="Times New Roman" w:ascii="Times New Roman"/>
        </w:rPr>
        <w:t>3</w:t>
      </w:r>
      <w:r w:rsidRPr="0018154F">
        <w:rPr>
          <w:rFonts w:hAnsi="Times New Roman" w:ascii="Times New Roman"/>
        </w:rPr>
        <w:t xml:space="preserve">0 dana od dana objave ovog rješenja podneskom obavijeste o svojim pravima u skladu s odredbama čl. 258. Stečajnog zakona. </w:t>
      </w:r>
    </w:p>
    <w:p w:rsidRDefault="00175472" w:rsidP="00175472" w:rsidR="00175472" w:rsidRPr="0018154F">
      <w:pPr>
        <w:rPr>
          <w:rFonts w:hAnsi="Times New Roman" w:ascii="Times New Roman"/>
        </w:rPr>
      </w:pPr>
    </w:p>
    <w:p w:rsidRDefault="00175472" w:rsidP="00175472" w:rsidR="00175472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lastRenderedPageBreak/>
        <w:t>VII. Pozivaju se dužnikovi dužnici da svoje obveze bez odgode ispunjavaju stečajnom upravitelju za stečajnog dužnika.</w:t>
      </w:r>
    </w:p>
    <w:p w:rsidRDefault="00175472" w:rsidP="00175472" w:rsidR="00175472" w:rsidRPr="0018154F">
      <w:pPr>
        <w:rPr>
          <w:rFonts w:hAnsi="Times New Roman" w:ascii="Times New Roman"/>
        </w:rPr>
      </w:pPr>
    </w:p>
    <w:p w:rsidRDefault="00CA5CBC" w:rsidP="00175472" w:rsidR="00175472" w:rsidRPr="0018154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</w:t>
      </w:r>
      <w:r w:rsidR="00175472" w:rsidRPr="0018154F">
        <w:rPr>
          <w:rFonts w:hAnsi="Times New Roman" w:ascii="Times New Roman"/>
        </w:rPr>
        <w:t xml:space="preserve">. Ročište vjerovnika na kojem će se ispitati prijavljene tražbine - ispitno ročište zakazuje se za </w:t>
      </w:r>
      <w:r w:rsidR="008E5F24">
        <w:rPr>
          <w:rFonts w:hAnsi="Times New Roman" w:ascii="Times New Roman"/>
        </w:rPr>
        <w:t>4. srpnja</w:t>
      </w:r>
      <w:r w:rsidR="00175472" w:rsidRPr="0018154F">
        <w:rPr>
          <w:rFonts w:hAnsi="Times New Roman" w:ascii="Times New Roman"/>
        </w:rPr>
        <w:t xml:space="preserve"> 2017. godine u 12,</w:t>
      </w:r>
      <w:r w:rsidR="007C3039" w:rsidRPr="0018154F">
        <w:rPr>
          <w:rFonts w:hAnsi="Times New Roman" w:ascii="Times New Roman"/>
        </w:rPr>
        <w:t>30</w:t>
      </w:r>
      <w:r w:rsidR="00175472" w:rsidRPr="0018154F">
        <w:rPr>
          <w:rFonts w:hAnsi="Times New Roman" w:ascii="Times New Roman"/>
        </w:rPr>
        <w:t xml:space="preserve"> sati, u sjedištu suda u Karlovcu, Ljudevita Šestića 4, prizemlje, soba broj 3.</w:t>
      </w:r>
    </w:p>
    <w:p w:rsidRDefault="00175472" w:rsidP="00175472" w:rsidR="00175472" w:rsidRPr="0018154F">
      <w:pPr>
        <w:rPr>
          <w:rFonts w:hAnsi="Times New Roman" w:ascii="Times New Roman"/>
        </w:rPr>
      </w:pPr>
    </w:p>
    <w:p w:rsidRDefault="00CA5CBC" w:rsidP="00175472" w:rsidR="00175472" w:rsidRPr="0018154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175472" w:rsidRPr="0018154F">
        <w:rPr>
          <w:rFonts w:hAnsi="Times New Roman" w:ascii="Times New Roman"/>
        </w:rPr>
        <w:t>X.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175472" w:rsidP="00175472" w:rsidR="00175472" w:rsidRPr="0018154F">
      <w:pPr>
        <w:ind w:firstLine="720"/>
        <w:jc w:val="both"/>
        <w:rPr>
          <w:rFonts w:hAnsi="Times New Roman" w:ascii="Times New Roman"/>
        </w:rPr>
      </w:pPr>
    </w:p>
    <w:p w:rsidRDefault="00175472" w:rsidP="00175472" w:rsidR="00175472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X. Nalaže se Općinskom sudu u </w:t>
      </w:r>
      <w:r w:rsidR="004F4679">
        <w:rPr>
          <w:rFonts w:hAnsi="Times New Roman" w:ascii="Times New Roman"/>
        </w:rPr>
        <w:t>Bjelovaru</w:t>
      </w:r>
      <w:r w:rsidRPr="0018154F">
        <w:rPr>
          <w:rFonts w:hAnsi="Times New Roman" w:ascii="Times New Roman"/>
        </w:rPr>
        <w:t>, Zemljišnoknjižni</w:t>
      </w:r>
      <w:r w:rsidR="00585466" w:rsidRPr="0018154F">
        <w:rPr>
          <w:rFonts w:hAnsi="Times New Roman" w:ascii="Times New Roman"/>
        </w:rPr>
        <w:t xml:space="preserve"> </w:t>
      </w:r>
      <w:r w:rsidRPr="0018154F">
        <w:rPr>
          <w:rFonts w:hAnsi="Times New Roman" w:ascii="Times New Roman"/>
        </w:rPr>
        <w:t xml:space="preserve">odjel </w:t>
      </w:r>
      <w:r w:rsidR="004F4679">
        <w:rPr>
          <w:rFonts w:hAnsi="Times New Roman" w:ascii="Times New Roman"/>
        </w:rPr>
        <w:t>Križevci</w:t>
      </w:r>
      <w:r w:rsidRPr="0018154F">
        <w:rPr>
          <w:rFonts w:hAnsi="Times New Roman" w:ascii="Times New Roman"/>
        </w:rPr>
        <w:t xml:space="preserve">, da izvrši zabilježbu ovog rješenja u zemljišnim knjigama </w:t>
      </w:r>
      <w:r w:rsidR="004F4679">
        <w:rPr>
          <w:rFonts w:hAnsi="Times New Roman" w:ascii="Times New Roman"/>
        </w:rPr>
        <w:t>na nekretninama upisanima</w:t>
      </w:r>
      <w:r w:rsidR="004F4679" w:rsidRPr="004F4679">
        <w:rPr>
          <w:rFonts w:hAnsi="Times New Roman" w:ascii="Times New Roman"/>
        </w:rPr>
        <w:t xml:space="preserve"> </w:t>
      </w:r>
      <w:r w:rsidR="004F4679">
        <w:rPr>
          <w:rFonts w:hAnsi="Times New Roman" w:ascii="Times New Roman"/>
        </w:rPr>
        <w:t>u k.o. Novi Glog, zk. ul. 1018, koje se sastoje od k.č.br. 3948 kuća broj 18 i dvorište u ravnici površine 403 čhv i k.č.br. 3950/1 oranica ograda u ravnici površine 1 jutro 148 čhv</w:t>
      </w:r>
      <w:r w:rsidR="00F25D31" w:rsidRPr="0018154F">
        <w:rPr>
          <w:rFonts w:hAnsi="Times New Roman" w:ascii="Times New Roman"/>
        </w:rPr>
        <w:t>.</w:t>
      </w:r>
    </w:p>
    <w:p w:rsidRDefault="00175472" w:rsidP="000667DB" w:rsidR="00175472">
      <w:pPr>
        <w:ind w:firstLine="720"/>
        <w:jc w:val="both"/>
        <w:rPr>
          <w:rFonts w:eastAsia="Times New Roman" w:hAnsi="Times New Roman" w:ascii="Times New Roman"/>
        </w:rPr>
      </w:pPr>
    </w:p>
    <w:p w:rsidRDefault="004F4679" w:rsidP="000667DB" w:rsidR="004F4679" w:rsidRPr="0018154F">
      <w:pPr>
        <w:ind w:firstLine="720"/>
        <w:jc w:val="both"/>
        <w:rPr>
          <w:rFonts w:eastAsia="Times New Roman" w:hAnsi="Times New Roman" w:ascii="Times New Roman"/>
        </w:rPr>
      </w:pPr>
    </w:p>
    <w:p w:rsidRDefault="00655DBA" w:rsidP="00655DBA" w:rsidR="00655DBA" w:rsidRPr="0018154F">
      <w:pPr>
        <w:ind w:left="360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>Obrazloženje</w:t>
      </w:r>
    </w:p>
    <w:p w:rsidRDefault="00655DBA" w:rsidP="00655DBA" w:rsidR="00655DBA" w:rsidRPr="0018154F">
      <w:pPr>
        <w:jc w:val="both"/>
        <w:rPr>
          <w:rFonts w:hAnsi="Times New Roman" w:ascii="Times New Roman"/>
        </w:rPr>
      </w:pPr>
    </w:p>
    <w:p w:rsidRDefault="00655DBA" w:rsidP="00DF48EB" w:rsidR="00175472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F00A3B" w:rsidRPr="0018154F">
        <w:rPr>
          <w:rFonts w:hAnsi="Times New Roman" w:ascii="Times New Roman"/>
        </w:rPr>
        <w:t xml:space="preserve">Rješenjem </w:t>
      </w:r>
      <w:r w:rsidR="00175472" w:rsidRPr="0018154F">
        <w:rPr>
          <w:rFonts w:hAnsi="Times New Roman" w:ascii="Times New Roman"/>
        </w:rPr>
        <w:t>Trgovačkog suda u Zagrebu</w:t>
      </w:r>
      <w:r w:rsidR="00F00A3B" w:rsidRPr="0018154F">
        <w:rPr>
          <w:rFonts w:hAnsi="Times New Roman" w:ascii="Times New Roman"/>
        </w:rPr>
        <w:t xml:space="preserve"> poslovni broj </w:t>
      </w:r>
      <w:r w:rsidR="00175472" w:rsidRPr="0018154F">
        <w:rPr>
          <w:rFonts w:hAnsi="Times New Roman" w:ascii="Times New Roman"/>
        </w:rPr>
        <w:t>St-</w:t>
      </w:r>
      <w:r w:rsidR="008E5F24">
        <w:rPr>
          <w:rFonts w:hAnsi="Times New Roman" w:ascii="Times New Roman"/>
        </w:rPr>
        <w:t>5673</w:t>
      </w:r>
      <w:r w:rsidR="00F25D31" w:rsidRPr="0018154F">
        <w:rPr>
          <w:rFonts w:hAnsi="Times New Roman" w:ascii="Times New Roman"/>
        </w:rPr>
        <w:t>/15</w:t>
      </w:r>
      <w:r w:rsidR="00F00A3B" w:rsidRPr="0018154F">
        <w:rPr>
          <w:rFonts w:hAnsi="Times New Roman" w:ascii="Times New Roman"/>
        </w:rPr>
        <w:t xml:space="preserve"> od </w:t>
      </w:r>
      <w:r w:rsidR="008E5F24">
        <w:rPr>
          <w:rFonts w:hAnsi="Times New Roman" w:ascii="Times New Roman"/>
        </w:rPr>
        <w:t>17. veljače</w:t>
      </w:r>
      <w:r w:rsidR="00175472" w:rsidRPr="0018154F">
        <w:rPr>
          <w:rFonts w:hAnsi="Times New Roman" w:ascii="Times New Roman"/>
        </w:rPr>
        <w:t xml:space="preserve"> 2016</w:t>
      </w:r>
      <w:r w:rsidR="00F00A3B" w:rsidRPr="0018154F">
        <w:rPr>
          <w:rFonts w:hAnsi="Times New Roman" w:ascii="Times New Roman"/>
        </w:rPr>
        <w:t xml:space="preserve">. godine otvoren je </w:t>
      </w:r>
      <w:r w:rsidR="00175472" w:rsidRPr="0018154F">
        <w:rPr>
          <w:rFonts w:hAnsi="Times New Roman" w:ascii="Times New Roman"/>
        </w:rPr>
        <w:t xml:space="preserve">skraćeni </w:t>
      </w:r>
      <w:r w:rsidR="00F00A3B" w:rsidRPr="0018154F">
        <w:rPr>
          <w:rFonts w:hAnsi="Times New Roman" w:ascii="Times New Roman"/>
        </w:rPr>
        <w:t xml:space="preserve">stečajni postupak nad </w:t>
      </w:r>
      <w:r w:rsidR="00505783" w:rsidRPr="0018154F">
        <w:rPr>
          <w:rFonts w:hAnsi="Times New Roman" w:ascii="Times New Roman"/>
        </w:rPr>
        <w:t xml:space="preserve">dužnikom </w:t>
      </w:r>
      <w:r w:rsidR="008E5F24" w:rsidRPr="0018154F">
        <w:rPr>
          <w:rFonts w:hAnsi="Times New Roman" w:ascii="Times New Roman"/>
        </w:rPr>
        <w:t>VIKEND ODMOR d.o.o., Vrbovec, Marenić 2, OIB 08211974260</w:t>
      </w:r>
      <w:r w:rsidR="000667DB" w:rsidRPr="0018154F">
        <w:rPr>
          <w:rFonts w:hAnsi="Times New Roman" w:ascii="Times New Roman"/>
        </w:rPr>
        <w:t xml:space="preserve">. </w:t>
      </w:r>
      <w:r w:rsidR="00175472" w:rsidRPr="0018154F">
        <w:rPr>
          <w:rFonts w:hAnsi="Times New Roman" w:ascii="Times New Roman"/>
        </w:rPr>
        <w:t>Istim r</w:t>
      </w:r>
      <w:r w:rsidR="00D160E1" w:rsidRPr="0018154F">
        <w:rPr>
          <w:rFonts w:hAnsi="Times New Roman" w:ascii="Times New Roman"/>
        </w:rPr>
        <w:t xml:space="preserve">ješenjem </w:t>
      </w:r>
      <w:r w:rsidR="00175472" w:rsidRPr="0018154F">
        <w:rPr>
          <w:rFonts w:hAnsi="Times New Roman" w:ascii="Times New Roman"/>
        </w:rPr>
        <w:t>stečajni postupak nad navedenim stečajnim dužnikom je istovremeno</w:t>
      </w:r>
      <w:r w:rsidR="00DF48EB" w:rsidRPr="0018154F">
        <w:rPr>
          <w:rFonts w:hAnsi="Times New Roman" w:ascii="Times New Roman"/>
        </w:rPr>
        <w:t xml:space="preserve"> i </w:t>
      </w:r>
      <w:r w:rsidR="00D160E1" w:rsidRPr="0018154F">
        <w:rPr>
          <w:rFonts w:hAnsi="Times New Roman" w:ascii="Times New Roman"/>
        </w:rPr>
        <w:t>zaključen</w:t>
      </w:r>
      <w:r w:rsidR="00175472" w:rsidRPr="0018154F">
        <w:rPr>
          <w:rFonts w:hAnsi="Times New Roman" w:ascii="Times New Roman"/>
        </w:rPr>
        <w:t xml:space="preserve">, te je za stečajnog upravitelja imenovan </w:t>
      </w:r>
      <w:r w:rsidR="008E5F24" w:rsidRPr="0018154F">
        <w:rPr>
          <w:rFonts w:hAnsi="Times New Roman" w:ascii="Times New Roman"/>
        </w:rPr>
        <w:t>Davor Ivančić, Čakovec, Ivana pl. Zajca 17, OIB 21146522885</w:t>
      </w:r>
      <w:r w:rsidR="00175472" w:rsidRPr="0018154F">
        <w:rPr>
          <w:rFonts w:hAnsi="Times New Roman" w:ascii="Times New Roman"/>
        </w:rPr>
        <w:t>.</w:t>
      </w:r>
    </w:p>
    <w:p w:rsidRDefault="008E5F24" w:rsidP="00DF48EB" w:rsidR="00175472" w:rsidRPr="001815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75472" w:rsidP="00DF48EB" w:rsidR="008E5F24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  <w:t xml:space="preserve">Podneskom od </w:t>
      </w:r>
      <w:r w:rsidR="008E5F24">
        <w:rPr>
          <w:rFonts w:hAnsi="Times New Roman" w:ascii="Times New Roman"/>
        </w:rPr>
        <w:t>7. listopada</w:t>
      </w:r>
      <w:r w:rsidR="009C0E94" w:rsidRPr="0018154F">
        <w:rPr>
          <w:rFonts w:hAnsi="Times New Roman" w:ascii="Times New Roman"/>
        </w:rPr>
        <w:t xml:space="preserve"> 2016</w:t>
      </w:r>
      <w:r w:rsidR="00F25D31" w:rsidRPr="0018154F">
        <w:rPr>
          <w:rFonts w:hAnsi="Times New Roman" w:ascii="Times New Roman"/>
        </w:rPr>
        <w:t>.</w:t>
      </w:r>
      <w:r w:rsidRPr="0018154F">
        <w:rPr>
          <w:rFonts w:hAnsi="Times New Roman" w:ascii="Times New Roman"/>
        </w:rPr>
        <w:t xml:space="preserve"> godine stečajni </w:t>
      </w:r>
      <w:r w:rsidR="008E5F24">
        <w:rPr>
          <w:rFonts w:hAnsi="Times New Roman" w:ascii="Times New Roman"/>
        </w:rPr>
        <w:t>vjerovnik Republika Hrvatska, Ministarstvo financija, Porezna uprava, Područni ured Središnja Hrvatska, podnio je prijedlog za nastavak postupka radi naknadne diobe, navodeći da stečajni dužnik ima u vlasništvu nekretnine upisane u k.o. Novi Glog, zk. ul. 1018, koje se sastoje od k.č.br. 3948 kuća broj 18 i dvorište u ravnici površine 403 čhv i k.č.br. 3950/1 oranica ograda u ravnici površine 1 jutro 148 čhv, a na kojoj nekretnini navedeni vjerovnik ima razlučno pravo.</w:t>
      </w:r>
    </w:p>
    <w:p w:rsidRDefault="00F25D31" w:rsidP="00DF48EB" w:rsidR="00F25D31" w:rsidRPr="0018154F">
      <w:pPr>
        <w:jc w:val="both"/>
        <w:rPr>
          <w:rFonts w:hAnsi="Times New Roman" w:ascii="Times New Roman"/>
        </w:rPr>
      </w:pPr>
    </w:p>
    <w:p w:rsidRDefault="00576390" w:rsidP="00655DBA" w:rsidR="00576390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  <w:r w:rsidRPr="0018154F">
        <w:rPr>
          <w:rFonts w:hAnsi="Times New Roman" w:ascii="Times New Roman"/>
        </w:rPr>
        <w:tab/>
        <w:t xml:space="preserve">Rješenjem </w:t>
      </w:r>
      <w:r w:rsidR="00DF48EB" w:rsidRPr="0018154F">
        <w:rPr>
          <w:rFonts w:hAnsi="Times New Roman" w:ascii="Times New Roman"/>
        </w:rPr>
        <w:t>Trgovačkog suda u Zagrebu</w:t>
      </w:r>
      <w:r w:rsidRPr="0018154F">
        <w:rPr>
          <w:rFonts w:hAnsi="Times New Roman" w:ascii="Times New Roman"/>
        </w:rPr>
        <w:t xml:space="preserve"> posl.br. Tt-</w:t>
      </w:r>
      <w:r w:rsidR="008E5F24">
        <w:rPr>
          <w:rFonts w:hAnsi="Times New Roman" w:ascii="Times New Roman"/>
        </w:rPr>
        <w:t>16/33343</w:t>
      </w:r>
      <w:r w:rsidR="0017510B" w:rsidRPr="0018154F">
        <w:rPr>
          <w:rFonts w:hAnsi="Times New Roman" w:ascii="Times New Roman"/>
        </w:rPr>
        <w:t>-1</w:t>
      </w:r>
      <w:r w:rsidRPr="0018154F">
        <w:rPr>
          <w:rFonts w:hAnsi="Times New Roman" w:ascii="Times New Roman"/>
        </w:rPr>
        <w:t xml:space="preserve"> stečajni dužnik </w:t>
      </w:r>
      <w:r w:rsidR="008E5F24" w:rsidRPr="0018154F">
        <w:rPr>
          <w:rFonts w:hAnsi="Times New Roman" w:ascii="Times New Roman"/>
        </w:rPr>
        <w:t>VIKEND ODMOR d.o.o.</w:t>
      </w:r>
      <w:r w:rsidR="008E5F24">
        <w:rPr>
          <w:rFonts w:hAnsi="Times New Roman" w:ascii="Times New Roman"/>
        </w:rPr>
        <w:t xml:space="preserve"> </w:t>
      </w:r>
      <w:r w:rsidR="008E5F24" w:rsidRPr="0018154F">
        <w:rPr>
          <w:rFonts w:hAnsi="Times New Roman" w:ascii="Times New Roman"/>
        </w:rPr>
        <w:t>u stečaju, Vrbovec, Marenić 2, OIB 08211974260</w:t>
      </w:r>
      <w:r w:rsidR="007F7A9A" w:rsidRPr="0018154F">
        <w:rPr>
          <w:rFonts w:eastAsia="Times New Roman" w:hAnsi="Times New Roman" w:ascii="Times New Roman"/>
        </w:rPr>
        <w:t xml:space="preserve">, brisan je iz sudskog registra ovog suda dana </w:t>
      </w:r>
      <w:r w:rsidR="008E5F24">
        <w:rPr>
          <w:rFonts w:eastAsia="Times New Roman" w:hAnsi="Times New Roman" w:ascii="Times New Roman"/>
        </w:rPr>
        <w:t>28. listopada 2016</w:t>
      </w:r>
      <w:r w:rsidR="007F7A9A" w:rsidRPr="0018154F">
        <w:rPr>
          <w:rFonts w:eastAsia="Times New Roman" w:hAnsi="Times New Roman" w:ascii="Times New Roman"/>
        </w:rPr>
        <w:t>. godine.</w:t>
      </w:r>
    </w:p>
    <w:p w:rsidRDefault="00D160E1" w:rsidP="00655DBA" w:rsidR="00D160E1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</w:p>
    <w:p w:rsidRDefault="008F5F84" w:rsidP="008F5F84" w:rsidR="000667DB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>Odredbom čl. 289. st.</w:t>
      </w:r>
      <w:r w:rsidR="00E53239">
        <w:rPr>
          <w:rFonts w:hAnsi="Times New Roman" w:ascii="Times New Roman"/>
        </w:rPr>
        <w:t xml:space="preserve"> 1.</w:t>
      </w:r>
      <w:r w:rsidRPr="0018154F">
        <w:rPr>
          <w:rFonts w:hAnsi="Times New Roman" w:ascii="Times New Roman"/>
        </w:rPr>
        <w:t xml:space="preserve"> Stečajnog za</w:t>
      </w:r>
      <w:r w:rsidR="0017510B" w:rsidRPr="0018154F">
        <w:rPr>
          <w:rFonts w:hAnsi="Times New Roman" w:ascii="Times New Roman"/>
        </w:rPr>
        <w:t>kona (Narodne novine broj 71/15, dalje u tekstu: SZ-a</w:t>
      </w:r>
      <w:r w:rsidRPr="0018154F">
        <w:rPr>
          <w:rFonts w:hAnsi="Times New Roman" w:ascii="Times New Roman"/>
        </w:rPr>
        <w:t xml:space="preserve">), propisano je da </w:t>
      </w:r>
      <w:r w:rsidR="00E53239">
        <w:rPr>
          <w:rFonts w:hAnsi="Times New Roman" w:ascii="Times New Roman"/>
        </w:rPr>
        <w:t xml:space="preserve">će sud na prijedlog stečajnoga upravitelja, kojega od stečajnih vjerovnika ili po službenoj dužnosti odrediti nastavljanje postupka radi naknadne diobe ako se nakon završenoga ročišta: 1. ostvare pretpostavke da se zadržani iznosi podijele stečajnim vjerovnicima; 2. iznosi koji su isplaćeni iz stečajne mase vrate u masu; 3. pronađe imovina koja ulazi u stečajnu masu. Odredbom stavka 2. istog članka propisano je da će sud odrediti nastavljanje postupka radi naknadne diobe bez obzira na to je li postupak bio zaključen; odredbom stavka 4. istog članka propisano je da je </w:t>
      </w:r>
      <w:r w:rsidRPr="0018154F">
        <w:rPr>
          <w:rFonts w:hAnsi="Times New Roman" w:ascii="Times New Roman"/>
        </w:rPr>
        <w:t>i</w:t>
      </w:r>
      <w:r w:rsidR="000667DB" w:rsidRPr="0018154F">
        <w:rPr>
          <w:rFonts w:hAnsi="Times New Roman" w:ascii="Times New Roman"/>
        </w:rPr>
        <w:t xml:space="preserve">movina iz stavka 1. stečajna masa </w:t>
      </w:r>
      <w:r w:rsidR="00E53239">
        <w:rPr>
          <w:rFonts w:hAnsi="Times New Roman" w:ascii="Times New Roman"/>
        </w:rPr>
        <w:t xml:space="preserve">i </w:t>
      </w:r>
      <w:r w:rsidR="00451F0B" w:rsidRPr="0018154F">
        <w:rPr>
          <w:rFonts w:hAnsi="Times New Roman" w:ascii="Times New Roman"/>
        </w:rPr>
        <w:t xml:space="preserve">na nju </w:t>
      </w:r>
      <w:r w:rsidR="000667DB" w:rsidRPr="0018154F">
        <w:rPr>
          <w:rFonts w:hAnsi="Times New Roman" w:ascii="Times New Roman"/>
        </w:rPr>
        <w:t>se na odgovarajući način primjenjuju odredbe Stečajnog zakona o stečajnom dužniku i njegovim tijelima. U ime i za račun te mase mogu se voditi sporovi</w:t>
      </w:r>
      <w:r w:rsidR="00451F0B" w:rsidRPr="0018154F">
        <w:rPr>
          <w:rFonts w:hAnsi="Times New Roman" w:ascii="Times New Roman"/>
        </w:rPr>
        <w:t xml:space="preserve">, osim ako tim Zakonom </w:t>
      </w:r>
      <w:r w:rsidR="00451F0B" w:rsidRPr="0018154F">
        <w:rPr>
          <w:rFonts w:hAnsi="Times New Roman" w:ascii="Times New Roman"/>
        </w:rPr>
        <w:lastRenderedPageBreak/>
        <w:t xml:space="preserve">nije </w:t>
      </w:r>
      <w:r w:rsidR="000667DB" w:rsidRPr="0018154F">
        <w:rPr>
          <w:rFonts w:hAnsi="Times New Roman" w:ascii="Times New Roman"/>
        </w:rPr>
        <w:t xml:space="preserve">drukčije određeno. </w:t>
      </w:r>
      <w:r w:rsidR="00451F0B" w:rsidRPr="0018154F">
        <w:rPr>
          <w:rFonts w:hAnsi="Times New Roman" w:ascii="Times New Roman"/>
        </w:rPr>
        <w:t xml:space="preserve">Stečajna masa je nositelj prava vlasništva i drugih prava; odredbom stavka 5. istog članka propisano je da će se u slučaju iz stavka 4. istog članka stečajna masa upisati u sudski registar. Pri upisu stečajne mase u sudski registar Ministarstvo financija – Porezna uprava po službenoj će dužnosti odrediti i dodijeliti osobni identifikacijski broj stečajnoj masi; stavkom 6. istog članka propisano je da je stečajni upravitelj dužan na propisanom obrascu podnositi 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0667DB" w:rsidP="00D160E1" w:rsidR="000667DB" w:rsidRPr="0018154F">
      <w:pPr>
        <w:ind w:firstLine="720"/>
        <w:jc w:val="both"/>
        <w:rPr>
          <w:rFonts w:hAnsi="Times New Roman" w:ascii="Times New Roman"/>
        </w:rPr>
      </w:pPr>
    </w:p>
    <w:p w:rsidRDefault="00A71B6F" w:rsidP="00A71B6F" w:rsidR="00A71B6F" w:rsidRPr="0018154F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Odredbom čl. 133. st. 5. SZ-a propisano je da ako se ispune pretpostavke za nastavljanje postupka radi naknadne diobe iz čl. 289. st. 1. SZ-a, sud će rješenjem o nastavljanju postupka pozvati stečajne vjerovnike da u roku od 30 dana stečajnom upravitelju prijave svoje tražbine i zakazati ročište na kojem će se ispitati prijavljene tražbine (ispitno ročište); stavkom 6. istog članka propisano je da ako se stečajni postupak nastavlja zbog naknadno pronađene imovine koja ulazi u stečajnu masu, sud će rješenjem iz stavka 5. toga članka zakazati istodobno i izvještajno ročište. Na odgovarajući način primijenit će se odredbe čl. 229. – 234. te čl. 247. – 285. ovoga Zakona. </w:t>
      </w:r>
    </w:p>
    <w:p w:rsidRDefault="00A71B6F" w:rsidP="00A71B6F" w:rsidR="00A71B6F" w:rsidRPr="0018154F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</w:p>
    <w:p w:rsidRDefault="00A71B6F" w:rsidP="00A71B6F" w:rsidR="00A71B6F" w:rsidRPr="0018154F">
      <w:pPr>
        <w:overflowPunct w:val="false"/>
        <w:autoSpaceDE w:val="false"/>
        <w:autoSpaceDN w:val="false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  <w:t>Slijedom navedenog, neprijeporno je da su u konkretnom slučaju ostvareni uvjeti da se odredi nastavak postupka radi naknadne diobe, budući je nakon zaključenja stečajnog postupka nad stečajnim dužnikom naknadno pronađena imovina koja ulazi u stečajnu masu, pa je temeljem čl. 289. st. 1. SZ-a, riješeno je kao pod toč. I. izreke ovog rješenja.</w:t>
      </w:r>
    </w:p>
    <w:p w:rsidRDefault="00A71B6F" w:rsidP="00A71B6F" w:rsidR="00A71B6F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DA7A2A" w:rsidR="00DA7A2A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Odredbom čl.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  <w:r w:rsidR="00A71B6F" w:rsidRPr="0018154F">
        <w:rPr>
          <w:rFonts w:hAnsi="Times New Roman" w:ascii="Times New Roman"/>
        </w:rPr>
        <w:tab/>
      </w:r>
    </w:p>
    <w:p w:rsidRDefault="00DA7A2A" w:rsidP="00A71B6F" w:rsidR="00DA7A2A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A71B6F" w:rsidR="00A71B6F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A71B6F" w:rsidRPr="0018154F">
        <w:rPr>
          <w:rFonts w:hAnsi="Times New Roman" w:ascii="Times New Roman"/>
        </w:rPr>
        <w:t>Odredbom čl</w:t>
      </w:r>
      <w:r w:rsidRPr="0018154F">
        <w:rPr>
          <w:rFonts w:hAnsi="Times New Roman" w:ascii="Times New Roman"/>
        </w:rPr>
        <w:t>.</w:t>
      </w:r>
      <w:r w:rsidR="00A71B6F" w:rsidRPr="0018154F">
        <w:rPr>
          <w:rFonts w:hAnsi="Times New Roman" w:ascii="Times New Roman"/>
        </w:rPr>
        <w:t xml:space="preserve"> 432. propisano je kako se izbor stečajnog upravitelja u skraćenom stečajnom po</w:t>
      </w:r>
      <w:r w:rsidRPr="0018154F">
        <w:rPr>
          <w:rFonts w:hAnsi="Times New Roman" w:ascii="Times New Roman"/>
        </w:rPr>
        <w:t>stupku obavlja</w:t>
      </w:r>
      <w:r w:rsidR="00A71B6F" w:rsidRPr="0018154F">
        <w:rPr>
          <w:rFonts w:hAnsi="Times New Roman" w:ascii="Times New Roman"/>
        </w:rPr>
        <w:t xml:space="preserve"> metodom sluč</w:t>
      </w:r>
      <w:r w:rsidRPr="0018154F">
        <w:rPr>
          <w:rFonts w:hAnsi="Times New Roman" w:ascii="Times New Roman"/>
        </w:rPr>
        <w:t>ajnog odabira s liste A stečajni</w:t>
      </w:r>
      <w:r w:rsidR="00A71B6F" w:rsidRPr="0018154F">
        <w:rPr>
          <w:rFonts w:hAnsi="Times New Roman" w:ascii="Times New Roman"/>
        </w:rPr>
        <w:t>h upravitelja i s liste B stečajnih upravitelja za područje</w:t>
      </w:r>
      <w:r w:rsidRPr="0018154F">
        <w:rPr>
          <w:rFonts w:hAnsi="Times New Roman" w:ascii="Times New Roman"/>
        </w:rPr>
        <w:t xml:space="preserve"> nadležnog suda, a odredbom čl.</w:t>
      </w:r>
      <w:r w:rsidR="00A71B6F" w:rsidRPr="0018154F">
        <w:rPr>
          <w:rFonts w:hAnsi="Times New Roman" w:ascii="Times New Roman"/>
        </w:rPr>
        <w:t xml:space="preserve"> 84. st</w:t>
      </w:r>
      <w:r w:rsidRPr="0018154F">
        <w:rPr>
          <w:rFonts w:hAnsi="Times New Roman" w:ascii="Times New Roman"/>
        </w:rPr>
        <w:t>.</w:t>
      </w:r>
      <w:r w:rsidR="00A71B6F" w:rsidRPr="0018154F">
        <w:rPr>
          <w:rFonts w:hAnsi="Times New Roman" w:ascii="Times New Roman"/>
        </w:rPr>
        <w:t xml:space="preserve"> 1. SZ-a propisano je kako se izbor stečajnih upravitelja u stečajnom postupku obavlja metodom slučajnog odabira  s liste A stečajnih upravitelja za područje nadležnog suda.</w:t>
      </w:r>
    </w:p>
    <w:p w:rsidRDefault="00DA7A2A" w:rsidP="00A71B6F" w:rsidR="00DA7A2A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B42651" w:rsidP="00A71B6F" w:rsidR="00CA5CBC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  <w:t xml:space="preserve">Uvidom u listu stečajnih upravitelja utvrđeno je da je dosadašnji stečajni upravitelj </w:t>
      </w:r>
      <w:r w:rsidR="0018073C" w:rsidRPr="0018154F">
        <w:rPr>
          <w:rFonts w:hAnsi="Times New Roman" w:ascii="Times New Roman"/>
        </w:rPr>
        <w:t>Davor Ivančić, Čakovec, Ivana pl. Zajca 17, OIB 21146522885</w:t>
      </w:r>
      <w:r w:rsidRPr="0018154F">
        <w:rPr>
          <w:rFonts w:hAnsi="Times New Roman" w:ascii="Times New Roman"/>
        </w:rPr>
        <w:t xml:space="preserve">, upisan na listu </w:t>
      </w:r>
      <w:r w:rsidR="0018073C">
        <w:rPr>
          <w:rFonts w:hAnsi="Times New Roman" w:ascii="Times New Roman"/>
        </w:rPr>
        <w:t>A</w:t>
      </w:r>
      <w:r w:rsidRPr="0018154F">
        <w:rPr>
          <w:rFonts w:hAnsi="Times New Roman" w:ascii="Times New Roman"/>
        </w:rPr>
        <w:t xml:space="preserve"> stečajnih upravitelja</w:t>
      </w:r>
      <w:r w:rsidR="0018073C">
        <w:rPr>
          <w:rFonts w:hAnsi="Times New Roman" w:ascii="Times New Roman"/>
        </w:rPr>
        <w:t xml:space="preserve">, pa je </w:t>
      </w:r>
      <w:r w:rsidR="00CA5CBC">
        <w:rPr>
          <w:rFonts w:hAnsi="Times New Roman" w:ascii="Times New Roman"/>
        </w:rPr>
        <w:t xml:space="preserve">isti ovim rješenjem imenovan i za stečajnog upravitelja Stečajne mase iza </w:t>
      </w:r>
      <w:r w:rsidR="00CA5CBC" w:rsidRPr="0018154F">
        <w:rPr>
          <w:rFonts w:hAnsi="Times New Roman" w:ascii="Times New Roman"/>
        </w:rPr>
        <w:t>VIKEND ODMOR d.o.o.</w:t>
      </w:r>
      <w:r w:rsidR="00CA5CBC">
        <w:rPr>
          <w:rFonts w:hAnsi="Times New Roman" w:ascii="Times New Roman"/>
        </w:rPr>
        <w:t xml:space="preserve"> </w:t>
      </w:r>
      <w:r w:rsidR="00CA5CBC" w:rsidRPr="0018154F">
        <w:rPr>
          <w:rFonts w:hAnsi="Times New Roman" w:ascii="Times New Roman"/>
        </w:rPr>
        <w:t>u stečaju, Vrbovec, Marenić 2, (do brisanja OIB 08211974260)</w:t>
      </w:r>
      <w:r w:rsidR="00CA5CBC">
        <w:rPr>
          <w:rFonts w:hAnsi="Times New Roman" w:ascii="Times New Roman"/>
        </w:rPr>
        <w:t xml:space="preserve">, a u smislu odredbe čl. 85. st. 2. i 3. SZ-a, te je riješeno </w:t>
      </w:r>
      <w:r w:rsidR="00DA7A2A" w:rsidRPr="0018154F">
        <w:rPr>
          <w:rFonts w:hAnsi="Times New Roman" w:ascii="Times New Roman"/>
        </w:rPr>
        <w:t>kao pod točkom III. izreke ovog rješenja.</w:t>
      </w:r>
    </w:p>
    <w:p w:rsidRDefault="00CA5CBC" w:rsidP="00A71B6F" w:rsidR="00CA5CBC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9247C2" w:rsidP="00A71B6F" w:rsidR="009247C2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  <w:t xml:space="preserve">Temeljem odredbe čl. 438. SZ-a riješeno je kao pod točkama II. i </w:t>
      </w:r>
      <w:r w:rsidR="00CA5CBC">
        <w:rPr>
          <w:rFonts w:hAnsi="Times New Roman" w:ascii="Times New Roman"/>
        </w:rPr>
        <w:t>I</w:t>
      </w:r>
      <w:r w:rsidRPr="0018154F">
        <w:rPr>
          <w:rFonts w:hAnsi="Times New Roman" w:ascii="Times New Roman"/>
        </w:rPr>
        <w:t xml:space="preserve">V. izreke ovog rješenja. </w:t>
      </w:r>
    </w:p>
    <w:p w:rsidRDefault="00297EA1" w:rsidP="00A71B6F" w:rsidR="00297EA1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297EA1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lastRenderedPageBreak/>
        <w:tab/>
        <w:t>Temeljem odredbe članka</w:t>
      </w:r>
      <w:r w:rsidR="007C3039" w:rsidRPr="0018154F">
        <w:rPr>
          <w:rFonts w:hAnsi="Times New Roman" w:ascii="Times New Roman"/>
        </w:rPr>
        <w:t xml:space="preserve"> 133. stavka 5. i 6. SZ-a u vezi s odredbom članka</w:t>
      </w:r>
      <w:r w:rsidRPr="0018154F">
        <w:rPr>
          <w:rFonts w:hAnsi="Times New Roman" w:ascii="Times New Roman"/>
        </w:rPr>
        <w:t xml:space="preserve"> 129. stavka 1. podstavka 4., 5., 6. i 7. SZ-a te odredbe članka 130. stavka 1., 2. i 3. SZ-a, riješeno je kao pod točkama V., VI., VII., </w:t>
      </w:r>
      <w:r w:rsidR="00CA5CBC">
        <w:rPr>
          <w:rFonts w:hAnsi="Times New Roman" w:ascii="Times New Roman"/>
        </w:rPr>
        <w:t>VIII. i I</w:t>
      </w:r>
      <w:r w:rsidRPr="0018154F">
        <w:rPr>
          <w:rFonts w:hAnsi="Times New Roman" w:ascii="Times New Roman"/>
        </w:rPr>
        <w:t xml:space="preserve">X. SZ-a. </w:t>
      </w:r>
    </w:p>
    <w:p w:rsidRDefault="00297EA1" w:rsidP="00A71B6F" w:rsidR="00297EA1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297EA1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  <w:t xml:space="preserve">Temeljem odredbe članka 129. stavka 2. SZ-a i članka 131. stavka 2. SZ-a, riješeno je kao pod točkom X. izreke ovog rješenja. </w:t>
      </w:r>
    </w:p>
    <w:p w:rsidRDefault="009247C2" w:rsidP="00A71B6F" w:rsidR="009247C2" w:rsidRPr="0018154F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9247C2" w:rsidP="00297EA1" w:rsidR="002577C3" w:rsidRPr="0018154F">
      <w:pPr>
        <w:tabs>
          <w:tab w:pos="0" w:val="left"/>
        </w:tabs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</w:p>
    <w:p w:rsidRDefault="002577C3" w:rsidP="002A61E4" w:rsidR="002577C3" w:rsidRPr="0018154F">
      <w:pPr>
        <w:jc w:val="center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U Karlovcu </w:t>
      </w:r>
      <w:r w:rsidR="00297EA1" w:rsidRPr="0018154F">
        <w:rPr>
          <w:rFonts w:hAnsi="Times New Roman" w:ascii="Times New Roman"/>
        </w:rPr>
        <w:t>3. travnja 2017</w:t>
      </w:r>
      <w:r w:rsidR="00D160E1" w:rsidRPr="0018154F">
        <w:rPr>
          <w:rFonts w:hAnsi="Times New Roman" w:ascii="Times New Roman"/>
        </w:rPr>
        <w:t>.</w:t>
      </w:r>
      <w:r w:rsidRPr="0018154F">
        <w:rPr>
          <w:rFonts w:hAnsi="Times New Roman" w:ascii="Times New Roman"/>
        </w:rPr>
        <w:t xml:space="preserve"> godine</w:t>
      </w:r>
    </w:p>
    <w:p w:rsidRDefault="00AB62F7" w:rsidP="00434774" w:rsidR="00881DAB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ab/>
      </w:r>
      <w:r w:rsidR="00423AE6" w:rsidRPr="0018154F">
        <w:rPr>
          <w:rFonts w:hAnsi="Times New Roman" w:ascii="Times New Roman"/>
        </w:rPr>
        <w:t xml:space="preserve"> </w:t>
      </w:r>
    </w:p>
    <w:p w:rsidRDefault="00DB2868" w:rsidP="00434774" w:rsidR="00DB2868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18154F">
        <w:rPr>
          <w:rFonts w:hAnsi="Times New Roman" w:ascii="Times New Roman"/>
        </w:rPr>
        <w:t xml:space="preserve">                       </w:t>
      </w:r>
      <w:r w:rsidR="003B02D7" w:rsidRPr="0018154F">
        <w:rPr>
          <w:rFonts w:hAnsi="Times New Roman" w:ascii="Times New Roman"/>
        </w:rPr>
        <w:t xml:space="preserve">  </w:t>
      </w:r>
      <w:r w:rsidR="002A61E4" w:rsidRPr="0018154F">
        <w:rPr>
          <w:rFonts w:hAnsi="Times New Roman" w:ascii="Times New Roman"/>
        </w:rPr>
        <w:t xml:space="preserve">                    </w:t>
      </w:r>
      <w:r w:rsidR="004E5DB3" w:rsidRPr="0018154F">
        <w:rPr>
          <w:rFonts w:hAnsi="Times New Roman" w:ascii="Times New Roman"/>
        </w:rPr>
        <w:t>Stečajni s</w:t>
      </w:r>
      <w:r w:rsidRPr="0018154F">
        <w:rPr>
          <w:rFonts w:hAnsi="Times New Roman" w:ascii="Times New Roman"/>
        </w:rPr>
        <w:t>udac:</w:t>
      </w:r>
    </w:p>
    <w:p w:rsidRDefault="00DB2868" w:rsidP="00434774" w:rsidR="00652A45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 w:rsidRPr="0018154F">
        <w:rPr>
          <w:rFonts w:hAnsi="Times New Roman" w:ascii="Times New Roman"/>
        </w:rPr>
        <w:t xml:space="preserve">                   </w:t>
      </w:r>
      <w:r w:rsidRPr="0018154F">
        <w:rPr>
          <w:rFonts w:hAnsi="Times New Roman" w:ascii="Times New Roman"/>
        </w:rPr>
        <w:t xml:space="preserve">  </w:t>
      </w:r>
      <w:r w:rsidR="00421DDE" w:rsidRPr="0018154F">
        <w:rPr>
          <w:rFonts w:hAnsi="Times New Roman" w:ascii="Times New Roman"/>
        </w:rPr>
        <w:t>Goranka Boljkovac</w:t>
      </w:r>
      <w:r w:rsidR="00652A45" w:rsidRPr="0018154F">
        <w:rPr>
          <w:rFonts w:hAnsi="Times New Roman" w:ascii="Times New Roman"/>
        </w:rPr>
        <w:t>,v.r.</w:t>
      </w:r>
    </w:p>
    <w:p w:rsidRDefault="00652A45" w:rsidP="00434774" w:rsidR="00652A45" w:rsidRPr="0018154F">
      <w:pPr>
        <w:jc w:val="both"/>
        <w:rPr>
          <w:rFonts w:hAnsi="Times New Roman" w:ascii="Times New Roman"/>
        </w:rPr>
      </w:pPr>
    </w:p>
    <w:p w:rsidRDefault="00652A45" w:rsidP="00434774" w:rsidR="00652A45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 w:rsidRPr="0018154F">
        <w:rPr>
          <w:rFonts w:hAnsi="Times New Roman" w:ascii="Times New Roman"/>
        </w:rPr>
        <w:tab/>
      </w:r>
      <w:r w:rsidR="00D129AA" w:rsidRPr="0018154F">
        <w:rPr>
          <w:rFonts w:hAnsi="Times New Roman" w:ascii="Times New Roman"/>
        </w:rPr>
        <w:tab/>
      </w:r>
      <w:r w:rsidR="00A57303" w:rsidRPr="0018154F">
        <w:rPr>
          <w:rFonts w:hAnsi="Times New Roman" w:ascii="Times New Roman"/>
        </w:rPr>
        <w:t xml:space="preserve">    </w:t>
      </w:r>
      <w:r w:rsidRPr="0018154F">
        <w:rPr>
          <w:rFonts w:hAnsi="Times New Roman" w:ascii="Times New Roman"/>
        </w:rPr>
        <w:t xml:space="preserve"> Za točnost otpravka-</w:t>
      </w:r>
    </w:p>
    <w:p w:rsidRDefault="00652A45" w:rsidP="00434774" w:rsidR="00652A45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 w:rsidRPr="0018154F">
        <w:rPr>
          <w:rFonts w:hAnsi="Times New Roman" w:ascii="Times New Roman"/>
        </w:rPr>
        <w:tab/>
      </w:r>
      <w:r w:rsidR="00D129AA" w:rsidRPr="0018154F">
        <w:rPr>
          <w:rFonts w:hAnsi="Times New Roman" w:ascii="Times New Roman"/>
        </w:rPr>
        <w:tab/>
      </w:r>
      <w:r w:rsidR="00A57303" w:rsidRPr="0018154F">
        <w:rPr>
          <w:rFonts w:hAnsi="Times New Roman" w:ascii="Times New Roman"/>
        </w:rPr>
        <w:t xml:space="preserve">   </w:t>
      </w:r>
      <w:r w:rsidRPr="0018154F">
        <w:rPr>
          <w:rFonts w:hAnsi="Times New Roman" w:ascii="Times New Roman"/>
        </w:rPr>
        <w:t xml:space="preserve">  ovlašteni službenik:</w:t>
      </w:r>
    </w:p>
    <w:p w:rsidRDefault="00652A45" w:rsidP="00434774" w:rsidR="00881DAB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 w:rsidRPr="0018154F">
        <w:rPr>
          <w:rFonts w:hAnsi="Times New Roman" w:ascii="Times New Roman"/>
        </w:rPr>
        <w:tab/>
      </w:r>
      <w:r w:rsidR="00D129AA" w:rsidRPr="0018154F">
        <w:rPr>
          <w:rFonts w:hAnsi="Times New Roman" w:ascii="Times New Roman"/>
        </w:rPr>
        <w:tab/>
      </w:r>
      <w:r w:rsidRPr="0018154F">
        <w:rPr>
          <w:rFonts w:hAnsi="Times New Roman" w:ascii="Times New Roman"/>
        </w:rPr>
        <w:t xml:space="preserve">  </w:t>
      </w:r>
      <w:r w:rsidR="00A57303" w:rsidRPr="0018154F">
        <w:rPr>
          <w:rFonts w:hAnsi="Times New Roman" w:ascii="Times New Roman"/>
        </w:rPr>
        <w:t xml:space="preserve">   </w:t>
      </w:r>
      <w:r w:rsidRPr="0018154F">
        <w:rPr>
          <w:rFonts w:hAnsi="Times New Roman" w:ascii="Times New Roman"/>
        </w:rPr>
        <w:t xml:space="preserve"> </w:t>
      </w:r>
      <w:r w:rsidR="00D129AA" w:rsidRPr="0018154F">
        <w:rPr>
          <w:rFonts w:hAnsi="Times New Roman" w:ascii="Times New Roman"/>
        </w:rPr>
        <w:t>Renata Klokočki</w:t>
      </w:r>
      <w:r w:rsidR="00D160E1" w:rsidRPr="0018154F">
        <w:rPr>
          <w:rFonts w:hAnsi="Times New Roman" w:ascii="Times New Roman"/>
        </w:rPr>
        <w:t xml:space="preserve"> </w:t>
      </w:r>
    </w:p>
    <w:p w:rsidRDefault="003E5B5D" w:rsidP="00434774" w:rsidR="003E5B5D" w:rsidRPr="0018154F">
      <w:pPr>
        <w:jc w:val="both"/>
        <w:rPr>
          <w:rFonts w:hAnsi="Times New Roman" w:ascii="Times New Roman"/>
        </w:rPr>
      </w:pPr>
    </w:p>
    <w:p w:rsidRDefault="00C1564B" w:rsidP="00434774" w:rsidR="003E5B5D" w:rsidRPr="0018154F">
      <w:pPr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 xml:space="preserve"> </w:t>
      </w:r>
    </w:p>
    <w:p w:rsidRDefault="00D129AA" w:rsidP="00D129AA" w:rsidR="002462C0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>Uputa o pravnom lijeku:</w:t>
      </w:r>
    </w:p>
    <w:p w:rsidRDefault="00722928" w:rsidP="00297EA1" w:rsidR="00722928" w:rsidRPr="0018154F">
      <w:pPr>
        <w:rPr>
          <w:rFonts w:hAnsi="Times New Roman" w:ascii="Times New Roman"/>
        </w:rPr>
      </w:pPr>
      <w:r w:rsidRPr="0018154F">
        <w:rPr>
          <w:rFonts w:hAnsi="Times New Roman" w:ascii="Times New Roman"/>
        </w:rPr>
        <w:t>Protiv rješenja o naknadnoj diobi nije dopuštena žalba (čl. 290. st. 2. SZ-a).</w:t>
      </w:r>
    </w:p>
    <w:p w:rsidRDefault="00D129AA" w:rsidP="00297EA1" w:rsidR="00D129AA" w:rsidRPr="0018154F">
      <w:pPr>
        <w:rPr>
          <w:rFonts w:hAnsi="Times New Roman" w:ascii="Times New Roman"/>
        </w:rPr>
      </w:pPr>
    </w:p>
    <w:sectPr w:rsidSect="003E5B5D" w:rsidR="00D129AA" w:rsidRPr="0018154F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354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B9125D">
      <w:rPr>
        <w:rFonts w:hAnsi="Times New Roman" w:ascii="Times New Roman"/>
      </w:rPr>
      <w:t>100</w:t>
    </w:r>
    <w:r w:rsidR="00AB29D0">
      <w:rPr>
        <w:rFonts w:hAnsi="Times New Roman" w:ascii="Times New Roman"/>
      </w:rPr>
      <w:t>8</w:t>
    </w:r>
    <w:r w:rsidR="00B9125D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71D7A"/>
    <w:rsid w:val="000D35B7"/>
    <w:rsid w:val="001273E7"/>
    <w:rsid w:val="00140ECC"/>
    <w:rsid w:val="00171044"/>
    <w:rsid w:val="0017510B"/>
    <w:rsid w:val="00175472"/>
    <w:rsid w:val="0018073C"/>
    <w:rsid w:val="0018154F"/>
    <w:rsid w:val="0019601E"/>
    <w:rsid w:val="001E0C78"/>
    <w:rsid w:val="00207C03"/>
    <w:rsid w:val="00232D0B"/>
    <w:rsid w:val="002462C0"/>
    <w:rsid w:val="002577C3"/>
    <w:rsid w:val="00263D84"/>
    <w:rsid w:val="00276CC5"/>
    <w:rsid w:val="00280CEC"/>
    <w:rsid w:val="00281A9B"/>
    <w:rsid w:val="00297EA1"/>
    <w:rsid w:val="002A0A9C"/>
    <w:rsid w:val="002A4F1E"/>
    <w:rsid w:val="002A61E4"/>
    <w:rsid w:val="002B0804"/>
    <w:rsid w:val="002C1BF2"/>
    <w:rsid w:val="00364601"/>
    <w:rsid w:val="0037170A"/>
    <w:rsid w:val="003B02D7"/>
    <w:rsid w:val="003B0CB3"/>
    <w:rsid w:val="003B622E"/>
    <w:rsid w:val="003E5B5D"/>
    <w:rsid w:val="003F2D01"/>
    <w:rsid w:val="00413100"/>
    <w:rsid w:val="00421DDE"/>
    <w:rsid w:val="00423AE6"/>
    <w:rsid w:val="00434774"/>
    <w:rsid w:val="0044029A"/>
    <w:rsid w:val="00451F0B"/>
    <w:rsid w:val="004724CE"/>
    <w:rsid w:val="004D324D"/>
    <w:rsid w:val="004E5DB3"/>
    <w:rsid w:val="004F4679"/>
    <w:rsid w:val="00505783"/>
    <w:rsid w:val="00507DDD"/>
    <w:rsid w:val="00556418"/>
    <w:rsid w:val="00576390"/>
    <w:rsid w:val="00585466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22928"/>
    <w:rsid w:val="00746B0E"/>
    <w:rsid w:val="007C3039"/>
    <w:rsid w:val="007F7A9A"/>
    <w:rsid w:val="008228AB"/>
    <w:rsid w:val="008613CA"/>
    <w:rsid w:val="00861737"/>
    <w:rsid w:val="00877EA5"/>
    <w:rsid w:val="00881DAB"/>
    <w:rsid w:val="008A7161"/>
    <w:rsid w:val="008E0C77"/>
    <w:rsid w:val="008E5F24"/>
    <w:rsid w:val="008F5F84"/>
    <w:rsid w:val="009247C2"/>
    <w:rsid w:val="00955409"/>
    <w:rsid w:val="00962E0B"/>
    <w:rsid w:val="00970265"/>
    <w:rsid w:val="0099714B"/>
    <w:rsid w:val="009A2345"/>
    <w:rsid w:val="009C0E94"/>
    <w:rsid w:val="009C5DC2"/>
    <w:rsid w:val="009E371C"/>
    <w:rsid w:val="009E3BCA"/>
    <w:rsid w:val="00A41C90"/>
    <w:rsid w:val="00A41D04"/>
    <w:rsid w:val="00A57303"/>
    <w:rsid w:val="00A71B6F"/>
    <w:rsid w:val="00A8116D"/>
    <w:rsid w:val="00AA1618"/>
    <w:rsid w:val="00AA6BFB"/>
    <w:rsid w:val="00AB29D0"/>
    <w:rsid w:val="00AB62F7"/>
    <w:rsid w:val="00AC0AF1"/>
    <w:rsid w:val="00AC2D1B"/>
    <w:rsid w:val="00AE4AAA"/>
    <w:rsid w:val="00B13DF9"/>
    <w:rsid w:val="00B42651"/>
    <w:rsid w:val="00B46A94"/>
    <w:rsid w:val="00B55BAE"/>
    <w:rsid w:val="00B579FC"/>
    <w:rsid w:val="00B9125D"/>
    <w:rsid w:val="00BA5E87"/>
    <w:rsid w:val="00BE7A4B"/>
    <w:rsid w:val="00C127A3"/>
    <w:rsid w:val="00C1564B"/>
    <w:rsid w:val="00C40B05"/>
    <w:rsid w:val="00C66DB3"/>
    <w:rsid w:val="00C92FE8"/>
    <w:rsid w:val="00C95524"/>
    <w:rsid w:val="00CA5CBC"/>
    <w:rsid w:val="00CD3557"/>
    <w:rsid w:val="00CE37EA"/>
    <w:rsid w:val="00CF7B5D"/>
    <w:rsid w:val="00D0357C"/>
    <w:rsid w:val="00D129AA"/>
    <w:rsid w:val="00D14993"/>
    <w:rsid w:val="00D160E1"/>
    <w:rsid w:val="00D33540"/>
    <w:rsid w:val="00DA7A2A"/>
    <w:rsid w:val="00DB240F"/>
    <w:rsid w:val="00DB2868"/>
    <w:rsid w:val="00DF48EB"/>
    <w:rsid w:val="00E04BBF"/>
    <w:rsid w:val="00E12E12"/>
    <w:rsid w:val="00E204C0"/>
    <w:rsid w:val="00E40C4B"/>
    <w:rsid w:val="00E53239"/>
    <w:rsid w:val="00E80B05"/>
    <w:rsid w:val="00E840E6"/>
    <w:rsid w:val="00E96E6D"/>
    <w:rsid w:val="00EC121C"/>
    <w:rsid w:val="00F00A3B"/>
    <w:rsid w:val="00F223B0"/>
    <w:rsid w:val="00F24725"/>
    <w:rsid w:val="00F25D31"/>
    <w:rsid w:val="00F30D95"/>
    <w:rsid w:val="00F641CB"/>
    <w:rsid w:val="00F733E3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33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5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5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5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5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33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5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5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5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5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St-1008/2017</izvorni_sadrzaj>
    <derivirana_varijabla naziv="DomainObject.Predmet.OznakaBroj_1">St-1008/2017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Vikend odmor d.o.o. u stečaju</izvorni_sadrzaj>
    <derivirana_varijabla naziv="DomainObject.Predmet.ProtustrankaFormated_1">  Stečajna masa iza Vikend odmor d.o.o. u stečaju</derivirana_varijabla>
  </DomainObject.Predmet.ProtustrankaFormated>
  <DomainObject.Predmet.ProtustrankaFormatedOIB>
    <izvorni_sadrzaj>  Stečajna masa iza Vikend odmor d.o.o. u stečaju, OIB 00000000001</izvorni_sadrzaj>
    <derivirana_varijabla naziv="DomainObject.Predmet.ProtustrankaFormatedOIB_1">  Stečajna masa iza Vikend odmor d.o.o. u stečaju, OIB 00000000001</derivirana_varijabla>
  </DomainObject.Predmet.ProtustrankaFormatedOIB>
  <DomainObject.Predmet.ProtustrankaFormatedWithAdress>
    <izvorni_sadrzaj> Stečajna masa iza Vikend odmor d.o.o. u stečaju, Marenić 2, 10340 Vrbovec</izvorni_sadrzaj>
    <derivirana_varijabla naziv="DomainObject.Predmet.ProtustrankaFormatedWithAdress_1"> Stečajna masa iza Vikend odmor d.o.o. u stečaju, Marenić 2, 10340 Vrbovec</derivirana_varijabla>
  </DomainObject.Predmet.ProtustrankaFormatedWithAdress>
  <DomainObject.Predmet.ProtustrankaFormatedWithAdressOIB>
    <izvorni_sadrzaj> Stečajna masa iza Vikend odmor d.o.o. u stečaju, OIB 00000000001, Marenić 2, 10340 Vrbovec</izvorni_sadrzaj>
    <derivirana_varijabla naziv="DomainObject.Predmet.ProtustrankaFormatedWithAdressOIB_1"> Stečajna masa iza Vikend odmor d.o.o. u stečaju, OIB 00000000001, Marenić 2, 10340 Vrbovec</derivirana_varijabla>
  </DomainObject.Predmet.ProtustrankaFormatedWithAdressOIB>
  <DomainObject.Predmet.ProtustrankaWithAdress>
    <izvorni_sadrzaj>Stečajna masa iza Vikend odmor d.o.o. u stečaju Marenić 2, 10340 Vrbovec</izvorni_sadrzaj>
    <derivirana_varijabla naziv="DomainObject.Predmet.ProtustrankaWithAdress_1">Stečajna masa iza Vikend odmor d.o.o. u stečaju Marenić 2, 10340 Vrbovec</derivirana_varijabla>
  </DomainObject.Predmet.ProtustrankaWithAdress>
  <DomainObject.Predmet.ProtustrankaWithAdressOIB>
    <izvorni_sadrzaj>Stečajna masa iza Vikend odmor d.o.o. u stečaju, OIB 00000000001, Marenić 2, 10340 Vrbovec</izvorni_sadrzaj>
    <derivirana_varijabla naziv="DomainObject.Predmet.ProtustrankaWithAdressOIB_1">Stečajna masa iza Vikend odmor d.o.o. u stečaju, OIB 00000000001, Marenić 2, 10340 Vrbovec</derivirana_varijabla>
  </DomainObject.Predmet.ProtustrankaWithAdressOIB>
  <DomainObject.Predmet.ProtustrankaNazivFormated>
    <izvorni_sadrzaj>Stečajna masa iza Vikend odmor d.o.o. u stečaju</izvorni_sadrzaj>
    <derivirana_varijabla naziv="DomainObject.Predmet.ProtustrankaNazivFormated_1">Stečajna masa iza Vikend odmor d.o.o. u stečaju</derivirana_varijabla>
  </DomainObject.Predmet.ProtustrankaNazivFormated>
  <DomainObject.Predmet.ProtustrankaNazivFormatedOIB>
    <izvorni_sadrzaj>Stečajna masa iza Vikend odmor d.o.o. u stečaju, OIB 00000000001</izvorni_sadrzaj>
    <derivirana_varijabla naziv="DomainObject.Predmet.ProtustrankaNazivFormatedOIB_1">Stečajna masa iza Vikend odmor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središnja Hrvatska zastupanog po punomoćniku Županijsko državno odvjetništvo u Velikoj Gorici</izvorni_sadrzaj>
    <derivirana_varijabla naziv="DomainObject.Predmet.StrankaFormated_1">  FINA Regionalni centar Zagreb; Ministarstvo financija, Porezna uprava, područni ured središnja Hrvatska zastupanog po punomoćniku Županijsko državno odvjetništvo u Velikoj Gorici</derivirana_varijabla>
  </DomainObject.Predmet.StrankaFormated>
  <DomainObject.Predmet.StrankaFormatedOIB>
    <izvorni_sadrzaj>  FINA Regionalni centar Zagreb, OIB 85821130368; Ministarstvo financija, Porezna uprava, područni ured središnja Hrvatska, OIB 18683136487 zastupanog po punomoćniku Županijsko državno odvjetništvo u Velikoj Gorici</izvorni_sadrzaj>
    <derivirana_varijabla naziv="DomainObject.Predmet.StrankaFormatedOIB_1">  FINA Regionalni centar Zagreb, OIB 85821130368; Ministarstvo financija, Porezna uprava, područni ured središnja Hrvatska,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Ministarstvo financija, Porezna uprava, područni ured središnja Hrvatska, Boškovićeva 5, 10000 Zagreb zastupanog po punomoćniku Županijsko državno odvjetništvo u Velikoj Gorici</izvorni_sadrzaj>
    <derivirana_varijabla naziv="DomainObject.Predmet.StrankaFormatedWithAdress_1"> FINA Regionalni centar Zagreb, Trg svibanjskih žrtava 1995. 1, 10000 Zagreb; Ministarstvo financija, Porezna uprava, područni ured središnja Hrvatska, Boškovićeva 5,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središnja Hrvatska, OIB 18683136487, Boškovićeva 5,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Ministarstvo financija, Porezna uprava, područni ured središnja Hrvatska, OIB 18683136487, Boškovićeva 5,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Zagreb,Ministarstvo financija, Porezna uprava, područni ured središnja Hrvatska Boškovićeva 5,10000 Zagreb</izvorni_sadrzaj>
    <derivirana_varijabla naziv="DomainObject.Predmet.StrankaWithAdress_1">FINA Regionalni centar Zagreb Trg svibanjskih žrtava 1995. 1,10000 Zagreb,Ministarstvo financija, Porezna uprava, područni ured središnja Hrvatska Boškovićeva 5,10000 Zagreb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središnja Hrvatska, OIB 18683136487, Boškovićeva 5,10000 Zagreb</izvorni_sadrzaj>
    <derivirana_varijabla naziv="DomainObject.Predmet.StrankaWithAdressOIB_1">FINA Regionalni centar Zagreb, OIB 85821130368, Trg svibanjskih žrtava 1995. 1,10000 Zagreb,Ministarstvo financija, Porezna uprava, područni ured središnja Hrvatska, OIB 18683136487, Boškovićeva 5,10000 Zagreb</derivirana_varijabla>
  </DomainObject.Predmet.StrankaWithAdressOIB>
  <DomainObject.Predmet.StrankaNazivFormated>
    <izvorni_sadrzaj>FINA Regionalni centar Zagreb,Ministarstvo financija, Porezna uprava, područni ured središnja Hrvatska</izvorni_sadrzaj>
    <derivirana_varijabla naziv="DomainObject.Predmet.StrankaNazivFormated_1">FINA Regionalni centar Zagreb,Ministarstvo financija, Porezna uprava, područni ured središnja Hrvatska</derivirana_varijabla>
  </DomainObject.Predmet.StrankaNazivFormated>
  <DomainObject.Predmet.StrankaNazivFormatedOIB>
    <izvorni_sadrzaj>FINA Regionalni centar Zagreb, OIB 85821130368,Ministarstvo financija, Porezna uprava, područni ured središnja Hrvatska, OIB 18683136487</izvorni_sadrzaj>
    <derivirana_varijabla naziv="DomainObject.Predmet.StrankaNazivFormatedOIB_1">FINA Regionalni centar Zagreb, OIB 85821130368,Ministarstvo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Ministarstvo financija, Porezna uprava, područni ured središnja Hrvatska zastupanog po punomoćniku Županijsko državno odvjetništvo u Velikoj Gorici</item>
    </izvorni_sadrzaj>
    <derivirana_varijabla naziv="DomainObject.Predmet.StrankaListFormated_1">
      <item>FINA Regionalni centar Zagreb</item>
      <item>Ministarstvo financija, Porezna uprava, područni ured središnja Hrvatska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središnja Hrvatska,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Ministarstvo financija, Porezna uprava, područni ured središnja Hrvatska,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središnja Hrvatska, Boškovićeva 5,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središnja Hrvatska, Boškovićeva 5,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središnja Hrvatska, OIB 18683136487, Boškovićeva 5,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središnja Hrvatska, OIB 18683136487, Boškovićeva 5,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središnja Hrvatska</item>
    </izvorni_sadrzaj>
    <derivirana_varijabla naziv="DomainObject.Predmet.StrankaListNazivFormated_1">
      <item>FINA Regionalni centar Zagreb</item>
      <item>Ministarstvo financija,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središnja Hrvatska, OIB 18683136487</item>
    </izvorni_sadrzaj>
    <derivirana_varijabla naziv="DomainObject.Predmet.StrankaListNazivFormatedOIB_1">
      <item>FINA Regionalni centar Zagreb, OIB 85821130368</item>
      <item>Ministarstvo financija, Porezna uprava, područni ured središnja Hrvatska, OIB 18683136487</item>
    </derivirana_varijabla>
  </DomainObject.Predmet.StrankaListNazivFormatedOIB>
  <DomainObject.Predmet.ProtuStrankaListFormated>
    <izvorni_sadrzaj>
      <item>Stečajna masa iza Vikend odmor d.o.o. u stečaju</item>
    </izvorni_sadrzaj>
    <derivirana_varijabla naziv="DomainObject.Predmet.ProtuStrankaListFormated_1">
      <item>Stečajna masa iza Vikend odmor d.o.o. u stečaju</item>
    </derivirana_varijabla>
  </DomainObject.Predmet.ProtuStrankaListFormated>
  <DomainObject.Predmet.ProtuStrankaListFormatedOIB>
    <izvorni_sadrzaj>
      <item>Stečajna masa iza Vikend odmor d.o.o. u stečaju, OIB 00000000001</item>
    </izvorni_sadrzaj>
    <derivirana_varijabla naziv="DomainObject.Predmet.ProtuStrankaListFormatedOIB_1">
      <item>Stečajna masa iza Vikend odmor d.o.o. u stečaju, OIB 00000000001</item>
    </derivirana_varijabla>
  </DomainObject.Predmet.ProtuStrankaListFormatedOIB>
  <DomainObject.Predmet.ProtuStrankaListFormatedWithAdress>
    <izvorni_sadrzaj>
      <item>Stečajna masa iza Vikend odmor d.o.o. u stečaju, Marenić 2, 10340 Vrbovec</item>
    </izvorni_sadrzaj>
    <derivirana_varijabla naziv="DomainObject.Predmet.ProtuStrankaListFormatedWithAdress_1">
      <item>Stečajna masa iza Vikend odmor d.o.o. u stečaju, Marenić 2, 10340 Vrbovec</item>
    </derivirana_varijabla>
  </DomainObject.Predmet.ProtuStrankaListFormatedWithAdress>
  <DomainObject.Predmet.ProtuStrankaListFormatedWithAdressOIB>
    <izvorni_sadrzaj>
      <item>Stečajna masa iza Vikend odmor d.o.o. u stečaju, OIB 00000000001, Marenić 2, 10340 Vrbovec</item>
    </izvorni_sadrzaj>
    <derivirana_varijabla naziv="DomainObject.Predmet.ProtuStrankaListFormatedWithAdressOIB_1">
      <item>Stečajna masa iza Vikend odmor d.o.o. u stečaju, OIB 00000000001, Marenić 2, 10340 Vrbovec</item>
    </derivirana_varijabla>
  </DomainObject.Predmet.ProtuStrankaListFormatedWithAdressOIB>
  <DomainObject.Predmet.ProtuStrankaListNazivFormated>
    <izvorni_sadrzaj>
      <item>Stečajna masa iza Vikend odmor d.o.o. u stečaju</item>
    </izvorni_sadrzaj>
    <derivirana_varijabla naziv="DomainObject.Predmet.ProtuStrankaListNazivFormated_1">
      <item>Stečajna masa iza Vikend odmor d.o.o. u stečaju</item>
    </derivirana_varijabla>
  </DomainObject.Predmet.ProtuStrankaListNazivFormated>
  <DomainObject.Predmet.ProtuStrankaListNazivFormatedOIB>
    <izvorni_sadrzaj>
      <item>Stečajna masa iza Vikend odmor d.o.o. u stečaju, OIB 00000000001</item>
    </izvorni_sadrzaj>
    <derivirana_varijabla naziv="DomainObject.Predmet.ProtuStrankaListNazivFormatedOIB_1">
      <item>Stečajna masa iza Vikend odmor d.o.o. u stečaju, OIB 00000000001</item>
    </derivirana_varijabla>
  </DomainObject.Predmet.ProtuStrankaListNazivFormatedOIB>
  <DomainObject.Predmet.OstaliListFormated>
    <izvorni_sadrzaj>
      <item>Philip James Carpenter</item>
      <item>Županijsko državno odvjetništvo u Velikoj Gorici punomoćnik sudionika u postupku Ministarstvo financija, Porezna uprava, područni ured središnja Hrvatska</item>
    </izvorni_sadrzaj>
    <derivirana_varijabla naziv="DomainObject.Predmet.OstaliListFormated_1">
      <item>Philip James Carpenter</item>
      <item>Županijsko državno odvjetništvo u Velikoj Gorici punomoćnik sudionika u postupku Ministarstvo financija, Porezna uprava, područni ured središnja Hrvatska</item>
    </derivirana_varijabla>
  </DomainObject.Predmet.OstaliListFormated>
  <DomainObject.Predmet.OstaliListFormatedOIB>
    <izvorni_sadrzaj>
      <item>Philip James Carpenter</item>
      <item>Županijsko državno odvjetništvo u Velikoj Gorici, OIB 16488001145 punomoćnik sudionika u postupku Ministarstvo financija, Porezna uprava, područni ured središnja Hrvatska</item>
    </izvorni_sadrzaj>
    <derivirana_varijabla naziv="DomainObject.Predmet.OstaliListFormatedOIB_1">
      <item>Philip James Carpenter</item>
      <item>Županijsko državno odvjetništvo u Velikoj Gorici, OIB 16488001145 punomoćnik sudionika u postupku Ministarstvo financija, Porezna uprava, područni ured središnja Hrvatska</item>
    </derivirana_varijabla>
  </DomainObject.Predmet.OstaliListFormatedOIB>
  <DomainObject.Predmet.OstaliListFormatedWithAdress>
    <izvorni_sadrzaj>
      <item>Philip James Carpenter, 9 Landsdowne street, Birmingham</item>
      <item>Županijsko državno odvjetništvo u Velikoj Gorici, Trg Kralja Tomislava 36, 10410 Velika Gorica punomoćnik sudionika u postupku Ministarstvo financija, Porezna uprava, područni ured središnja Hrvatska</item>
    </izvorni_sadrzaj>
    <derivirana_varijabla naziv="DomainObject.Predmet.OstaliListFormatedWithAdress_1">
      <item>Philip James Carpenter, 9 Landsdowne street, Birmingham</item>
      <item>Županijsko državno odvjetništvo u Velikoj Gorici, Trg Kralja Tomislava 36, 10410 Velika Gorica punomoćnik sudionika u postupku Ministarstvo financija, Porezna uprava, područni ured središnja Hrvatska</item>
    </derivirana_varijabla>
  </DomainObject.Predmet.OstaliListFormatedWithAdress>
  <DomainObject.Predmet.OstaliListFormatedWithAdressOIB>
    <izvorni_sadrzaj>
      <item>Philip James Carpenter, 9 Landsdowne street, Birmingham</item>
      <item>Županijsko državno odvjetništvo u Velikoj Gorici, OIB 16488001145, Trg Kralja Tomislava 36, 10410 Velika Gorica punomoćnik sudionika u postupku Ministarstvo financija, Porezna uprava, područni ured središnja Hrvatska</item>
    </izvorni_sadrzaj>
    <derivirana_varijabla naziv="DomainObject.Predmet.OstaliListFormatedWithAdressOIB_1">
      <item>Philip James Carpenter, 9 Landsdowne street, Birmingham</item>
      <item>Županijsko državno odvjetništvo u Velikoj Gorici, OIB 16488001145, Trg Kralja Tomislava 36, 10410 Velika Gorica punomoćnik sudionika u postupku Ministarstvo financija, Porezna uprava, područni ured središnja Hrvatska</item>
    </derivirana_varijabla>
  </DomainObject.Predmet.OstaliListFormatedWithAdressOIB>
  <DomainObject.Predmet.OstaliListNazivFormated>
    <izvorni_sadrzaj>
      <item>Philip James Carpenter</item>
      <item>Županijsko državno odvjetništvo u Velikoj Gorici</item>
    </izvorni_sadrzaj>
    <derivirana_varijabla naziv="DomainObject.Predmet.OstaliListNazivFormated_1">
      <item>Philip James Carpenter</item>
      <item>Županijsko državno odvjetništvo u Velikoj Gorici</item>
    </derivirana_varijabla>
  </DomainObject.Predmet.OstaliListNazivFormated>
  <DomainObject.Predmet.OstaliListNazivFormatedOIB>
    <izvorni_sadrzaj>
      <item>Philip James Carpenter</item>
      <item>Županijsko državno odvjetništvo u Velikoj Gorici, OIB 16488001145</item>
    </izvorni_sadrzaj>
    <derivirana_varijabla naziv="DomainObject.Predmet.OstaliListNazivFormatedOIB_1">
      <item>Philip James Carpenter</item>
      <item>Županijsko državno odvjetništvo u Velikoj Gorici,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Vikend odmor d.o.o. u stečaju</izvorni_sadrzaj>
    <derivirana_varijabla naziv="DomainObject.Predmet.ProtustrankaIDrugi_1">Stečajna masa iza Vikend odmor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Vikend odmor d.o.o. u stečaju, OIB 00000000001, Marenić 2, 10340 Vrbovec</izvorni_sadrzaj>
    <derivirana_varijabla naziv="DomainObject.Predmet.ProtustrankaIDrugiAdressOIB_1">Stečajna masa iza Vikend odmor d.o.o. u stečaju, OIB 00000000001, Marenić 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Philip James Carpenter</item>
      <item>Stečajna masa iza Vikend odmor d.o.o. u stečaju</item>
      <item>Ministarstvo financija, Porezna uprava, područni ured središnja Hrvatska</item>
      <item>Županijsko državno odvjetništvo u Velikoj Gorici</item>
    </izvorni_sadrzaj>
    <derivirana_varijabla naziv="DomainObject.Predmet.SudioniciListNaziv_1">
      <item>FINA Regionalni centar Zagreb</item>
      <item>Philip James Carpenter</item>
      <item>Stečajna masa iza Vikend odmor d.o.o. u stečaju</item>
      <item>Ministarstvo financija, Porezna uprava, područni ured središnja Hrvatska</item>
      <item>Županijsko državno odvjetništvo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Philip James Carpenter, 9 Landsdowne street,Birmingham</item>
      <item>Stečajna masa iza Vikend odmor d.o.o. u stečaju, OIB 00000000001, Marenić 2,10340 Vrbovec</item>
      <item>Ministarstvo financija, Porezna uprava, područni ured središnja Hrvatska, OIB 18683136487, Boškovićeva 5,10000 Zagreb</item>
      <item>Županijsko državno odvjetništvo u Velikoj Gorici, OIB 16488001145,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Philip James Carpenter, 9 Landsdowne street,Birmingham</item>
      <item>Stečajna masa iza Vikend odmor d.o.o. u stečaju, OIB 00000000001, Marenić 2,10340 Vrbovec</item>
      <item>Ministarstvo financija, Porezna uprava, područni ured središnja Hrvatska, OIB 18683136487, Boškovićeva 5,10000 Zagreb</item>
      <item>Županijsko državno odvjetništvo u Velikoj Gorici, OIB 16488001145,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00000000001</item>
      <item>, OIB 18683136487</item>
      <item>, OIB 16488001145</item>
    </izvorni_sadrzaj>
    <derivirana_varijabla naziv="DomainObject.Predmet.SudioniciListNazivOIB_1">
      <item>, OIB 85821130368</item>
      <item>, OIB null</item>
      <item>, OIB 00000000001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1354</properties:Words>
  <properties:Characters>7169</properties:Characters>
  <properties:Lines>153</properties:Lines>
  <properties:Paragraphs>41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2017-04-03T11:59:00Z</dcterms:created>
  <dc:creator>mblazic</dc:creator>
  <cp:lastModifiedBy>Goranka Boljkovac</cp:lastModifiedBy>
  <cp:lastPrinted>2017-04-03T12:37:00Z</cp:lastPrinted>
  <dcterms:modified xmlns:xsi="http://www.w3.org/2001/XMLSchema-instance" xsi:type="dcterms:W3CDTF">2017-04-03T12:52:00Z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