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eff6" w14:paraId="763eff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818D1">
        <w:t>514</w:t>
      </w:r>
      <w:r w:rsidR="005863D0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818D1">
        <w:t>PAVMIR j.d.o.o., Zagreb, Kuhačeva 2, OIB: 96373785455,</w:t>
      </w:r>
      <w:r w:rsidR="00C241E6" w:rsidRPr="00C241E6">
        <w:t xml:space="preserve"> </w:t>
      </w:r>
      <w:r w:rsidR="00C241E6">
        <w:t xml:space="preserve"> </w:t>
      </w:r>
      <w:r w:rsidR="005863D0">
        <w:t>2</w:t>
      </w:r>
      <w:r w:rsidR="00D32B6B">
        <w:t>1</w:t>
      </w:r>
      <w:r w:rsidR="005863D0">
        <w:t>. rujna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620C2E" w:rsidP="002C4416" w:rsidR="00620C2E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620C2E" w:rsidP="00060133" w:rsidR="00620C2E">
      <w:pPr>
        <w:jc w:val="center"/>
      </w:pP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818D1">
        <w:t>PAVMIR j.d.o.o., Zagreb, Kuhačeva 2, OIB: 96373785455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863D0">
        <w:t>2</w:t>
      </w:r>
      <w:r w:rsidR="00D32B6B">
        <w:t>1</w:t>
      </w:r>
      <w:r w:rsidR="005863D0">
        <w:t>. rujna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0818D1">
        <w:t>10,10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818D1">
        <w:t>Zoran Ostović, Velika Gorica, Šibenska 19, OIB: 14973076805</w:t>
      </w:r>
      <w:r w:rsidR="00E53F9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0818D1">
        <w:t>PAVMIR j.d.o.o., Zagreb, Kuhačeva 2, OIB: 96373785455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5863D0">
        <w:rPr>
          <w:rFonts w:eastAsia="Calibri"/>
          <w:lang w:eastAsia="en-US"/>
        </w:rPr>
        <w:t>2</w:t>
      </w:r>
      <w:r w:rsidR="00D32B6B">
        <w:rPr>
          <w:rFonts w:eastAsia="Calibri"/>
          <w:lang w:eastAsia="en-US"/>
        </w:rPr>
        <w:t>1</w:t>
      </w:r>
      <w:r w:rsidR="005863D0">
        <w:rPr>
          <w:rFonts w:eastAsia="Calibri"/>
          <w:lang w:eastAsia="en-US"/>
        </w:rPr>
        <w:t>. rujna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818D1">
        <w:t>PAVMIR j.d.o.o., Zagreb, Kuhačeva 2, OIB: 96373785455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620C2E" w:rsidP="00A0682A" w:rsidR="00620C2E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620C2E" w:rsidP="00AA7637" w:rsidR="00620C2E">
      <w:pPr>
        <w:jc w:val="center"/>
      </w:pPr>
    </w:p>
    <w:p w:rsidRDefault="007170B8" w:rsidP="002C5A29" w:rsidR="007170B8" w:rsidRPr="00AF1EFD"/>
    <w:p w:rsidRDefault="00B74CF9" w:rsidP="00B0604A" w:rsidR="00B0604A">
      <w:pPr>
        <w:ind w:firstLine="708"/>
        <w:jc w:val="both"/>
      </w:pPr>
      <w:r w:rsidRPr="00B26DB0">
        <w:t xml:space="preserve">Financijska agencija je podnijela </w:t>
      </w:r>
      <w:r w:rsidR="00D32B6B">
        <w:t>prijedlog za otvaranje</w:t>
      </w:r>
      <w:r w:rsidR="00F6264F">
        <w:t xml:space="preserve"> stečajnog postupka </w:t>
      </w:r>
      <w:r w:rsidRPr="00B26DB0">
        <w:t xml:space="preserve">nad dužnikom </w:t>
      </w:r>
      <w:r w:rsidR="000818D1">
        <w:t xml:space="preserve">PAVMIR j.d.o.o., Zagreb, Kuhačeva 2, OIB: 96373785455, </w:t>
      </w:r>
      <w:r w:rsidR="00631A90">
        <w:t xml:space="preserve">dana </w:t>
      </w:r>
      <w:r w:rsidR="00D32B6B">
        <w:t>1</w:t>
      </w:r>
      <w:r w:rsidR="000818D1">
        <w:t>9</w:t>
      </w:r>
      <w:r w:rsidR="00D32B6B">
        <w:t xml:space="preserve">. veljače 2018. </w:t>
      </w:r>
      <w:r w:rsidR="005863D0">
        <w:t xml:space="preserve"> </w:t>
      </w: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0818D1">
        <w:t>514</w:t>
      </w:r>
      <w:r w:rsidR="005863D0">
        <w:t>/18</w:t>
      </w:r>
      <w:r>
        <w:t xml:space="preserve"> od </w:t>
      </w:r>
      <w:r w:rsidR="00D32B6B">
        <w:t>23. travnja</w:t>
      </w:r>
      <w:r w:rsidR="005863D0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D32B6B" w:rsidP="00282E1E" w:rsidR="00D32B6B">
      <w:pPr>
        <w:ind w:firstLine="708"/>
        <w:jc w:val="both"/>
      </w:pPr>
    </w:p>
    <w:p w:rsidRDefault="00D32B6B" w:rsidP="00282E1E" w:rsidR="00D32B6B">
      <w:pPr>
        <w:ind w:firstLine="708"/>
        <w:jc w:val="both"/>
      </w:pPr>
      <w:r>
        <w:t xml:space="preserve">Iz podneska FINA-e od 2. svibnja 2018. proizlazi da dužnik na dan </w:t>
      </w:r>
      <w:r w:rsidR="000818D1">
        <w:t>14</w:t>
      </w:r>
      <w:r>
        <w:t xml:space="preserve">. veljače 2018. ima neizvršene osnove za plaćanje u neprekinutom razdoblju od 120 dana u ukupnom iznosu od </w:t>
      </w:r>
      <w:r w:rsidR="000818D1">
        <w:t xml:space="preserve">26.443,18 kn (list 10 </w:t>
      </w:r>
      <w:r>
        <w:t xml:space="preserve">spisa). 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0818D1">
        <w:t>16</w:t>
      </w:r>
      <w:r>
        <w:t xml:space="preserve"> spisa).</w:t>
      </w:r>
    </w:p>
    <w:p w:rsidRDefault="000818D1" w:rsidP="00040BD4" w:rsidR="000818D1">
      <w:pPr>
        <w:ind w:firstLine="708"/>
        <w:jc w:val="both"/>
      </w:pPr>
    </w:p>
    <w:p w:rsidRDefault="000818D1" w:rsidP="00040BD4" w:rsidR="000818D1">
      <w:pPr>
        <w:ind w:firstLine="708"/>
        <w:jc w:val="both"/>
      </w:pPr>
      <w:r>
        <w:t>Iz Uvjerenja Centra za vozila Hrvatske od 18. lipnja 2018. proizlazi da dužnik nije evidentiran kao vlasnik vozila (list 17 spisa).</w:t>
      </w:r>
    </w:p>
    <w:p w:rsidRDefault="00D16C13" w:rsidP="00040BD4" w:rsidR="00D16C13">
      <w:pPr>
        <w:ind w:firstLine="708"/>
        <w:jc w:val="both"/>
      </w:pPr>
    </w:p>
    <w:p w:rsidRDefault="00D16C13" w:rsidP="00D16C13" w:rsidR="00D16C13">
      <w:pPr>
        <w:ind w:firstLine="708"/>
        <w:jc w:val="both"/>
      </w:pPr>
      <w:r>
        <w:t xml:space="preserve">Iz podneska Porezne uprave, Područni ured Zagreb od 13. lipnja 2018. proizlazi da </w:t>
      </w:r>
      <w:r w:rsidR="000818D1">
        <w:t xml:space="preserve">za dužnika podataka o imovini bitnoj za oporezivanje </w:t>
      </w:r>
      <w:r>
        <w:t>(list 1</w:t>
      </w:r>
      <w:r w:rsidR="000818D1">
        <w:t>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0818D1">
        <w:t>PAVMIR j.d.o.o., Zagreb, Kuhačeva 2, OIB: 96373785455</w:t>
      </w:r>
      <w:r w:rsidR="005863D0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0818D1">
        <w:t>514</w:t>
      </w:r>
      <w:r w:rsidR="00620C2E">
        <w:t xml:space="preserve">/18 od </w:t>
      </w:r>
      <w:r w:rsidR="000818D1">
        <w:t>1. kolovoza</w:t>
      </w:r>
      <w:r w:rsidR="00620C2E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D16C13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818D1">
        <w:t>2. kolovoza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620C2E" w:rsidP="00D21534" w:rsidR="00620C2E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620C2E">
        <w:t>2</w:t>
      </w:r>
      <w:r w:rsidR="00D32B6B">
        <w:t>1</w:t>
      </w:r>
      <w:r w:rsidR="00620C2E">
        <w:t>. rujna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780DB3" w:rsidP="00410421" w:rsidR="00780DB3"/>
    <w:p w:rsidRDefault="00780DB3" w:rsidP="00410421" w:rsidR="00780DB3"/>
    <w:p w:rsidRDefault="00780DB3" w:rsidP="00410421" w:rsidR="00780DB3"/>
    <w:p w:rsidRDefault="00780DB3" w:rsidP="00410421" w:rsidR="00780DB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323" w:rsidR="00D21323">
      <w:r>
        <w:separator/>
      </w:r>
    </w:p>
  </w:endnote>
  <w:endnote w:id="0" w:type="continuationSeparator">
    <w:p w:rsidRDefault="00D21323" w:rsidR="00D21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323" w:rsidR="00D21323">
      <w:r>
        <w:separator/>
      </w:r>
    </w:p>
  </w:footnote>
  <w:footnote w:id="0" w:type="continuationSeparator">
    <w:p w:rsidRDefault="00D21323" w:rsidR="00D21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D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818D1">
      <w:t>514</w:t>
    </w:r>
    <w:r w:rsidR="005863D0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818D1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7133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63D0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0C2E"/>
    <w:rsid w:val="00631A90"/>
    <w:rsid w:val="006420C7"/>
    <w:rsid w:val="0065178D"/>
    <w:rsid w:val="00662CB6"/>
    <w:rsid w:val="00664A86"/>
    <w:rsid w:val="006861EF"/>
    <w:rsid w:val="00697CBB"/>
    <w:rsid w:val="006C786C"/>
    <w:rsid w:val="006D4A3A"/>
    <w:rsid w:val="006F2C83"/>
    <w:rsid w:val="007170B8"/>
    <w:rsid w:val="00717D4A"/>
    <w:rsid w:val="0077268B"/>
    <w:rsid w:val="00780DB3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16C13"/>
    <w:rsid w:val="00D21323"/>
    <w:rsid w:val="00D21534"/>
    <w:rsid w:val="00D31098"/>
    <w:rsid w:val="00D32B6B"/>
    <w:rsid w:val="00D50090"/>
    <w:rsid w:val="00D5399D"/>
    <w:rsid w:val="00D862E2"/>
    <w:rsid w:val="00D90AF2"/>
    <w:rsid w:val="00DE04E4"/>
    <w:rsid w:val="00DE6E22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PAVMIR jednostavno društvo s ograničenom odgovornošću zastupanog po punomoćniku Vladimir Novak</izvorni_sadrzaj>
    <derivirana_varijabla naziv="DomainObject.Predmet.ProtustrankaFormated_1">  PAVMIR jednostavno društvo s ograničenom odgovornošću zastupanog po punomoćniku Vladimir Novak</derivirana_varijabla>
  </DomainObject.Predmet.ProtustrankaFormated>
  <DomainObject.Predmet.ProtustrankaFormatedOIB>
    <izvorni_sadrzaj>  PAVMIR jednostavno društvo s ograničenom odgovornošću, OIB 96373785455 zastupanog po punomoćniku Vladimir Novak</izvorni_sadrzaj>
    <derivirana_varijabla naziv="DomainObject.Predmet.ProtustrankaFormatedOIB_1">  PAVMIR jednostavno društvo s ograničenom odgovornošću, OIB 96373785455 zastupanog po punomoćniku Vladimir Novak</derivirana_varijabla>
  </DomainObject.Predmet.ProtustrankaFormatedOIB>
  <DomainObject.Predmet.ProtustrankaFormatedWithAdress>
    <izvorni_sadrzaj> PAVMIR jednostavno društvo s ograničenom odgovornošću, Kuhačeva 2, 10000 Zagreb zastupanog po punomoćniku Vladimir Novak</izvorni_sadrzaj>
    <derivirana_varijabla naziv="DomainObject.Predmet.ProtustrankaFormatedWithAdress_1"> PAVMIR jednostavno društvo s ograničenom odgovornošću, Kuhačeva 2, 10000 Zagreb zastupanog po punomoćniku Vladimir Novak</derivirana_varijabla>
  </DomainObject.Predmet.ProtustrankaFormatedWithAdress>
  <DomainObject.Predmet.ProtustrankaFormatedWithAdressOIB>
    <izvorni_sadrzaj> PAVMIR jednostavno društvo s ograničenom odgovornošću, OIB 96373785455, Kuhačeva 2, 10000 Zagreb zastupanog po punomoćniku Vladimir Novak</izvorni_sadrzaj>
    <derivirana_varijabla naziv="DomainObject.Predmet.ProtustrankaFormatedWithAdressOIB_1"> PAVMIR jednostavno društvo s ograničenom odgovornošću, OIB 96373785455, Kuhačeva 2, 10000 Zagreb zastupanog po punomoćniku Vladimir Novak</derivirana_varijabla>
  </DomainObject.Predmet.ProtustrankaFormatedWithAdressOIB>
  <DomainObject.Predmet.ProtustrankaWithAdress>
    <izvorni_sadrzaj>PAVMIR jednostavno društvo s ograničenom odgovornošću Kuhačeva 2, 10000 Zagreb</izvorni_sadrzaj>
    <derivirana_varijabla naziv="DomainObject.Predmet.ProtustrankaWithAdress_1">PAVMIR jednostavno društvo s ograničenom odgovornošću Kuhačeva 2, 10000 Zagreb</derivirana_varijabla>
  </DomainObject.Predmet.ProtustrankaWithAdress>
  <DomainObject.Predmet.ProtustrankaWithAdressOIB>
    <izvorni_sadrzaj>PAVMIR jednostavno društvo s ograničenom odgovornošću, OIB 96373785455, Kuhačeva 2, 10000 Zagreb</izvorni_sadrzaj>
    <derivirana_varijabla naziv="DomainObject.Predmet.ProtustrankaWithAdressOIB_1">PAVMIR jednostavno društvo s ograničenom odgovornošću, OIB 96373785455, Kuhačeva 2, 10000 Zagreb</derivirana_varijabla>
  </DomainObject.Predmet.ProtustrankaWithAdressOIB>
  <DomainObject.Predmet.ProtustrankaNazivFormated>
    <izvorni_sadrzaj>PAVMIR jednostavno društvo s ograničenom odgovornošću</izvorni_sadrzaj>
    <derivirana_varijabla naziv="DomainObject.Predmet.ProtustrankaNazivFormated_1">PAVMIR jednostavno društvo s ograničenom odgovornošću</derivirana_varijabla>
  </DomainObject.Predmet.ProtustrankaNazivFormated>
  <DomainObject.Predmet.ProtustrankaNazivFormatedOIB>
    <izvorni_sadrzaj>PAVMIR jednostavno društvo s ograničenom odgovornošću, OIB 96373785455</izvorni_sadrzaj>
    <derivirana_varijabla naziv="DomainObject.Predmet.ProtustrankaNazivFormatedOIB_1">PAVMIR jednostavno društvo s ograničenom odgovornošću, OIB 96373785455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PAVMIR jednostavno društvo s ograničenom odgovornošću zastupanog po punomoćniku Vladimir Novak</item>
    </izvorni_sadrzaj>
    <derivirana_varijabla naziv="DomainObject.Predmet.ProtuStrankaListFormated_1">
      <item>PAVMIR jednostavno društvo s ograničenom odgovornošću zastupanog po punomoćniku Vladimir Novak</item>
    </derivirana_varijabla>
  </DomainObject.Predmet.ProtuStrankaListFormated>
  <DomainObject.Predmet.ProtuStrankaListFormatedOIB>
    <izvorni_sadrzaj>
      <item>PAVMIR jednostavno društvo s ograničenom odgovornošću, OIB 96373785455 zastupanog po punomoćniku Vladimir Novak</item>
    </izvorni_sadrzaj>
    <derivirana_varijabla naziv="DomainObject.Predmet.ProtuStrankaListFormatedOIB_1">
      <item>PAVMIR jednostavno društvo s ograničenom odgovornošću, OIB 96373785455 zastupanog po punomoćniku Vladimir Novak</item>
    </derivirana_varijabla>
  </DomainObject.Predmet.ProtuStrankaListFormatedOIB>
  <DomainObject.Predmet.ProtuStrankaListFormatedWithAdress>
    <izvorni_sadrzaj>
      <item>PAVMIR jednostavno društvo s ograničenom odgovornošću, Kuhačeva 2, 10000 Zagreb zastupanog po punomoćniku Vladimir Novak</item>
    </izvorni_sadrzaj>
    <derivirana_varijabla naziv="DomainObject.Predmet.ProtuStrankaListFormatedWithAdress_1">
      <item>PAVMIR jednostavno društvo s ograničenom odgovornošću, Kuhačeva 2, 10000 Zagreb zastupanog po punomoćniku Vladimir Novak</item>
    </derivirana_varijabla>
  </DomainObject.Predmet.ProtuStrankaListFormatedWithAdress>
  <DomainObject.Predmet.ProtuStrankaListFormatedWithAdressOIB>
    <izvorni_sadrzaj>
      <item>PAVMIR jednostavno društvo s ograničenom odgovornošću, OIB 96373785455, Kuhačeva 2, 10000 Zagreb zastupanog po punomoćniku Vladimir Novak</item>
    </izvorni_sadrzaj>
    <derivirana_varijabla naziv="DomainObject.Predmet.ProtuStrankaListFormatedWithAdressOIB_1">
      <item>PAVMIR jednostavno društvo s ograničenom odgovornošću, OIB 96373785455, Kuhačeva 2, 10000 Zagreb zastupanog po punomoćniku Vladimir Novak</item>
    </derivirana_varijabla>
  </DomainObject.Predmet.ProtuStrankaListFormatedWithAdressOIB>
  <DomainObject.Predmet.ProtuStrankaListNazivFormated>
    <izvorni_sadrzaj>
      <item>PAVMIR jednostavno društvo s ograničenom odgovornošću</item>
    </izvorni_sadrzaj>
    <derivirana_varijabla naziv="DomainObject.Predmet.ProtuStrankaListNazivFormated_1">
      <item>PAVMIR jednostavno društvo s ograničenom odgovornošću</item>
    </derivirana_varijabla>
  </DomainObject.Predmet.ProtuStrankaListNazivFormated>
  <DomainObject.Predmet.ProtuStrankaListNazivFormatedOIB>
    <izvorni_sadrzaj>
      <item>PAVMIR jednostavno društvo s ograničenom odgovornošću, OIB 96373785455</item>
    </izvorni_sadrzaj>
    <derivirana_varijabla naziv="DomainObject.Predmet.ProtuStrankaListNazivFormatedOIB_1">
      <item>PAVMIR jednostavno društvo s ograničenom odgovornošću, OIB 96373785455</item>
    </derivirana_varijabla>
  </DomainObject.Predmet.ProtuStrankaListNazivFormatedOIB>
  <DomainObject.Predmet.OstaliListFormated>
    <izvorni_sadrzaj>
      <item>Vladimir Novak punomoćnik sudionika u postupku PAVMIR jednostavno društvo s ograničenom odgovornošću</item>
    </izvorni_sadrzaj>
    <derivirana_varijabla naziv="DomainObject.Predmet.OstaliListFormated_1">
      <item>Vladimir Novak punomoćnik sudionika u postupku PAVMIR jednostavno društvo s ograničenom odgovornošću</item>
    </derivirana_varijabla>
  </DomainObject.Predmet.OstaliListFormated>
  <DomainObject.Predmet.OstaliListFormatedOIB>
    <izvorni_sadrzaj>
      <item>Vladimir Novak, OIB 86829916217 punomoćnik sudionika u postupku PAVMIR jednostavno društvo s ograničenom odgovornošću</item>
    </izvorni_sadrzaj>
    <derivirana_varijabla naziv="DomainObject.Predmet.OstaliListFormatedOIB_1">
      <item>Vladimir Novak, OIB 86829916217 punomoćnik sudionika u postupku PAVMIR jednostavno društvo s ograničenom odgovornošću</item>
    </derivirana_varijabla>
  </DomainObject.Predmet.OstaliListFormatedOIB>
  <DomainObject.Predmet.OstaliListFormatedWithAdress>
    <izvorni_sadrzaj>
      <item>Vladimir Novak, Mihovila Pavleka Miškine 64a, 48000 Koprivnica punomoćnik sudionika u postupku PAVMIR jednostavno društvo s ograničenom odgovornošću</item>
    </izvorni_sadrzaj>
    <derivirana_varijabla naziv="DomainObject.Predmet.OstaliListFormatedWithAdress_1">
      <item>Vladimir Novak, Mihovila Pavleka Miškine 64a, 48000 Koprivnica punomoćnik sudionika u postupku PAVMIR jednostavno društvo s ograničenom odgovornošću</item>
    </derivirana_varijabla>
  </DomainObject.Predmet.OstaliListFormatedWithAdress>
  <DomainObject.Predmet.OstaliListFormatedWithAdressOIB>
    <izvorni_sadrzaj>
      <item>Vladimir Novak, OIB 86829916217, Mihovila Pavleka Miškine 64a, 48000 Koprivnica punomoćnik sudionika u postupku PAVMIR jednostavno društvo s ograničenom odgovornošću</item>
    </izvorni_sadrzaj>
    <derivirana_varijabla naziv="DomainObject.Predmet.OstaliListFormatedWithAdressOIB_1">
      <item>Vladimir Novak, OIB 86829916217, Mihovila Pavleka Miškine 64a, 48000 Koprivnica punomoćnik sudionika u postupku PAVMIR jednostavno društvo s ograničenom odgovornošću</item>
    </derivirana_varijabla>
  </DomainObject.Predmet.OstaliListFormatedWithAdressOIB>
  <DomainObject.Predmet.OstaliListNazivFormated>
    <izvorni_sadrzaj>
      <item>Vladimir Novak</item>
    </izvorni_sadrzaj>
    <derivirana_varijabla naziv="DomainObject.Predmet.OstaliListNazivFormated_1">
      <item>Vladimir Novak</item>
    </derivirana_varijabla>
  </DomainObject.Predmet.OstaliListNazivFormated>
  <DomainObject.Predmet.OstaliListNazivFormatedOIB>
    <izvorni_sadrzaj>
      <item>Vladimir Novak, OIB 86829916217</item>
    </izvorni_sadrzaj>
    <derivirana_varijabla naziv="DomainObject.Predmet.OstaliListNazivFormatedOIB_1">
      <item>Vladimir Novak, OIB 86829916217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PAVMIR jednostavno društvo s ograničenom odgovornošću</izvorni_sadrzaj>
    <derivirana_varijabla naziv="DomainObject.Predmet.ProtustrankaIDrugi_1">PAVMIR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PAVMIR jednostavno društvo s ograničenom odgovornošću, OIB 96373785455, Kuhačeva 2, 10000 Zagreb</izvorni_sadrzaj>
    <derivirana_varijabla naziv="DomainObject.Predmet.ProtustrankaIDrugiAdressOIB_1">PAVMIR jednostavno društvo s ograničenom odgovornošću, OIB 96373785455,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PAVMIR jednostavno društvo s ograničenom odgovornošću</item>
      <item>Vladimir Novak</item>
    </izvorni_sadrzaj>
    <derivirana_varijabla naziv="DomainObject.Predmet.SudioniciListNaziv_1">
      <item>FINA Regionalni centar Zagreb</item>
      <item>PAVMIR jednostavno društvo s ograničenom odgovornošću</item>
      <item>Vladimir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PAVMIR jednostavno društvo s ograničenom odgovornošću, OIB 96373785455, Kuhačeva 2,10000 Zagreb</item>
      <item>Vladimir Novak, OIB 86829916217, Mihovila Pavleka Miškine 64a,48000 Koprivnica</item>
    </izvorni_sadrzaj>
    <derivirana_varijabla naziv="DomainObject.Predmet.SudioniciListAdressOIB_1">
      <item>FINA Regionalni centar Zagreb, OIB 85821130368, Trg svibanjskih žrtava 1995. br. 1,10000 Zagreb</item>
      <item>PAVMIR jednostavno društvo s ograničenom odgovornošću, OIB 96373785455, Kuhačeva 2,10000 Zagreb</item>
      <item>Vladimir Novak, OIB 86829916217, Mihovila Pavleka Miškine 64a,48000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96373785455</item>
      <item>, OIB 86829916217</item>
    </izvorni_sadrzaj>
    <derivirana_varijabla naziv="DomainObject.Predmet.SudioniciListNazivOIB_1">
      <item>, OIB 85821130368</item>
      <item>, OIB 96373785455</item>
      <item>, OIB 86829916217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593</properties:Words>
  <properties:Characters>3084</properties:Characters>
  <properties:Lines>104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2018-09-21T08:00:00Z</dcterms:created>
  <dc:creator>Korisnik</dc:creator>
  <cp:lastModifiedBy>Draženka Prpić</cp:lastModifiedBy>
  <cp:lastPrinted>2018-09-21T08:01:00Z</cp:lastPrinted>
  <dcterms:modified xmlns:xsi="http://www.w3.org/2001/XMLSchema-instance" xsi:type="dcterms:W3CDTF">2018-09-21T08:01:00Z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-PAVMIR-St-514-18.docx)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