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791a" w14:paraId="677791a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7B0658">
        <w:t>1724</w:t>
      </w:r>
      <w:r w:rsidR="004467DB">
        <w:t>/16-1</w:t>
      </w:r>
      <w:r w:rsidR="002558CB">
        <w:t>9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3E6B02">
        <w:t xml:space="preserve">Financijska agencija OIB: 85821130368, Regionalni centar Osijek. Podružnica Osijek, L. Jagera 3, Osijek za otvaranje stečajnog postupka nad dužnikom </w:t>
      </w:r>
      <w:r w:rsidR="00F647E9">
        <w:t>DOWN j.d.o.o., Đakovo, Korčulanska 14, OIB: 41076160037, MBS: 030138278</w:t>
      </w:r>
      <w:r w:rsidRPr="00D14516">
        <w:t>,</w:t>
      </w:r>
      <w:r>
        <w:t xml:space="preserve"> dana </w:t>
      </w:r>
      <w:r w:rsidR="00F647E9">
        <w:t>22</w:t>
      </w:r>
      <w:r w:rsidR="000E06CF">
        <w:t xml:space="preserve">. </w:t>
      </w:r>
      <w:r w:rsidR="009B0234">
        <w:t>veljače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3E6B02">
        <w:t xml:space="preserve"> </w:t>
      </w:r>
      <w:r w:rsidR="00F647E9">
        <w:t>Nedeljko Anušić, OIB: 36192924395, Njemačka, Regensburg, Obere Regenstrasse 5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FF7912">
        <w:t>4.5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F647E9">
        <w:t>1724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F647E9">
        <w:t>Nedeljko Anušić, OIB: 36192924395, Njemačka, Regensburg, Obere Regenstrasse 5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>b) Nalaže se FINI da novčani iznos od</w:t>
      </w:r>
      <w:r w:rsidR="004248AC">
        <w:t xml:space="preserve"> 4.5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F647E9">
        <w:t>1724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F647E9">
        <w:t>Nedeljko Anušić, OIB: 36192924395, Njemačka, Regensburg, Obere Regenstrasse 5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F647E9">
        <w:t>Nedeljko Anušić, OIB: 36192924395, Njemačka, Regensburg, Obere Regenstrasse 5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C05DB">
      <w:pPr>
        <w:jc w:val="both"/>
      </w:pPr>
      <w:r>
        <w:t xml:space="preserve">            </w:t>
      </w:r>
    </w:p>
    <w:p w:rsidRDefault="000E06CF" w:rsidP="000E06CF" w:rsidR="00731DB0">
      <w:pPr>
        <w:tabs>
          <w:tab w:pos="7455" w:val="left"/>
          <w:tab w:pos="9072" w:val="right"/>
        </w:tabs>
        <w:jc w:val="right"/>
      </w:pPr>
      <w:r>
        <w:t xml:space="preserve"> 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lastRenderedPageBreak/>
        <w:t xml:space="preserve">   Broj: 6 St-</w:t>
      </w:r>
      <w:r w:rsidR="00F23356">
        <w:t>1724</w:t>
      </w:r>
      <w:r w:rsidR="004467DB">
        <w:t>/16-1</w:t>
      </w:r>
      <w:r w:rsidR="002558CB">
        <w:t>9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F63963">
        <w:rPr>
          <w:bCs/>
        </w:rPr>
        <w:t>21</w:t>
      </w:r>
      <w:r w:rsidR="003E6B02">
        <w:rPr>
          <w:bCs/>
        </w:rPr>
        <w:t xml:space="preserve">. </w:t>
      </w:r>
      <w:r w:rsidR="00F63963">
        <w:rPr>
          <w:bCs/>
        </w:rPr>
        <w:t>ožujka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F647E9">
        <w:t>DOWN j.d.o.o., Đakovo, Korčulanska 14, OIB: 41076160037, MBS: 030138278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F647E9">
        <w:t>1724</w:t>
      </w:r>
      <w:r w:rsidR="007D3892">
        <w:t xml:space="preserve">/16 od </w:t>
      </w:r>
      <w:r w:rsidR="009B0234">
        <w:t>2</w:t>
      </w:r>
      <w:r w:rsidR="00F647E9">
        <w:t>0. listopada</w:t>
      </w:r>
      <w:r w:rsidR="000E06CF">
        <w:t xml:space="preserve">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F647E9">
        <w:t>Nedeljko Anušić, OIB: 36192924395, Njemačka, Regensburg, Obere Regenstrasse 5</w:t>
      </w:r>
      <w:r w:rsidR="007E6D1A">
        <w:t xml:space="preserve">, na uplatu predujma u iznosu od 1.000,00 kn u Fond za namirenje troškova stečajnog postupka </w:t>
      </w:r>
      <w:r w:rsidR="000A0589">
        <w:t xml:space="preserve">te </w:t>
      </w:r>
      <w:r w:rsidR="00F647E9">
        <w:t>zaključkom od 18</w:t>
      </w:r>
      <w:r w:rsidR="004248AC">
        <w:t xml:space="preserve">. </w:t>
      </w:r>
      <w:r w:rsidR="00F647E9">
        <w:t>siječnja 2017</w:t>
      </w:r>
      <w:r w:rsidR="004248AC">
        <w:t xml:space="preserve">. g. </w:t>
      </w:r>
      <w:r w:rsidR="005C6153">
        <w:t>na</w:t>
      </w:r>
      <w:r w:rsidR="00477781">
        <w:t xml:space="preserve"> uplatu</w:t>
      </w:r>
      <w:r w:rsidR="007E6D1A">
        <w:t xml:space="preserve"> dodatnog iznosa predujma u iznosu od </w:t>
      </w:r>
      <w:r w:rsidR="004248AC">
        <w:t>3</w:t>
      </w:r>
      <w:r w:rsidR="000E06CF">
        <w:t>.</w:t>
      </w:r>
      <w:r w:rsidR="004248AC">
        <w:t>5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F647E9">
        <w:t>1724</w:t>
      </w:r>
      <w:r w:rsidR="007D3892">
        <w:t>/16</w:t>
      </w:r>
      <w:r w:rsidR="004C05DB">
        <w:t xml:space="preserve"> od </w:t>
      </w:r>
      <w:r w:rsidR="009B0234">
        <w:t>2</w:t>
      </w:r>
      <w:r w:rsidR="00F647E9">
        <w:t>0</w:t>
      </w:r>
      <w:r w:rsidR="000E06CF">
        <w:t>.</w:t>
      </w:r>
      <w:r w:rsidR="00F647E9">
        <w:t xml:space="preserve"> listopad</w:t>
      </w:r>
      <w:r w:rsidR="009B0234">
        <w:t xml:space="preserve">a 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F647E9">
        <w:t>Nedeljko Anušić, OIB: 36192924395, Njemačka, Regensburg, Obere Regenstrasse 5</w:t>
      </w:r>
      <w:r w:rsidR="004248AC">
        <w:t xml:space="preserve"> </w:t>
      </w:r>
      <w:r w:rsidR="005C6153">
        <w:t>zaprimila</w:t>
      </w:r>
      <w:r w:rsidR="009B0234">
        <w:t xml:space="preserve"> je dana </w:t>
      </w:r>
      <w:r w:rsidR="00BE1E4D">
        <w:t>21</w:t>
      </w:r>
      <w:r w:rsidR="00EF648D">
        <w:t xml:space="preserve">. </w:t>
      </w:r>
      <w:r w:rsidR="00BE1E4D">
        <w:t>listopada</w:t>
      </w:r>
      <w:r w:rsidR="00EF648D">
        <w:t xml:space="preserve"> 2016. </w:t>
      </w:r>
      <w:r w:rsidR="005C6153">
        <w:t>g.</w:t>
      </w:r>
      <w:r w:rsidR="00BE1E4D">
        <w:t xml:space="preserve"> putem e oglasne ploče suda</w:t>
      </w:r>
      <w:r w:rsidR="000E06CF">
        <w:t xml:space="preserve"> </w:t>
      </w:r>
      <w:r w:rsidR="007D3892">
        <w:t xml:space="preserve"> </w:t>
      </w:r>
      <w:r w:rsidR="00174EB4">
        <w:t>a</w:t>
      </w:r>
      <w:r w:rsidR="00BE1E4D">
        <w:t xml:space="preserve"> zaključak od 18. siječnj</w:t>
      </w:r>
      <w:r w:rsidR="004248AC">
        <w:t>a 201</w:t>
      </w:r>
      <w:r w:rsidR="00BE1E4D">
        <w:t>7</w:t>
      </w:r>
      <w:r w:rsidR="004248AC">
        <w:t xml:space="preserve">. g.  zaprimila je </w:t>
      </w:r>
      <w:r w:rsidR="00174EB4">
        <w:t xml:space="preserve">dana </w:t>
      </w:r>
      <w:r w:rsidR="00BE1E4D">
        <w:t>18</w:t>
      </w:r>
      <w:r w:rsidR="004248AC">
        <w:t>. siječnja 2017. g.</w:t>
      </w:r>
      <w:r w:rsidR="00BE1E4D">
        <w:t xml:space="preserve"> putem e oglasne ploče suda</w:t>
      </w:r>
      <w:r w:rsidR="004248AC">
        <w:t xml:space="preserve">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F647E9">
        <w:t>22</w:t>
      </w:r>
      <w:r w:rsidR="000E06CF">
        <w:t xml:space="preserve">. </w:t>
      </w:r>
      <w:r w:rsidR="009B0234">
        <w:t>veljače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B0234" w:rsidP="007E6D1A" w:rsidR="007E6D1A">
      <w:r>
        <w:t>Maja Videnović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F647E9">
        <w:t>22</w:t>
      </w:r>
      <w:r w:rsidR="009B0234">
        <w:t>.3</w:t>
      </w:r>
      <w:r w:rsidR="000E06CF">
        <w:t>.</w:t>
      </w:r>
    </w:p>
    <w:p w:rsidRDefault="007E6D1A" w:rsidP="007E6D1A" w:rsidR="007E6D1A"/>
    <w:p w:rsidRDefault="00C06AA6" w:rsidP="007E6D1A" w:rsidR="00C06AA6"/>
    <w:p w:rsidRDefault="007A4540" w:rsidR="007A4540"/>
    <w:sectPr w:rsidSect="00C952E6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7E9" w:rsidP="00C06AA6" w:rsidR="00F647E9">
      <w:r>
        <w:separator/>
      </w:r>
    </w:p>
  </w:endnote>
  <w:endnote w:id="0" w:type="continuationSeparator">
    <w:p w:rsidRDefault="00F647E9" w:rsidP="00C06AA6" w:rsidR="00F64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7E9" w:rsidP="00C06AA6" w:rsidR="00F647E9">
      <w:r>
        <w:separator/>
      </w:r>
    </w:p>
  </w:footnote>
  <w:footnote w:id="0" w:type="continuationSeparator">
    <w:p w:rsidRDefault="00F647E9" w:rsidP="00C06AA6" w:rsidR="00F647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7E9" w:rsidR="00F647E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04F92">
      <w:rPr>
        <w:noProof/>
      </w:rPr>
      <w:t>2</w:t>
    </w:r>
    <w:r>
      <w:fldChar w:fldCharType="end"/>
    </w:r>
  </w:p>
  <w:p w:rsidRDefault="00F647E9" w:rsidR="00F647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A0589"/>
    <w:rsid w:val="000D2130"/>
    <w:rsid w:val="000E06CF"/>
    <w:rsid w:val="000E762A"/>
    <w:rsid w:val="00102060"/>
    <w:rsid w:val="001437B2"/>
    <w:rsid w:val="00155B4B"/>
    <w:rsid w:val="00173F18"/>
    <w:rsid w:val="00174EB4"/>
    <w:rsid w:val="0019532E"/>
    <w:rsid w:val="001A70D8"/>
    <w:rsid w:val="001C73F4"/>
    <w:rsid w:val="001C7F1E"/>
    <w:rsid w:val="001E375C"/>
    <w:rsid w:val="001F430D"/>
    <w:rsid w:val="00200C6A"/>
    <w:rsid w:val="00252153"/>
    <w:rsid w:val="002558CB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E6B02"/>
    <w:rsid w:val="003F2E92"/>
    <w:rsid w:val="0041638D"/>
    <w:rsid w:val="00421D71"/>
    <w:rsid w:val="004248AC"/>
    <w:rsid w:val="004467DB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740F"/>
    <w:rsid w:val="005B59B6"/>
    <w:rsid w:val="005C6153"/>
    <w:rsid w:val="005D7EC1"/>
    <w:rsid w:val="005E0CFB"/>
    <w:rsid w:val="005E5C06"/>
    <w:rsid w:val="005F3B49"/>
    <w:rsid w:val="00632865"/>
    <w:rsid w:val="00652724"/>
    <w:rsid w:val="006716FE"/>
    <w:rsid w:val="0069656A"/>
    <w:rsid w:val="006A0F44"/>
    <w:rsid w:val="006E210F"/>
    <w:rsid w:val="006E66B3"/>
    <w:rsid w:val="00723D92"/>
    <w:rsid w:val="0073010A"/>
    <w:rsid w:val="00731DB0"/>
    <w:rsid w:val="00742CE9"/>
    <w:rsid w:val="00766D29"/>
    <w:rsid w:val="0077329E"/>
    <w:rsid w:val="0078009A"/>
    <w:rsid w:val="007809C2"/>
    <w:rsid w:val="00796AED"/>
    <w:rsid w:val="007A2BBB"/>
    <w:rsid w:val="007A4540"/>
    <w:rsid w:val="007B0658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8F5C6B"/>
    <w:rsid w:val="00901EF5"/>
    <w:rsid w:val="00937840"/>
    <w:rsid w:val="00956241"/>
    <w:rsid w:val="00980E4D"/>
    <w:rsid w:val="009A14C7"/>
    <w:rsid w:val="009A412B"/>
    <w:rsid w:val="009B0234"/>
    <w:rsid w:val="009B40D7"/>
    <w:rsid w:val="009B46D8"/>
    <w:rsid w:val="009C670C"/>
    <w:rsid w:val="009F01BD"/>
    <w:rsid w:val="00A07CA2"/>
    <w:rsid w:val="00A10C19"/>
    <w:rsid w:val="00A26869"/>
    <w:rsid w:val="00A46436"/>
    <w:rsid w:val="00A706D5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1E4D"/>
    <w:rsid w:val="00BE33FF"/>
    <w:rsid w:val="00BE487B"/>
    <w:rsid w:val="00C04F92"/>
    <w:rsid w:val="00C06AA6"/>
    <w:rsid w:val="00C1370F"/>
    <w:rsid w:val="00C2016D"/>
    <w:rsid w:val="00C20355"/>
    <w:rsid w:val="00C35DB4"/>
    <w:rsid w:val="00C81C0A"/>
    <w:rsid w:val="00C952E6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648D"/>
    <w:rsid w:val="00F23356"/>
    <w:rsid w:val="00F439F3"/>
    <w:rsid w:val="00F46E60"/>
    <w:rsid w:val="00F63963"/>
    <w:rsid w:val="00F647E9"/>
    <w:rsid w:val="00F65B43"/>
    <w:rsid w:val="00F73514"/>
    <w:rsid w:val="00F80E5F"/>
    <w:rsid w:val="00F82537"/>
    <w:rsid w:val="00F83779"/>
    <w:rsid w:val="00F952B7"/>
    <w:rsid w:val="00FC153F"/>
    <w:rsid w:val="00FF6133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0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F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F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F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F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0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F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F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F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F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1724</izvorni_sadrzaj>
    <derivirana_varijabla naziv="DomainObject.Predmet.Broj_1">1724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ožujka 2017.</izvorni_sadrzaj>
    <derivirana_varijabla naziv="DomainObject.Predmet.DatumRjesavanja_1">28.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St-1724/2016</izvorni_sadrzaj>
    <derivirana_varijabla naziv="DomainObject.Predmet.OznakaBroj_1">St-1724/2016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DOWN j.d.o.o. za ugostiteljstvo</izvorni_sadrzaj>
    <derivirana_varijabla naziv="DomainObject.Predmet.ProtustrankaFormated_1">  DOWN j.d.o.o. za ugostiteljstvo</derivirana_varijabla>
  </DomainObject.Predmet.ProtustrankaFormated>
  <DomainObject.Predmet.ProtustrankaFormatedOIB>
    <izvorni_sadrzaj>  DOWN j.d.o.o. za ugostiteljstvo, OIB 41076160037</izvorni_sadrzaj>
    <derivirana_varijabla naziv="DomainObject.Predmet.ProtustrankaFormatedOIB_1">  DOWN j.d.o.o. za ugostiteljstvo, OIB 41076160037</derivirana_varijabla>
  </DomainObject.Predmet.ProtustrankaFormatedOIB>
  <DomainObject.Predmet.ProtustrankaFormatedWithAdress>
    <izvorni_sadrzaj> DOWN j.d.o.o. za ugostiteljstvo, Korčulanska 14, 31400 Đakovo</izvorni_sadrzaj>
    <derivirana_varijabla naziv="DomainObject.Predmet.ProtustrankaFormatedWithAdress_1"> DOWN j.d.o.o. za ugostiteljstvo, Korčulanska 14, 31400 Đakovo</derivirana_varijabla>
  </DomainObject.Predmet.ProtustrankaFormatedWithAdress>
  <DomainObject.Predmet.ProtustrankaFormatedWithAdressOIB>
    <izvorni_sadrzaj> DOWN j.d.o.o. za ugostiteljstvo, OIB 41076160037, Korčulanska 14, 31400 Đakovo</izvorni_sadrzaj>
    <derivirana_varijabla naziv="DomainObject.Predmet.ProtustrankaFormatedWithAdressOIB_1"> DOWN j.d.o.o. za ugostiteljstvo, OIB 41076160037, Korčulanska 14, 31400 Đakovo</derivirana_varijabla>
  </DomainObject.Predmet.ProtustrankaFormatedWithAdressOIB>
  <DomainObject.Predmet.ProtustrankaWithAdress>
    <izvorni_sadrzaj>DOWN j.d.o.o. za ugostiteljstvo Korčulanska 14, 31400 Đakovo</izvorni_sadrzaj>
    <derivirana_varijabla naziv="DomainObject.Predmet.ProtustrankaWithAdress_1">DOWN j.d.o.o. za ugostiteljstvo Korčulanska 14, 31400 Đakovo</derivirana_varijabla>
  </DomainObject.Predmet.ProtustrankaWithAdress>
  <DomainObject.Predmet.ProtustrankaWithAdressOIB>
    <izvorni_sadrzaj>DOWN j.d.o.o. za ugostiteljstvo, OIB 41076160037, Korčulanska 14, 31400 Đakovo</izvorni_sadrzaj>
    <derivirana_varijabla naziv="DomainObject.Predmet.ProtustrankaWithAdressOIB_1">DOWN j.d.o.o. za ugostiteljstvo, OIB 41076160037, Korčulanska 14, 31400 Đakovo</derivirana_varijabla>
  </DomainObject.Predmet.ProtustrankaWithAdressOIB>
  <DomainObject.Predmet.ProtustrankaNazivFormated>
    <izvorni_sadrzaj>DOWN j.d.o.o. za ugostiteljstvo</izvorni_sadrzaj>
    <derivirana_varijabla naziv="DomainObject.Predmet.ProtustrankaNazivFormated_1">DOWN j.d.o.o. za ugostiteljstvo</derivirana_varijabla>
  </DomainObject.Predmet.ProtustrankaNazivFormated>
  <DomainObject.Predmet.ProtustrankaNazivFormatedOIB>
    <izvorni_sadrzaj>DOWN j.d.o.o. za ugostiteljstvo, OIB 41076160037</izvorni_sadrzaj>
    <derivirana_varijabla naziv="DomainObject.Predmet.ProtustrankaNazivFormatedOIB_1">DOWN j.d.o.o. za ugostiteljstvo, OIB 41076160037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DOWN j.d.o.o. za ugostiteljstvo</item>
    </izvorni_sadrzaj>
    <derivirana_varijabla naziv="DomainObject.Predmet.ProtuStrankaListFormated_1">
      <item>DOWN j.d.o.o. za ugostiteljstvo</item>
    </derivirana_varijabla>
  </DomainObject.Predmet.ProtuStrankaListFormated>
  <DomainObject.Predmet.ProtuStrankaListFormatedOIB>
    <izvorni_sadrzaj>
      <item>DOWN j.d.o.o. za ugostiteljstvo, OIB 41076160037</item>
    </izvorni_sadrzaj>
    <derivirana_varijabla naziv="DomainObject.Predmet.ProtuStrankaListFormatedOIB_1">
      <item>DOWN j.d.o.o. za ugostiteljstvo, OIB 41076160037</item>
    </derivirana_varijabla>
  </DomainObject.Predmet.ProtuStrankaListFormatedOIB>
  <DomainObject.Predmet.ProtuStrankaListFormatedWithAdress>
    <izvorni_sadrzaj>
      <item>DOWN j.d.o.o. za ugostiteljstvo, Korčulanska 14, 31400 Đakovo</item>
    </izvorni_sadrzaj>
    <derivirana_varijabla naziv="DomainObject.Predmet.ProtuStrankaListFormatedWithAdress_1">
      <item>DOWN j.d.o.o. za ugostiteljstvo, Korčulanska 14, 31400 Đakovo</item>
    </derivirana_varijabla>
  </DomainObject.Predmet.ProtuStrankaListFormatedWithAdress>
  <DomainObject.Predmet.ProtuStrankaListFormatedWithAdressOIB>
    <izvorni_sadrzaj>
      <item>DOWN j.d.o.o. za ugostiteljstvo, OIB 41076160037, Korčulanska 14, 31400 Đakovo</item>
    </izvorni_sadrzaj>
    <derivirana_varijabla naziv="DomainObject.Predmet.ProtuStrankaListFormatedWithAdressOIB_1">
      <item>DOWN j.d.o.o. za ugostiteljstvo, OIB 41076160037, Korčulanska 14, 31400 Đakovo</item>
    </derivirana_varijabla>
  </DomainObject.Predmet.ProtuStrankaListFormatedWithAdressOIB>
  <DomainObject.Predmet.ProtuStrankaListNazivFormated>
    <izvorni_sadrzaj>
      <item>DOWN j.d.o.o. za ugostiteljstvo</item>
    </izvorni_sadrzaj>
    <derivirana_varijabla naziv="DomainObject.Predmet.ProtuStrankaListNazivFormated_1">
      <item>DOWN j.d.o.o. za ugostiteljstvo</item>
    </derivirana_varijabla>
  </DomainObject.Predmet.ProtuStrankaListNazivFormated>
  <DomainObject.Predmet.ProtuStrankaListNazivFormatedOIB>
    <izvorni_sadrzaj>
      <item>DOWN j.d.o.o. za ugostiteljstvo, OIB 41076160037</item>
    </izvorni_sadrzaj>
    <derivirana_varijabla naziv="DomainObject.Predmet.ProtuStrankaListNazivFormatedOIB_1">
      <item>DOWN j.d.o.o. za ugostiteljstvo, OIB 41076160037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DOWN j.d.o.o. za ugostiteljstvo</izvorni_sadrzaj>
    <derivirana_varijabla naziv="DomainObject.Predmet.ProtustrankaIDrugi_1">DOWN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DOWN j.d.o.o. za ugostiteljstvo, OIB 41076160037, Korčulanska 14, 31400 Đakovo</izvorni_sadrzaj>
    <derivirana_varijabla naziv="DomainObject.Predmet.ProtustrankaIDrugiAdressOIB_1">DOWN j.d.o.o. za ugostiteljstvo, OIB 41076160037, Korčulanska 14,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2017.</izvorni_sadrzaj>
    <derivirana_varijabla naziv="DomainObject.Predmet.OdlukaRjesenje.DatumDonosenjaOdluke_1">28.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St-1724/2016-18</izvorni_sadrzaj>
    <derivirana_varijabla naziv="DomainObject.Predmet.OdlukaRjesenje.Oznaka_1">St-1724/2016-18</derivirana_varijabla>
  </DomainObject.Predmet.OdlukaRjesenje.Oznaka>
  <DomainObject.Predmet.SudioniciListNaziv>
    <izvorni_sadrzaj>
      <item>FINA RC OSIJEK</item>
      <item>DOWN j.d.o.o. za ugostiteljstvo</item>
    </izvorni_sadrzaj>
    <derivirana_varijabla naziv="DomainObject.Predmet.SudioniciListNaziv_1">
      <item>FINA RC OSIJEK</item>
      <item>DOWN j.d.o.o. za ugostiteljstvo</item>
    </derivirana_varijabla>
  </DomainObject.Predmet.SudioniciListNaziv>
  <DomainObject.Predmet.SudioniciListAdressOIB>
    <izvorni_sadrzaj>
      <item>FINA RC OSIJEK, OIB 85821130368</item>
      <item>DOWN j.d.o.o. za ugostiteljstvo, OIB 41076160037, Korčulanska 14,31400 Đakovo</item>
    </izvorni_sadrzaj>
    <derivirana_varijabla naziv="DomainObject.Predmet.SudioniciListAdressOIB_1">
      <item>FINA RC OSIJEK, OIB 85821130368</item>
      <item>DOWN j.d.o.o. za ugostiteljstvo, OIB 41076160037, Korčulanska 14,31400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41076160037</item>
    </izvorni_sadrzaj>
    <derivirana_varijabla naziv="DomainObject.Predmet.SudioniciListNazivOIB_1">
      <item>, OIB 85821130368</item>
      <item>, OIB 41076160037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1E2D83-0C1E-460B-878B-0B62A4744A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3448</properties:Characters>
  <properties:Lines>96</properties:Lines>
  <properties:Paragraphs>31</properties:Paragraphs>
  <properties:TotalTime>15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4156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2017-02-22T08:45:00Z</dcterms:created>
  <dc:creator>Korisnik</dc:creator>
  <cp:lastModifiedBy>Maja Videnović</cp:lastModifiedBy>
  <cp:lastPrinted>2017-02-14T13:17:00Z</cp:lastPrinted>
  <dcterms:modified xmlns:xsi="http://www.w3.org/2001/XMLSchema-instance" xsi:type="dcterms:W3CDTF">2017-03-29T06:42:00Z</dcterms:modified>
  <cp:revision>8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