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6f9f1" w14:paraId="9d6f9f1" w:rsidRDefault="00FD71FA" w:rsidP="00FD71FA" w:rsidR="00FD71FA" w:rsidRPr="00C30D8B">
      <w:pPr>
        <w:jc w:val="right"/>
        <w15:collapsed w:val="false"/>
      </w:pPr>
      <w:bookmarkStart w:name="_GoBack" w:id="0"/>
      <w:bookmarkEnd w:id="0"/>
      <w:r w:rsidRPr="00C30D8B">
        <w:t>Posl. br. 1 St-</w:t>
      </w:r>
      <w:r w:rsidR="00D11F0D">
        <w:t>935/15-</w:t>
      </w:r>
      <w:r w:rsidR="00851CE5">
        <w:t>170</w:t>
      </w:r>
    </w:p>
    <w:p w:rsidRDefault="00FD71FA" w:rsidP="00FD71FA" w:rsidR="00FD71FA" w:rsidRPr="00C30D8B">
      <w:pPr>
        <w:jc w:val="right"/>
      </w:pPr>
    </w:p>
    <w:p w:rsidRDefault="00FD71FA" w:rsidP="00FD71FA" w:rsidR="00FD71FA" w:rsidRPr="00C30D8B"/>
    <w:p w:rsidRDefault="00FD71FA" w:rsidP="00FD71FA" w:rsidR="00FD71FA" w:rsidRPr="00C30D8B">
      <w:pPr>
        <w:jc w:val="both"/>
        <w:rPr>
          <w:b/>
          <w:bCs/>
        </w:rPr>
      </w:pPr>
    </w:p>
    <w:p w:rsidRDefault="00FD71FA" w:rsidP="00FD71FA" w:rsidR="00FD71FA" w:rsidRPr="00290950">
      <w:pPr>
        <w:jc w:val="both"/>
        <w:rPr>
          <w:bCs/>
        </w:rPr>
      </w:pPr>
      <w:r w:rsidRPr="00290950">
        <w:rPr>
          <w:bCs/>
        </w:rPr>
        <w:t xml:space="preserve"> REPUBLIKA HRVATSKA</w:t>
      </w:r>
    </w:p>
    <w:p w:rsidRDefault="00FD71FA" w:rsidP="00FD71FA" w:rsidR="00FD71FA" w:rsidRPr="00290950">
      <w:pPr>
        <w:jc w:val="both"/>
        <w:rPr>
          <w:bCs/>
        </w:rPr>
      </w:pPr>
      <w:r w:rsidRPr="00290950">
        <w:rPr>
          <w:bCs/>
        </w:rPr>
        <w:t>TRGOVAČKI SUD U ZADRU</w:t>
      </w:r>
    </w:p>
    <w:p w:rsidRDefault="00826061" w:rsidP="00FD71FA" w:rsidR="00826061" w:rsidRPr="00C30D8B">
      <w:pPr>
        <w:jc w:val="both"/>
      </w:pPr>
    </w:p>
    <w:p w:rsidRDefault="005B6646" w:rsidP="005B6646" w:rsidR="005B6646" w:rsidRPr="002E4F6A">
      <w:pPr>
        <w:ind w:firstLine="720"/>
        <w:jc w:val="both"/>
      </w:pPr>
      <w:r w:rsidRPr="002E4F6A">
        <w:t xml:space="preserve">Trgovački sud u Zadru po stečajnom sucu Ardeni Bajlo u stečajnom postupku nad </w:t>
      </w:r>
      <w:r w:rsidR="00D11F0D">
        <w:t>stečajnom masom stečajnog</w:t>
      </w:r>
      <w:r w:rsidR="00D11F0D" w:rsidRPr="009219F7">
        <w:t xml:space="preserve"> dužnik</w:t>
      </w:r>
      <w:r w:rsidR="00D11F0D">
        <w:t>a</w:t>
      </w:r>
      <w:r w:rsidR="00D11F0D" w:rsidRPr="009219F7">
        <w:t xml:space="preserve"> </w:t>
      </w:r>
      <w:r w:rsidR="00D11F0D">
        <w:t>BIOGRAD COMMERCE d.o.o. Biograd na Moru</w:t>
      </w:r>
      <w:r w:rsidR="00D11F0D" w:rsidRPr="00D60A67">
        <w:t xml:space="preserve"> u stečaju,</w:t>
      </w:r>
      <w:r w:rsidR="00D11F0D">
        <w:t xml:space="preserve"> OIB: 09556750196,</w:t>
      </w:r>
      <w:r w:rsidR="00D11F0D" w:rsidRPr="00D60A67">
        <w:t xml:space="preserve"> </w:t>
      </w:r>
      <w:r w:rsidR="00D11F0D" w:rsidRPr="00BE6EB1">
        <w:t>zastupanom po stečajno</w:t>
      </w:r>
      <w:r w:rsidR="00D11F0D">
        <w:t>m</w:t>
      </w:r>
      <w:r w:rsidR="00D11F0D" w:rsidRPr="00BE6EB1">
        <w:t xml:space="preserve"> upravitelj</w:t>
      </w:r>
      <w:r w:rsidR="00D11F0D">
        <w:t xml:space="preserve">u </w:t>
      </w:r>
      <w:r w:rsidR="00436123">
        <w:t xml:space="preserve">stečajne mase </w:t>
      </w:r>
      <w:r w:rsidR="00D11F0D">
        <w:t>Milanu Ljubičiću</w:t>
      </w:r>
      <w:r w:rsidR="00290950">
        <w:t>,</w:t>
      </w:r>
      <w:r w:rsidRPr="002E4F6A">
        <w:t xml:space="preserve"> </w:t>
      </w:r>
      <w:r w:rsidR="00D11F0D">
        <w:t>18. prosinca</w:t>
      </w:r>
      <w:r w:rsidRPr="002E4F6A">
        <w:t xml:space="preserve"> 2015. donio je </w:t>
      </w:r>
    </w:p>
    <w:p w:rsidRDefault="00FD71FA" w:rsidP="00FD71FA" w:rsidR="00FD71FA" w:rsidRPr="00C30D8B">
      <w:pPr>
        <w:jc w:val="both"/>
        <w:rPr>
          <w:b/>
          <w:bCs/>
        </w:rPr>
      </w:pPr>
    </w:p>
    <w:p w:rsidRDefault="00FD71FA" w:rsidP="00FD71FA" w:rsidR="00FD71FA" w:rsidRPr="00290950">
      <w:pPr>
        <w:jc w:val="center"/>
        <w:rPr>
          <w:bCs/>
        </w:rPr>
      </w:pPr>
      <w:r w:rsidRPr="00290950">
        <w:rPr>
          <w:bCs/>
        </w:rPr>
        <w:t xml:space="preserve">Z A K L J U Č A K </w:t>
      </w:r>
    </w:p>
    <w:p w:rsidRDefault="00A02134" w:rsidP="00FD71FA" w:rsidR="00A02134" w:rsidRPr="00C30D8B">
      <w:pPr>
        <w:jc w:val="center"/>
        <w:rPr>
          <w:b/>
          <w:bCs/>
        </w:rPr>
      </w:pPr>
    </w:p>
    <w:p w:rsidRDefault="00A45C21" w:rsidP="00051784" w:rsidR="00D11F0D">
      <w:pPr>
        <w:jc w:val="both"/>
      </w:pPr>
      <w:r w:rsidRPr="00C30D8B">
        <w:rPr>
          <w:b/>
          <w:bCs/>
        </w:rPr>
        <w:t xml:space="preserve">   </w:t>
      </w:r>
      <w:r w:rsidR="00D8516E" w:rsidRPr="00C30D8B">
        <w:rPr>
          <w:b/>
        </w:rPr>
        <w:t xml:space="preserve">     </w:t>
      </w:r>
      <w:r w:rsidR="00290950">
        <w:rPr>
          <w:b/>
        </w:rPr>
        <w:tab/>
      </w:r>
      <w:r w:rsidR="00FD71FA" w:rsidRPr="004F2A5D">
        <w:t>I</w:t>
      </w:r>
      <w:r w:rsidR="00FD71FA" w:rsidRPr="00C30D8B">
        <w:t xml:space="preserve"> Određuje se brisanje prava vlasništva </w:t>
      </w:r>
      <w:r w:rsidR="00D11F0D">
        <w:t>stečajne mase BIOGRAD COMMERCE d.o.o. Biograd na Moru</w:t>
      </w:r>
      <w:r w:rsidR="00FD71FA" w:rsidRPr="00C30D8B">
        <w:t xml:space="preserve"> nad vozilom</w:t>
      </w:r>
      <w:r w:rsidR="00D8516E" w:rsidRPr="00C30D8B">
        <w:t>:</w:t>
      </w:r>
      <w:r w:rsidR="005B6646">
        <w:t xml:space="preserve"> </w:t>
      </w:r>
    </w:p>
    <w:p w:rsidRDefault="00D11F0D" w:rsidP="00051784" w:rsidR="00D11F0D">
      <w:pPr>
        <w:jc w:val="both"/>
      </w:pPr>
    </w:p>
    <w:p w:rsidRDefault="00DE2E50" w:rsidP="00D11F0D" w:rsidR="00D8516E" w:rsidRPr="00B43ADB">
      <w:pPr>
        <w:numPr>
          <w:ilvl w:val="0"/>
          <w:numId w:val="3"/>
        </w:numPr>
        <w:jc w:val="both"/>
        <w:rPr>
          <w:b/>
        </w:rPr>
      </w:pPr>
      <w:r>
        <w:t xml:space="preserve">Osobno vozilo </w:t>
      </w:r>
      <w:r w:rsidR="00BE2277">
        <w:t>WOLKSWAGEN PASSAT 1 9TDI godina proizvodnje: 2000., broj šasije: VVVVVZZZ3BZYP304598</w:t>
      </w:r>
      <w:r>
        <w:t xml:space="preserve">, reg. oznake:  ZD 199 CF, </w:t>
      </w:r>
    </w:p>
    <w:p w:rsidRDefault="00B43ADB" w:rsidP="00B43ADB" w:rsidR="00B43ADB" w:rsidRPr="00DE2E50">
      <w:pPr>
        <w:ind w:left="720"/>
        <w:jc w:val="both"/>
        <w:rPr>
          <w:b/>
        </w:rPr>
      </w:pPr>
    </w:p>
    <w:p w:rsidRDefault="00DE2E50" w:rsidP="00B43ADB" w:rsidR="00D8516E">
      <w:pPr>
        <w:numPr>
          <w:ilvl w:val="0"/>
          <w:numId w:val="3"/>
        </w:numPr>
        <w:jc w:val="both"/>
      </w:pPr>
      <w:r w:rsidRPr="00DE2E50">
        <w:t>Teretno vozilo</w:t>
      </w:r>
      <w:r>
        <w:t xml:space="preserve"> PEUGEOT BOXER 350LH 2 2.8HDI, godina proizvodnje: 2002., broj šasije: VF3ZCPMNC1</w:t>
      </w:r>
      <w:r w:rsidR="00B43ADB">
        <w:t>7100103, reg. oznake: ZD 874 DC.</w:t>
      </w:r>
    </w:p>
    <w:p w:rsidRDefault="00B43ADB" w:rsidP="00B43ADB" w:rsidR="00B43ADB" w:rsidRPr="00C30D8B">
      <w:pPr>
        <w:ind w:left="720"/>
        <w:jc w:val="both"/>
      </w:pPr>
    </w:p>
    <w:p w:rsidRDefault="00FD71FA" w:rsidP="005463F6" w:rsidR="00FD71FA" w:rsidRPr="00C30D8B">
      <w:pPr>
        <w:pStyle w:val="Tijeloteksta2"/>
        <w:spacing w:lineRule="auto" w:line="240" w:after="0"/>
        <w:ind w:firstLine="708"/>
        <w:jc w:val="both"/>
      </w:pPr>
      <w:r w:rsidRPr="004F2A5D">
        <w:t>II</w:t>
      </w:r>
      <w:r w:rsidRPr="00C30D8B">
        <w:t xml:space="preserve"> Određuje se brisanje svih založnih prava, svih zabilježbi ovrha i o</w:t>
      </w:r>
      <w:r w:rsidR="00D8516E" w:rsidRPr="00C30D8B">
        <w:t>stalih</w:t>
      </w:r>
      <w:r w:rsidR="005463F6">
        <w:t xml:space="preserve"> </w:t>
      </w:r>
      <w:r w:rsidRPr="00C30D8B">
        <w:t>tereta upisanih u Upisniku Ministarstva unutarnjih poslova – Policijska uprava zadarska i javnobilježničkih prava  osiguranja tražbina vjerovnika na vozil</w:t>
      </w:r>
      <w:r w:rsidR="00B43ADB">
        <w:t>ima</w:t>
      </w:r>
      <w:r w:rsidRPr="00C30D8B">
        <w:t xml:space="preserve"> iz točke I. ovog zaključka.</w:t>
      </w:r>
    </w:p>
    <w:p w:rsidRDefault="00FD71FA" w:rsidP="00FD71FA" w:rsidR="00FD71FA" w:rsidRPr="00C30D8B">
      <w:pPr>
        <w:pStyle w:val="Tijeloteksta2"/>
        <w:spacing w:lineRule="auto" w:line="240" w:after="0"/>
        <w:ind w:firstLine="348" w:left="360"/>
        <w:jc w:val="both"/>
      </w:pPr>
    </w:p>
    <w:p w:rsidRDefault="00FD71FA" w:rsidP="004F2A5D" w:rsidR="00FD71FA" w:rsidRPr="00C30D8B">
      <w:pPr>
        <w:pStyle w:val="Tijeloteksta2"/>
        <w:spacing w:lineRule="auto" w:line="240" w:after="0"/>
        <w:ind w:firstLine="708"/>
        <w:jc w:val="both"/>
      </w:pPr>
      <w:r w:rsidRPr="004F2A5D">
        <w:t>III</w:t>
      </w:r>
      <w:r w:rsidRPr="00C30D8B">
        <w:t xml:space="preserve"> Određuje se brisanje pr</w:t>
      </w:r>
      <w:r w:rsidR="00B43ADB">
        <w:t>ava svih drugih osoba na motorni</w:t>
      </w:r>
      <w:r w:rsidRPr="00C30D8B">
        <w:t>m vozil</w:t>
      </w:r>
      <w:r w:rsidR="00B43ADB">
        <w:t>ima</w:t>
      </w:r>
      <w:r w:rsidRPr="00C30D8B">
        <w:t xml:space="preserve"> iz točke</w:t>
      </w:r>
      <w:r w:rsidR="00A45C21" w:rsidRPr="00C30D8B">
        <w:t xml:space="preserve"> </w:t>
      </w:r>
      <w:r w:rsidR="004F2A5D">
        <w:t xml:space="preserve">I </w:t>
      </w:r>
      <w:r w:rsidRPr="00C30D8B">
        <w:t>ovog zaključka koja prestaju prodajom.</w:t>
      </w:r>
    </w:p>
    <w:p w:rsidRDefault="00EB2F20" w:rsidP="00AE5042" w:rsidR="00EB2F20" w:rsidRPr="00C30D8B">
      <w:pPr>
        <w:pStyle w:val="Tijeloteksta2"/>
        <w:spacing w:lineRule="auto" w:line="240" w:after="0"/>
      </w:pPr>
    </w:p>
    <w:p w:rsidRDefault="00FD71FA" w:rsidP="00FD71FA" w:rsidR="00FD71FA" w:rsidRPr="00C30D8B">
      <w:pPr>
        <w:jc w:val="center"/>
      </w:pPr>
      <w:r w:rsidRPr="00C30D8B">
        <w:t>Obrazloženje</w:t>
      </w:r>
    </w:p>
    <w:p w:rsidRDefault="00FD71FA" w:rsidP="00FD71FA" w:rsidR="00FD71FA" w:rsidRPr="00C30D8B">
      <w:pPr>
        <w:jc w:val="center"/>
      </w:pPr>
    </w:p>
    <w:p w:rsidRDefault="00FD71FA" w:rsidP="00290950" w:rsidR="00EB2F20" w:rsidRPr="00925507">
      <w:pPr>
        <w:jc w:val="both"/>
      </w:pPr>
      <w:r w:rsidRPr="00C30D8B">
        <w:tab/>
        <w:t>Prema izvješću stečajnog upravitelja</w:t>
      </w:r>
      <w:r w:rsidR="00DE2E50">
        <w:t xml:space="preserve"> stečajne mase</w:t>
      </w:r>
      <w:r w:rsidRPr="00C30D8B">
        <w:t xml:space="preserve"> </w:t>
      </w:r>
      <w:r w:rsidR="00DE2E50">
        <w:t>BIOGRAD COMMERCE d.o.o. Biograd na Moru</w:t>
      </w:r>
      <w:r w:rsidR="00DE2E50" w:rsidRPr="00D60A67">
        <w:t xml:space="preserve"> u stečaju</w:t>
      </w:r>
      <w:r w:rsidR="00D8516E" w:rsidRPr="00C30D8B">
        <w:t xml:space="preserve">, </w:t>
      </w:r>
      <w:r w:rsidRPr="00C30D8B">
        <w:t xml:space="preserve">proizlazi da </w:t>
      </w:r>
      <w:r w:rsidR="00DE2E50">
        <w:t>su</w:t>
      </w:r>
      <w:r w:rsidRPr="00C30D8B">
        <w:t xml:space="preserve"> </w:t>
      </w:r>
      <w:r w:rsidR="00E673D4" w:rsidRPr="00C30D8B">
        <w:t>predmetn</w:t>
      </w:r>
      <w:r w:rsidR="00DE2E50">
        <w:t>a</w:t>
      </w:r>
      <w:r w:rsidR="00E673D4" w:rsidRPr="00C30D8B">
        <w:t xml:space="preserve"> vozil</w:t>
      </w:r>
      <w:r w:rsidR="00DE2E50">
        <w:t>a</w:t>
      </w:r>
      <w:r w:rsidR="00E673D4" w:rsidRPr="00C30D8B">
        <w:t xml:space="preserve"> prodan</w:t>
      </w:r>
      <w:r w:rsidR="00DE2E50">
        <w:t>a</w:t>
      </w:r>
      <w:r w:rsidR="00E673D4" w:rsidRPr="00C30D8B">
        <w:t xml:space="preserve"> </w:t>
      </w:r>
      <w:r w:rsidR="00A45C21" w:rsidRPr="00C30D8B">
        <w:t xml:space="preserve">kupcu </w:t>
      </w:r>
      <w:r w:rsidR="00DE2E50">
        <w:t>SAMO TREBA DELATI d.o.o., Brestovje, Selska 8, Rakitje,</w:t>
      </w:r>
      <w:r w:rsidR="005463F6">
        <w:t xml:space="preserve"> (OIB: </w:t>
      </w:r>
      <w:r w:rsidR="00DE2E50">
        <w:t>91854435907</w:t>
      </w:r>
      <w:r w:rsidR="005463F6">
        <w:t xml:space="preserve">) </w:t>
      </w:r>
      <w:r w:rsidR="00E673D4" w:rsidRPr="00925507">
        <w:t xml:space="preserve">o čemu je sačinjen ugovor o kupoprodaji, te da je </w:t>
      </w:r>
      <w:r w:rsidRPr="00925507">
        <w:t>kupac platio u cijelosti postignutu cijenu vozila</w:t>
      </w:r>
      <w:r w:rsidR="00A45C21" w:rsidRPr="00925507">
        <w:t>.</w:t>
      </w:r>
    </w:p>
    <w:p w:rsidRDefault="00C30D8B" w:rsidP="00C30D8B" w:rsidR="00C30D8B" w:rsidRPr="00C30D8B">
      <w:pPr>
        <w:pStyle w:val="Tijeloteksta"/>
      </w:pPr>
      <w:r w:rsidRPr="00C30D8B">
        <w:t xml:space="preserve">          Obzirom da su ispunjeni uvjeti iz čl.</w:t>
      </w:r>
      <w:r w:rsidR="004F2A5D">
        <w:t xml:space="preserve"> 164. i 168. </w:t>
      </w:r>
      <w:r w:rsidRPr="00C30D8B">
        <w:t xml:space="preserve">Ovršnog zakona </w:t>
      </w:r>
      <w:r w:rsidRPr="00C30D8B">
        <w:rPr>
          <w:lang w:eastAsia="hr-HR"/>
        </w:rPr>
        <w:t xml:space="preserve">(Narodne novine broj </w:t>
      </w:r>
      <w:r w:rsidR="00290950">
        <w:rPr>
          <w:lang w:eastAsia="hr-HR"/>
        </w:rPr>
        <w:t>112/12</w:t>
      </w:r>
      <w:r w:rsidRPr="00C30D8B">
        <w:rPr>
          <w:lang w:eastAsia="hr-HR"/>
        </w:rPr>
        <w:t>)</w:t>
      </w:r>
      <w:r w:rsidRPr="00C30D8B">
        <w:t xml:space="preserve">, valjalo je odlučiti kao u izreci. </w:t>
      </w:r>
    </w:p>
    <w:p w:rsidRDefault="00826061" w:rsidP="00FD71FA" w:rsidR="00826061" w:rsidRPr="00C30D8B">
      <w:pPr>
        <w:jc w:val="center"/>
      </w:pPr>
    </w:p>
    <w:p w:rsidRDefault="00FD71FA" w:rsidP="00FD71FA" w:rsidR="00FD71FA" w:rsidRPr="00C30D8B">
      <w:pPr>
        <w:jc w:val="center"/>
      </w:pPr>
      <w:r w:rsidRPr="00C30D8B">
        <w:t xml:space="preserve">U Zadru, dana </w:t>
      </w:r>
      <w:r w:rsidR="00DE2E50">
        <w:t>18. prosinca</w:t>
      </w:r>
      <w:r w:rsidRPr="00C30D8B">
        <w:t xml:space="preserve"> 201</w:t>
      </w:r>
      <w:r w:rsidR="005B6646">
        <w:t>5</w:t>
      </w:r>
      <w:r w:rsidRPr="00C30D8B">
        <w:t xml:space="preserve">. </w:t>
      </w:r>
    </w:p>
    <w:p w:rsidRDefault="00FD71FA" w:rsidP="004F2A5D" w:rsidR="00FD71FA" w:rsidRPr="00C30D8B"/>
    <w:p w:rsidRDefault="00FD71FA" w:rsidP="00E673D4" w:rsidR="00FD71FA" w:rsidRPr="00C30D8B">
      <w:pPr>
        <w:ind w:left="5664"/>
        <w:jc w:val="right"/>
      </w:pPr>
      <w:r w:rsidRPr="00C30D8B">
        <w:t xml:space="preserve">          SUDAC</w:t>
      </w:r>
    </w:p>
    <w:p w:rsidRDefault="00FD71FA" w:rsidP="0066083D" w:rsidR="005D1E8C" w:rsidRPr="00C30D8B">
      <w:pPr>
        <w:ind w:firstLine="708" w:left="4248"/>
        <w:jc w:val="right"/>
      </w:pPr>
      <w:r w:rsidRPr="00C30D8B">
        <w:t xml:space="preserve">     </w:t>
      </w:r>
      <w:r w:rsidR="00851B76" w:rsidRPr="00C30D8B">
        <w:t xml:space="preserve">              Ardena Bajlo </w:t>
      </w:r>
    </w:p>
    <w:p w:rsidRDefault="00051784" w:rsidP="00FD71FA" w:rsidR="00051784">
      <w:pPr>
        <w:jc w:val="both"/>
      </w:pPr>
    </w:p>
    <w:p w:rsidRDefault="00925507" w:rsidP="00FD71FA" w:rsidR="00925507" w:rsidRPr="00C30D8B">
      <w:pPr>
        <w:jc w:val="both"/>
      </w:pPr>
    </w:p>
    <w:p w:rsidRDefault="00FD71FA" w:rsidP="00FD71FA" w:rsidR="00FD71FA" w:rsidRPr="00C30D8B">
      <w:pPr>
        <w:jc w:val="both"/>
      </w:pPr>
      <w:r w:rsidRPr="00C30D8B">
        <w:t>POUKA O PRAVNOM LIJEKU</w:t>
      </w:r>
    </w:p>
    <w:p w:rsidRDefault="00FD71FA" w:rsidP="00FD71FA" w:rsidR="00FD71FA" w:rsidRPr="00C30D8B">
      <w:pPr>
        <w:jc w:val="both"/>
      </w:pPr>
      <w:r w:rsidRPr="00C30D8B">
        <w:t>Protiv ovog zaključka nije dopuštena žalba.</w:t>
      </w:r>
    </w:p>
    <w:p w:rsidRDefault="00C30D8B" w:rsidP="003700CB" w:rsidR="00C30D8B">
      <w:pPr>
        <w:jc w:val="both"/>
      </w:pPr>
    </w:p>
    <w:p w:rsidRDefault="00925507" w:rsidP="003700CB" w:rsidR="00925507">
      <w:pPr>
        <w:jc w:val="both"/>
      </w:pPr>
    </w:p>
    <w:p w:rsidRDefault="00925507" w:rsidP="003700CB" w:rsidR="00925507">
      <w:pPr>
        <w:jc w:val="both"/>
      </w:pPr>
    </w:p>
    <w:p w:rsidRDefault="00925507" w:rsidP="003700CB" w:rsidR="00925507">
      <w:pPr>
        <w:jc w:val="both"/>
      </w:pPr>
    </w:p>
    <w:p w:rsidRDefault="003700CB" w:rsidP="003700CB" w:rsidR="003700CB" w:rsidRPr="00C30D8B">
      <w:pPr>
        <w:jc w:val="both"/>
      </w:pPr>
      <w:r w:rsidRPr="00C30D8B">
        <w:lastRenderedPageBreak/>
        <w:t>DNA</w:t>
      </w:r>
    </w:p>
    <w:p w:rsidRDefault="003700CB" w:rsidP="003700CB" w:rsidR="003700CB" w:rsidRPr="00C30D8B">
      <w:pPr>
        <w:jc w:val="both"/>
      </w:pPr>
      <w:r w:rsidRPr="00C30D8B">
        <w:t>- stečajnom dužniku po steč. upravitelju</w:t>
      </w:r>
    </w:p>
    <w:p w:rsidRDefault="003700CB" w:rsidP="003700CB" w:rsidR="003700CB" w:rsidRPr="00C30D8B">
      <w:pPr>
        <w:jc w:val="both"/>
      </w:pPr>
      <w:r w:rsidRPr="00C30D8B">
        <w:t>- kupcu</w:t>
      </w:r>
      <w:r w:rsidR="005463F6">
        <w:t xml:space="preserve"> </w:t>
      </w:r>
      <w:r w:rsidR="00DE2E50">
        <w:t>SAMO TREBA DELATI d.o.o., Brestovje, Selska 8, Rakitje, 10437 Brestovje</w:t>
      </w:r>
    </w:p>
    <w:p w:rsidRDefault="004F2A5D" w:rsidP="003700CB" w:rsidR="003700CB" w:rsidRPr="00C30D8B">
      <w:pPr>
        <w:jc w:val="both"/>
      </w:pPr>
      <w:r>
        <w:t>- e-</w:t>
      </w:r>
      <w:r w:rsidR="003700CB" w:rsidRPr="00C30D8B">
        <w:t>oglasn</w:t>
      </w:r>
      <w:r>
        <w:t>a</w:t>
      </w:r>
      <w:r w:rsidR="003700CB" w:rsidRPr="00C30D8B">
        <w:t xml:space="preserve"> ploč</w:t>
      </w:r>
      <w:r>
        <w:t>a</w:t>
      </w:r>
      <w:r w:rsidR="003700CB" w:rsidRPr="00C30D8B">
        <w:t xml:space="preserve"> suda</w:t>
      </w:r>
    </w:p>
    <w:p w:rsidRDefault="003700CB" w:rsidP="003700CB" w:rsidR="003700CB" w:rsidRPr="00C30D8B">
      <w:pPr>
        <w:jc w:val="both"/>
      </w:pPr>
      <w:r w:rsidRPr="00C30D8B">
        <w:t>- Policijskoj upravi zadarskoj</w:t>
      </w:r>
    </w:p>
    <w:p w:rsidRDefault="003700CB" w:rsidP="003700CB" w:rsidR="003700CB" w:rsidRPr="00C30D8B">
      <w:pPr>
        <w:jc w:val="both"/>
      </w:pPr>
      <w:r w:rsidRPr="00C30D8B">
        <w:t>- FINA  Zadar</w:t>
      </w:r>
    </w:p>
    <w:p w:rsidRDefault="003700CB" w:rsidP="003700CB" w:rsidR="003700CB" w:rsidRPr="00C30D8B">
      <w:pPr>
        <w:jc w:val="both"/>
      </w:pPr>
      <w:r w:rsidRPr="00C30D8B">
        <w:t>- u spis.</w:t>
      </w:r>
    </w:p>
    <w:p w:rsidRDefault="00826061" w:rsidP="00FD71FA" w:rsidR="00826061" w:rsidRPr="00C30D8B">
      <w:pPr>
        <w:jc w:val="both"/>
      </w:pPr>
    </w:p>
    <w:sectPr w:rsidSect="00261A2A" w:rsidR="00826061" w:rsidRPr="00C30D8B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A93572"/>
    <w:multiLevelType w:val="hybridMultilevel"/>
    <w:tmpl w:val="B2922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61E1215"/>
    <w:multiLevelType w:val="hybridMultilevel"/>
    <w:tmpl w:val="4DA2CBF8"/>
    <w:lvl w:tplc="2FB2073E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71FA"/>
    <w:rsid w:val="00024212"/>
    <w:rsid w:val="00051784"/>
    <w:rsid w:val="00091CF0"/>
    <w:rsid w:val="001F31A9"/>
    <w:rsid w:val="00231B31"/>
    <w:rsid w:val="00261A2A"/>
    <w:rsid w:val="00290950"/>
    <w:rsid w:val="002A4DF6"/>
    <w:rsid w:val="002A7568"/>
    <w:rsid w:val="002B008C"/>
    <w:rsid w:val="0036728D"/>
    <w:rsid w:val="003700CB"/>
    <w:rsid w:val="00436123"/>
    <w:rsid w:val="0047458C"/>
    <w:rsid w:val="00476697"/>
    <w:rsid w:val="004E1294"/>
    <w:rsid w:val="004F2A5D"/>
    <w:rsid w:val="005463F6"/>
    <w:rsid w:val="005B6646"/>
    <w:rsid w:val="005D1E8C"/>
    <w:rsid w:val="0066083D"/>
    <w:rsid w:val="006E72BA"/>
    <w:rsid w:val="00826061"/>
    <w:rsid w:val="00851B76"/>
    <w:rsid w:val="00851CE5"/>
    <w:rsid w:val="00870B64"/>
    <w:rsid w:val="00925507"/>
    <w:rsid w:val="00A02134"/>
    <w:rsid w:val="00A45C21"/>
    <w:rsid w:val="00A81AF1"/>
    <w:rsid w:val="00AE3B62"/>
    <w:rsid w:val="00AE5042"/>
    <w:rsid w:val="00B43ADB"/>
    <w:rsid w:val="00B73630"/>
    <w:rsid w:val="00B82C74"/>
    <w:rsid w:val="00BE2277"/>
    <w:rsid w:val="00C30D8B"/>
    <w:rsid w:val="00D11F0D"/>
    <w:rsid w:val="00D13DF9"/>
    <w:rsid w:val="00D8516E"/>
    <w:rsid w:val="00DE2E50"/>
    <w:rsid w:val="00E10FFA"/>
    <w:rsid w:val="00E21C21"/>
    <w:rsid w:val="00E673D4"/>
    <w:rsid w:val="00EB2F20"/>
    <w:rsid w:val="00EE00F8"/>
    <w:rsid w:val="00F80633"/>
    <w:rsid w:val="00FD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71FA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D71FA"/>
    <w:pPr>
      <w:jc w:val="both"/>
    </w:pPr>
  </w:style>
  <w:style w:styleId="Tijeloteksta2" w:type="paragraph">
    <w:name w:val="Body Text 2"/>
    <w:basedOn w:val="Normal"/>
    <w:rsid w:val="00FD71FA"/>
    <w:pPr>
      <w:spacing w:lineRule="auto" w:line="480" w:after="120"/>
    </w:pPr>
  </w:style>
  <w:style w:styleId="Tekstbalonia" w:type="paragraph">
    <w:name w:val="Balloon Text"/>
    <w:basedOn w:val="Normal"/>
    <w:semiHidden/>
    <w:rsid w:val="00851B76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C30D8B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1C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C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C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C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C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71FA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D71FA"/>
    <w:pPr>
      <w:jc w:val="both"/>
    </w:pPr>
  </w:style>
  <w:style w:styleId="Tijeloteksta2" w:type="paragraph">
    <w:name w:val="Body Text 2"/>
    <w:basedOn w:val="Normal"/>
    <w:rsid w:val="00FD71FA"/>
    <w:pPr>
      <w:spacing w:after="120" w:line="480" w:lineRule="auto"/>
    </w:pPr>
  </w:style>
  <w:style w:styleId="Tekstbalonia" w:type="paragraph">
    <w:name w:val="Balloon Text"/>
    <w:basedOn w:val="Normal"/>
    <w:semiHidden/>
    <w:rsid w:val="00851B76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C30D8B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1C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C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C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C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C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982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9353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St-935/2015</izvorni_sadrzaj>
    <derivirana_varijabla naziv="DomainObject.Predmet.OznakaBroj_1">St-935/2015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BIOGRAD COMMERCE društvo s ograničenom odgovornošću za trgovinu i turizam, BIOGRAD N/M</izvorni_sadrzaj>
    <derivirana_varijabla naziv="DomainObject.Predmet.ProtustrankaFormated_1">  BIOGRAD COMMERCE društvo s ograničenom odgovornošću za trgovinu i turizam, BIOGRAD N/M</derivirana_varijabla>
  </DomainObject.Predmet.ProtustrankaFormated>
  <DomainObject.Predmet.ProtustrankaFormatedOIB>
    <izvorni_sadrzaj>  BIOGRAD COMMERCE društvo s ograničenom odgovornošću za trgovinu i turizam, BIOGRAD N/M, OIB 98382146397</izvorni_sadrzaj>
    <derivirana_varijabla naziv="DomainObject.Predmet.ProtustrankaFormatedOIB_1">  BIOGRAD COMMERCE društvo s ograničenom odgovornošću za trgovinu i turizam, BIOGRAD N/M, OIB 98382146397</derivirana_varijabla>
  </DomainObject.Predmet.ProtustrankaFormatedOIB>
  <DomainObject.Predmet.ProtustrankaFormatedWithAdress>
    <izvorni_sadrzaj> BIOGRAD COMMERCE društvo s ograničenom odgovornošću za trgovinu i turizam, BIOGRAD N/M, Zagrebačka 32, Biograd Na Moru</izvorni_sadrzaj>
    <derivirana_varijabla naziv="DomainObject.Predmet.ProtustrankaFormatedWithAdress_1"> BIOGRAD COMMERCE društvo s ograničenom odgovornošću za trgovinu i turizam, BIOGRAD N/M, Zagrebačka 32, Biograd Na Moru</derivirana_varijabla>
  </DomainObject.Predmet.ProtustrankaFormatedWithAdress>
  <DomainObject.Predmet.ProtustrankaFormatedWithAdressOIB>
    <izvorni_sadrzaj> BIOGRAD COMMERCE društvo s ograničenom odgovornošću za trgovinu i turizam, BIOGRAD N/M, OIB 98382146397, Zagrebačka 32, Biograd Na Moru</izvorni_sadrzaj>
    <derivirana_varijabla naziv="DomainObject.Predmet.ProtustrankaFormatedWithAdressOIB_1"> BIOGRAD COMMERCE društvo s ograničenom odgovornošću za trgovinu i turizam, BIOGRAD N/M, OIB 98382146397, Zagrebačka 32, Biograd Na Moru</derivirana_varijabla>
  </DomainObject.Predmet.ProtustrankaFormatedWithAdressOIB>
  <DomainObject.Predmet.ProtustrankaWithAdress>
    <izvorni_sadrzaj>BIOGRAD COMMERCE društvo s ograničenom odgovornošću za trgovinu i turizam, BIOGRAD N/M Zagrebačka 32, Biograd Na Moru</izvorni_sadrzaj>
    <derivirana_varijabla naziv="DomainObject.Predmet.ProtustrankaWithAdress_1">BIOGRAD COMMERCE društvo s ograničenom odgovornošću za trgovinu i turizam, BIOGRAD N/M Zagrebačka 32, Biograd Na Moru</derivirana_varijabla>
  </DomainObject.Predmet.ProtustrankaWithAdress>
  <DomainObject.Predmet.ProtustrankaWithAdressOIB>
    <izvorni_sadrzaj>BIOGRAD COMMERCE društvo s ograničenom odgovornošću za trgovinu i turizam, BIOGRAD N/M, OIB 98382146397, Zagrebačka 32, Biograd Na Moru</izvorni_sadrzaj>
    <derivirana_varijabla naziv="DomainObject.Predmet.ProtustrankaWithAdressOIB_1">BIOGRAD COMMERCE društvo s ograničenom odgovornošću za trgovinu i turizam, BIOGRAD N/M, OIB 98382146397, Zagrebačka 32, Biograd Na Moru</derivirana_varijabla>
  </DomainObject.Predmet.ProtustrankaWithAdressOIB>
  <DomainObject.Predmet.ProtustrankaNazivFormated>
    <izvorni_sadrzaj>BIOGRAD COMMERCE društvo s ograničenom odgovornošću za trgovinu i turizam, BIOGRAD N/M</izvorni_sadrzaj>
    <derivirana_varijabla naziv="DomainObject.Predmet.ProtustrankaNazivFormated_1">BIOGRAD COMMERCE društvo s ograničenom odgovornošću za trgovinu i turizam, BIOGRAD N/M</derivirana_varijabla>
  </DomainObject.Predmet.ProtustrankaNazivFormated>
  <DomainObject.Predmet.ProtustrankaNazivFormatedOIB>
    <izvorni_sadrzaj>BIOGRAD COMMERCE društvo s ograničenom odgovornošću za trgovinu i turizam, BIOGRAD N/M, OIB 98382146397</izvorni_sadrzaj>
    <derivirana_varijabla naziv="DomainObject.Predmet.ProtustrankaNazivFormatedOIB_1">BIOGRAD COMMERCE društvo s ograničenom odgovornošću za trgovinu i turizam, BIOGRAD N/M, OIB 98382146397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PU, PODRUČNI URED ZADAR, ZASTUPAN PO ŽDO U ZADRU; BIOKOVO COMMERCE d.o.o. Zagreb; BERNER d.o.o. Zagreb; Đoko Kukavica</izvorni_sadrzaj>
    <derivirana_varijabla naziv="DomainObject.Predmet.StrankaFormated_1">  RH MF PU, PODRUČNI URED ZADAR, ZASTUPAN PO ŽDO U ZADRU; BIOKOVO COMMERCE d.o.o. Zagreb; BERNER d.o.o. Zagreb; Đoko Kukavica</derivirana_varijabla>
  </DomainObject.Predmet.StrankaFormated>
  <DomainObject.Predmet.StrankaFormatedOIB>
    <izvorni_sadrzaj>  RH MF PU, PODRUČNI URED ZADAR, ZASTUPAN PO ŽDO U ZADRU, OIB 18683136487; BIOKOVO COMMERCE d.o.o. Zagreb, OIB 91904453728; BERNER d.o.o. Zagreb, OIB 66471923099; Đoko Kukavica</izvorni_sadrzaj>
    <derivirana_varijabla naziv="DomainObject.Predmet.StrankaFormatedOIB_1">  RH MF PU, PODRUČNI URED ZADAR, ZASTUPAN PO ŽDO U ZADRU, OIB 18683136487; BIOKOVO COMMERCE d.o.o. Zagreb, OIB 91904453728; BERNER d.o.o. Zagreb, OIB 66471923099; Đoko Kukavica</derivirana_varijabla>
  </DomainObject.Predmet.StrankaFormatedOIB>
  <DomainObject.Predmet.StrankaFormatedWithAdress>
    <izvorni_sadrzaj> RH MF PU, PODRUČNI URED ZADAR, ZASTUPAN PO ŽDO U ZADRU; BIOKOVO COMMERCE d.o.o. Zagreb; BERNER d.o.o. Zagreb; Đoko Kukavica</izvorni_sadrzaj>
    <derivirana_varijabla naziv="DomainObject.Predmet.StrankaFormatedWithAdress_1"> RH MF PU, PODRUČNI URED ZADAR, ZASTUPAN PO ŽDO U ZADRU; BIOKOVO COMMERCE d.o.o. Zagreb; BERNER d.o.o. Zagreb; Đoko Kukavica</derivirana_varijabla>
  </DomainObject.Predmet.StrankaFormatedWithAdress>
  <DomainObject.Predmet.StrankaFormatedWithAdressOIB>
    <izvorni_sadrzaj> RH MF PU, PODRUČNI URED ZADAR, ZASTUPAN PO ŽDO U ZADRU, OIB 18683136487; BIOKOVO COMMERCE d.o.o. Zagreb, OIB 91904453728; BERNER d.o.o. Zagreb, OIB 66471923099; Đoko Kukavica</izvorni_sadrzaj>
    <derivirana_varijabla naziv="DomainObject.Predmet.StrankaFormatedWithAdressOIB_1"> RH MF PU, PODRUČNI URED ZADAR, ZASTUPAN PO ŽDO U ZADRU, OIB 18683136487; BIOKOVO COMMERCE d.o.o. Zagreb, OIB 91904453728; BERNER d.o.o. Zagreb, OIB 66471923099; Đoko Kukavica</derivirana_varijabla>
  </DomainObject.Predmet.StrankaFormatedWithAdressOIB>
  <DomainObject.Predmet.StrankaWithAdress>
    <izvorni_sadrzaj>RH MF PU, PODRUČNI URED ZADAR, ZASTUPAN PO ŽDO U ZADRU ,BIOKOVO COMMERCE d.o.o. Zagreb ,BERNER d.o.o. Zagreb ,Đoko Kukavica </izvorni_sadrzaj>
    <derivirana_varijabla naziv="DomainObject.Predmet.StrankaWithAdress_1">RH MF PU, PODRUČNI URED ZADAR, ZASTUPAN PO ŽDO U ZADRU ,BIOKOVO COMMERCE d.o.o. Zagreb ,BERNER d.o.o. Zagreb ,Đoko Kukavica </derivirana_varijabla>
  </DomainObject.Predmet.StrankaWithAdress>
  <DomainObject.Predmet.StrankaWithAdressOIB>
    <izvorni_sadrzaj>RH MF PU, PODRUČNI URED ZADAR, ZASTUPAN PO ŽDO U ZADRU, OIB 18683136487,BIOKOVO COMMERCE d.o.o. Zagreb, OIB 91904453728,BERNER d.o.o. Zagreb, OIB 66471923099,Đoko Kukavica</izvorni_sadrzaj>
    <derivirana_varijabla naziv="DomainObject.Predmet.StrankaWithAdressOIB_1">RH MF PU, PODRUČNI URED ZADAR, ZASTUPAN PO ŽDO U ZADRU, OIB 18683136487,BIOKOVO COMMERCE d.o.o. Zagreb, OIB 91904453728,BERNER d.o.o. Zagreb, OIB 66471923099,Đoko Kukavica</derivirana_varijabla>
  </DomainObject.Predmet.StrankaWithAdressOIB>
  <DomainObject.Predmet.StrankaNazivFormated>
    <izvorni_sadrzaj>RH MF PU, PODRUČNI URED ZADAR, ZASTUPAN PO ŽDO U ZADRU,BIOKOVO COMMERCE d.o.o. Zagreb,BERNER d.o.o. Zagreb,Đoko Kukavica</izvorni_sadrzaj>
    <derivirana_varijabla naziv="DomainObject.Predmet.StrankaNazivFormated_1">RH MF PU, PODRUČNI URED ZADAR, ZASTUPAN PO ŽDO U ZADRU,BIOKOVO COMMERCE d.o.o. Zagreb,BERNER d.o.o. Zagreb,Đoko Kukavica</derivirana_varijabla>
  </DomainObject.Predmet.StrankaNazivFormated>
  <DomainObject.Predmet.StrankaNazivFormatedOIB>
    <izvorni_sadrzaj>RH MF PU, PODRUČNI URED ZADAR, ZASTUPAN PO ŽDO U ZADRU, OIB 18683136487,BIOKOVO COMMERCE d.o.o. Zagreb, OIB 91904453728,BERNER d.o.o. Zagreb, OIB 66471923099,Đoko Kukavica</izvorni_sadrzaj>
    <derivirana_varijabla naziv="DomainObject.Predmet.StrankaNazivFormatedOIB_1">RH MF PU, PODRUČNI URED ZADAR, ZASTUPAN PO ŽDO U ZADRU, OIB 18683136487,BIOKOVO COMMERCE d.o.o. Zagreb, OIB 91904453728,BERNER d.o.o. Zagreb, OIB 66471923099,Đoko Kukavica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RH MF PU, PODRUČNI URED ZADAR, ZASTUPAN PO ŽDO U ZADRU</item>
      <item>BIOKOVO COMMERCE d.o.o. Zagreb</item>
      <item>BERNER d.o.o. Zagreb</item>
      <item>Đoko Kukavica</item>
    </izvorni_sadrzaj>
    <derivirana_varijabla naziv="DomainObject.Predmet.StrankaListFormated_1">
      <item>RH MF PU, PODRUČNI URED ZADAR, ZASTUPAN PO ŽDO U ZADRU</item>
      <item>BIOKOVO COMMERCE d.o.o. Zagreb</item>
      <item>BERNER d.o.o. Zagreb</item>
      <item>Đoko Kukavica</item>
    </derivirana_varijabla>
  </DomainObject.Predmet.StrankaListFormated>
  <DomainObject.Predmet.StrankaListFormatedOIB>
    <izvorni_sadrzaj>
      <item>RH MF PU, PODRUČNI URED ZADAR, ZASTUPAN PO ŽDO U ZADRU, OIB 18683136487</item>
      <item>BIOKOVO COMMERCE d.o.o. Zagreb, OIB 91904453728</item>
      <item>BERNER d.o.o. Zagreb, OIB 66471923099</item>
      <item>Đoko Kukavica</item>
    </izvorni_sadrzaj>
    <derivirana_varijabla naziv="DomainObject.Predmet.StrankaListFormatedOIB_1">
      <item>RH MF PU, PODRUČNI URED ZADAR, ZASTUPAN PO ŽDO U ZADRU, OIB 18683136487</item>
      <item>BIOKOVO COMMERCE d.o.o. Zagreb, OIB 91904453728</item>
      <item>BERNER d.o.o. Zagreb, OIB 66471923099</item>
      <item>Đoko Kukavica</item>
    </derivirana_varijabla>
  </DomainObject.Predmet.StrankaListFormatedOIB>
  <DomainObject.Predmet.StrankaListFormatedWithAdress>
    <izvorni_sadrzaj>
      <item>RH MF PU, PODRUČNI URED ZADAR, ZASTUPAN PO ŽDO U ZADRU</item>
      <item>BIOKOVO COMMERCE d.o.o. Zagreb</item>
      <item>BERNER d.o.o. Zagreb</item>
      <item>Đoko Kukavica</item>
    </izvorni_sadrzaj>
    <derivirana_varijabla naziv="DomainObject.Predmet.StrankaListFormatedWithAdress_1">
      <item>RH MF PU, PODRUČNI URED ZADAR, ZASTUPAN PO ŽDO U ZADRU</item>
      <item>BIOKOVO COMMERCE d.o.o. Zagreb</item>
      <item>BERNER d.o.o. Zagreb</item>
      <item>Đoko Kukavica</item>
    </derivirana_varijabla>
  </DomainObject.Predmet.StrankaListFormatedWithAdress>
  <DomainObject.Predmet.StrankaListFormatedWithAdressOIB>
    <izvorni_sadrzaj>
      <item>RH MF PU, PODRUČNI URED ZADAR, ZASTUPAN PO ŽDO U ZADRU, OIB 18683136487</item>
      <item>BIOKOVO COMMERCE d.o.o. Zagreb, OIB 91904453728</item>
      <item>BERNER d.o.o. Zagreb, OIB 66471923099</item>
      <item>Đoko Kukavica</item>
    </izvorni_sadrzaj>
    <derivirana_varijabla naziv="DomainObject.Predmet.StrankaListFormatedWithAdressOIB_1">
      <item>RH MF PU, PODRUČNI URED ZADAR, ZASTUPAN PO ŽDO U ZADRU, OIB 18683136487</item>
      <item>BIOKOVO COMMERCE d.o.o. Zagreb, OIB 91904453728</item>
      <item>BERNER d.o.o. Zagreb, OIB 66471923099</item>
      <item>Đoko Kukavica</item>
    </derivirana_varijabla>
  </DomainObject.Predmet.StrankaListFormatedWithAdressOIB>
  <DomainObject.Predmet.StrankaListNazivFormated>
    <izvorni_sadrzaj>
      <item>RH MF PU, PODRUČNI URED ZADAR, ZASTUPAN PO ŽDO U ZADRU</item>
      <item>BIOKOVO COMMERCE d.o.o. Zagreb</item>
      <item>BERNER d.o.o. Zagreb</item>
      <item>Đoko Kukavica</item>
    </izvorni_sadrzaj>
    <derivirana_varijabla naziv="DomainObject.Predmet.StrankaListNazivFormated_1">
      <item>RH MF PU, PODRUČNI URED ZADAR, ZASTUPAN PO ŽDO U ZADRU</item>
      <item>BIOKOVO COMMERCE d.o.o. Zagreb</item>
      <item>BERNER d.o.o. Zagreb</item>
      <item>Đoko Kukavica</item>
    </derivirana_varijabla>
  </DomainObject.Predmet.StrankaListNazivFormated>
  <DomainObject.Predmet.StrankaListNazivFormatedOIB>
    <izvorni_sadrzaj>
      <item>RH MF PU, PODRUČNI URED ZADAR, ZASTUPAN PO ŽDO U ZADRU, OIB 18683136487</item>
      <item>BIOKOVO COMMERCE d.o.o. Zagreb, OIB 91904453728</item>
      <item>BERNER d.o.o. Zagreb, OIB 66471923099</item>
      <item>Đoko Kukavica</item>
    </izvorni_sadrzaj>
    <derivirana_varijabla naziv="DomainObject.Predmet.StrankaListNazivFormatedOIB_1">
      <item>RH MF PU, PODRUČNI URED ZADAR, ZASTUPAN PO ŽDO U ZADRU, OIB 18683136487</item>
      <item>BIOKOVO COMMERCE d.o.o. Zagreb, OIB 91904453728</item>
      <item>BERNER d.o.o. Zagreb, OIB 66471923099</item>
      <item>Đoko Kukavica</item>
    </derivirana_varijabla>
  </DomainObject.Predmet.StrankaListNazivFormatedOIB>
  <DomainObject.Predmet.ProtuStrankaListFormated>
    <izvorni_sadrzaj>
      <item>BIOGRAD COMMERCE društvo s ograničenom odgovornošću za trgovinu i turizam, BIOGRAD N/M</item>
    </izvorni_sadrzaj>
    <derivirana_varijabla naziv="DomainObject.Predmet.ProtuStrankaListFormated_1">
      <item>BIOGRAD COMMERCE društvo s ograničenom odgovornošću za trgovinu i turizam, BIOGRAD N/M</item>
    </derivirana_varijabla>
  </DomainObject.Predmet.ProtuStrankaListFormated>
  <DomainObject.Predmet.ProtuStrankaListFormatedOIB>
    <izvorni_sadrzaj>
      <item>BIOGRAD COMMERCE društvo s ograničenom odgovornošću za trgovinu i turizam, BIOGRAD N/M, OIB 98382146397</item>
    </izvorni_sadrzaj>
    <derivirana_varijabla naziv="DomainObject.Predmet.ProtuStrankaListFormatedOIB_1">
      <item>BIOGRAD COMMERCE društvo s ograničenom odgovornošću za trgovinu i turizam, BIOGRAD N/M, OIB 98382146397</item>
    </derivirana_varijabla>
  </DomainObject.Predmet.ProtuStrankaListFormatedOIB>
  <DomainObject.Predmet.ProtuStrankaListFormatedWithAdress>
    <izvorni_sadrzaj>
      <item>BIOGRAD COMMERCE društvo s ograničenom odgovornošću za trgovinu i turizam, BIOGRAD N/M, Zagrebačka 32, Biograd Na Moru</item>
    </izvorni_sadrzaj>
    <derivirana_varijabla naziv="DomainObject.Predmet.ProtuStrankaListFormatedWithAdress_1">
      <item>BIOGRAD COMMERCE društvo s ograničenom odgovornošću za trgovinu i turizam, BIOGRAD N/M, Zagrebačka 32, Biograd Na Moru</item>
    </derivirana_varijabla>
  </DomainObject.Predmet.ProtuStrankaListFormatedWithAdress>
  <DomainObject.Predmet.ProtuStrankaListFormatedWithAdressOIB>
    <izvorni_sadrzaj>
      <item>BIOGRAD COMMERCE društvo s ograničenom odgovornošću za trgovinu i turizam, BIOGRAD N/M, OIB 98382146397, Zagrebačka 32, Biograd Na Moru</item>
    </izvorni_sadrzaj>
    <derivirana_varijabla naziv="DomainObject.Predmet.ProtuStrankaListFormatedWithAdressOIB_1">
      <item>BIOGRAD COMMERCE društvo s ograničenom odgovornošću za trgovinu i turizam, BIOGRAD N/M, OIB 98382146397, Zagrebačka 32, Biograd Na Moru</item>
    </derivirana_varijabla>
  </DomainObject.Predmet.ProtuStrankaListFormatedWithAdressOIB>
  <DomainObject.Predmet.ProtuStrankaListNazivFormated>
    <izvorni_sadrzaj>
      <item>BIOGRAD COMMERCE društvo s ograničenom odgovornošću za trgovinu i turizam, BIOGRAD N/M</item>
    </izvorni_sadrzaj>
    <derivirana_varijabla naziv="DomainObject.Predmet.ProtuStrankaListNazivFormated_1">
      <item>BIOGRAD COMMERCE društvo s ograničenom odgovornošću za trgovinu i turizam, BIOGRAD N/M</item>
    </derivirana_varijabla>
  </DomainObject.Predmet.ProtuStrankaListNazivFormated>
  <DomainObject.Predmet.ProtuStrankaListNazivFormatedOIB>
    <izvorni_sadrzaj>
      <item>BIOGRAD COMMERCE društvo s ograničenom odgovornošću za trgovinu i turizam, BIOGRAD N/M, OIB 98382146397</item>
    </izvorni_sadrzaj>
    <derivirana_varijabla naziv="DomainObject.Predmet.ProtuStrankaListNazivFormatedOIB_1">
      <item>BIOGRAD COMMERCE društvo s ograničenom odgovornošću za trgovinu i turizam, BIOGRAD N/M, OIB 98382146397</item>
    </derivirana_varijabla>
  </DomainObject.Predmet.ProtuStrankaListNazivFormatedOIB>
  <DomainObject.Predmet.OstaliListFormated>
    <izvorni_sadrzaj>
      <item>Milan Ljubičić</item>
    </izvorni_sadrzaj>
    <derivirana_varijabla naziv="DomainObject.Predmet.OstaliListFormated_1">
      <item>Milan Ljubičić</item>
    </derivirana_varijabla>
  </DomainObject.Predmet.OstaliListFormated>
  <DomainObject.Predmet.OstaliListFormatedOIB>
    <izvorni_sadrzaj>
      <item>Milan Ljubičić, OIB 87161295116</item>
    </izvorni_sadrzaj>
    <derivirana_varijabla naziv="DomainObject.Predmet.OstaliListFormatedOIB_1">
      <item>Milan Ljubičić, OIB 87161295116</item>
    </derivirana_varijabla>
  </DomainObject.Predmet.OstaliListFormatedOIB>
  <DomainObject.Predmet.OstaliListFormatedWithAdress>
    <izvorni_sadrzaj>
      <item>Milan Ljubičić</item>
    </izvorni_sadrzaj>
    <derivirana_varijabla naziv="DomainObject.Predmet.OstaliListFormatedWithAdress_1">
      <item>Milan Ljubičić</item>
    </derivirana_varijabla>
  </DomainObject.Predmet.OstaliListFormatedWithAdress>
  <DomainObject.Predmet.OstaliListFormatedWithAdressOIB>
    <izvorni_sadrzaj>
      <item>Milan Ljubičić, OIB 87161295116</item>
    </izvorni_sadrzaj>
    <derivirana_varijabla naziv="DomainObject.Predmet.OstaliListFormatedWithAdressOIB_1">
      <item>Milan Ljubičić, OIB 87161295116</item>
    </derivirana_varijabla>
  </DomainObject.Predmet.OstaliListFormatedWithAdressOIB>
  <DomainObject.Predmet.OstaliListNazivFormated>
    <izvorni_sadrzaj>
      <item>Milan Ljubičić</item>
    </izvorni_sadrzaj>
    <derivirana_varijabla naziv="DomainObject.Predmet.OstaliListNazivFormated_1">
      <item>Milan Ljubičić</item>
    </derivirana_varijabla>
  </DomainObject.Predmet.OstaliListNazivFormated>
  <DomainObject.Predmet.OstaliListNazivFormatedOIB>
    <izvorni_sadrzaj>
      <item>Milan Ljubičić, OIB 87161295116</item>
    </izvorni_sadrzaj>
    <derivirana_varijabla naziv="DomainObject.Predmet.OstaliListNazivFormatedOIB_1">
      <item>Milan Ljubičić,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PU, PODRUČNI URED ZADAR, ZASTUPAN PO ŽDO U ZADRU i dr.</izvorni_sadrzaj>
    <derivirana_varijabla naziv="DomainObject.Predmet.StrankaIDrugi_1">RH MF PU, PODRUČNI URED ZADAR, ZASTUPAN PO ŽDO U ZADRU i dr.</derivirana_varijabla>
  </DomainObject.Predmet.StrankaIDrugi>
  <DomainObject.Predmet.ProtustrankaIDrugi>
    <izvorni_sadrzaj>BIOGRAD COMMERCE društvo s ograničenom odgovornošću za trgovinu i turizam, BIOGRAD N/M</izvorni_sadrzaj>
    <derivirana_varijabla naziv="DomainObject.Predmet.ProtustrankaIDrugi_1">BIOGRAD COMMERCE društvo s ograničenom odgovornošću za trgovinu i turizam, BIOGRAD N/M</derivirana_varijabla>
  </DomainObject.Predmet.ProtustrankaIDrugi>
  <DomainObject.Predmet.StrankaIDrugiAdressOIB>
    <izvorni_sadrzaj>RH MF PU, PODRUČNI URED ZADAR, ZASTUPAN PO ŽDO U ZADRU, OIB 18683136487 i dr.</izvorni_sadrzaj>
    <derivirana_varijabla naziv="DomainObject.Predmet.StrankaIDrugiAdressOIB_1">RH MF PU, PODRUČNI URED ZADAR, ZASTUPAN PO ŽDO U ZADRU, OIB 18683136487 i dr.</derivirana_varijabla>
  </DomainObject.Predmet.StrankaIDrugiAdressOIB>
  <DomainObject.Predmet.ProtustrankaIDrugiAdressOIB>
    <izvorni_sadrzaj>BIOGRAD COMMERCE društvo s ograničenom odgovornošću za trgovinu i turizam, BIOGRAD N/M, OIB 98382146397, Zagrebačka 32, Biograd Na Moru</izvorni_sadrzaj>
    <derivirana_varijabla naziv="DomainObject.Predmet.ProtustrankaIDrugiAdressOIB_1">BIOGRAD COMMERCE društvo s ograničenom odgovornošću za trgovinu i turizam, BIOGRAD N/M, OIB 98382146397, Zagrebačka 32,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PU, PODRUČNI URED ZADAR, ZASTUPAN PO ŽDO U ZADRU</item>
      <item>Milan Ljubičić</item>
      <item>BIOKOVO COMMERCE d.o.o. Zagreb</item>
      <item>BERNER d.o.o. Zagreb</item>
      <item>Đoko Kukavica</item>
      <item>BIOGRAD COMMERCE društvo s ograničenom odgovornošću za trgovinu i turizam, BIOGRAD N/M</item>
    </izvorni_sadrzaj>
    <derivirana_varijabla naziv="DomainObject.Predmet.SudioniciListNaziv_1">
      <item>RH MF PU, PODRUČNI URED ZADAR, ZASTUPAN PO ŽDO U ZADRU</item>
      <item>Milan Ljubičić</item>
      <item>BIOKOVO COMMERCE d.o.o. Zagreb</item>
      <item>BERNER d.o.o. Zagreb</item>
      <item>Đoko Kukavica</item>
      <item>BIOGRAD COMMERCE društvo s ograničenom odgovornošću za trgovinu i turizam, BIOGRAD N/M</item>
    </derivirana_varijabla>
  </DomainObject.Predmet.SudioniciListNaziv>
  <DomainObject.Predmet.SudioniciListAdressOIB>
    <izvorni_sadrzaj>
      <item>RH MF PU, PODRUČNI URED ZADAR, ZASTUPAN PO ŽDO U ZADRU, OIB 18683136487</item>
      <item>Milan Ljubičić, OIB 87161295116</item>
      <item>BIOKOVO COMMERCE d.o.o. Zagreb, OIB 91904453728</item>
      <item>BERNER d.o.o. Zagreb, OIB 66471923099</item>
      <item>Đoko Kukavica</item>
      <item>BIOGRAD COMMERCE društvo s ograničenom odgovornošću za trgovinu i turizam, BIOGRAD N/M, OIB 98382146397, Zagrebačka 32,Biograd Na Moru</item>
    </izvorni_sadrzaj>
    <derivirana_varijabla naziv="DomainObject.Predmet.SudioniciListAdressOIB_1">
      <item>RH MF PU, PODRUČNI URED ZADAR, ZASTUPAN PO ŽDO U ZADRU, OIB 18683136487</item>
      <item>Milan Ljubičić, OIB 87161295116</item>
      <item>BIOKOVO COMMERCE d.o.o. Zagreb, OIB 91904453728</item>
      <item>BERNER d.o.o. Zagreb, OIB 66471923099</item>
      <item>Đoko Kukavica</item>
      <item>BIOGRAD COMMERCE društvo s ograničenom odgovornošću za trgovinu i turizam, BIOGRAD N/M, OIB 98382146397, Zagrebačka 32,Biograd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87161295116</item>
      <item>, OIB 91904453728</item>
      <item>, OIB 66471923099</item>
      <item>, OIB null</item>
      <item>, OIB 98382146397</item>
    </izvorni_sadrzaj>
    <derivirana_varijabla naziv="DomainObject.Predmet.SudioniciListNazivOIB_1">
      <item>, OIB 18683136487</item>
      <item>, OIB 87161295116</item>
      <item>, OIB 91904453728</item>
      <item>, OIB 66471923099</item>
      <item>, OIB null</item>
      <item>, OIB 98382146397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289</properties:Words>
  <properties:Characters>1607</properties:Characters>
  <properties:Lines>59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2015-12-17T13:22:00Z</dcterms:created>
  <dc:creator>Ardena Bajlo</dc:creator>
  <cp:lastModifiedBy>Josipa Dorkin</cp:lastModifiedBy>
  <cp:lastPrinted>2014-05-13T08:42:00Z</cp:lastPrinted>
  <dcterms:modified xmlns:xsi="http://www.w3.org/2001/XMLSchema-instance" xsi:type="dcterms:W3CDTF">2015-12-18T10:01:00Z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