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599dc9d" w14:textId="599dc9d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62F1C">
        <w:t>1964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816048" w:rsidP="00366141" w:rsidRDefault="00816048">
      <w:pPr>
        <w:jc w:val="both"/>
      </w:pPr>
      <w:r>
        <w:t>I          </w:t>
      </w:r>
      <w:r w:rsidR="008737E7">
        <w:t>Za dužnika</w:t>
      </w:r>
      <w:r w:rsidRPr="00962F1C" w:rsidR="00962F1C">
        <w:t xml:space="preserve"> QUBIS zaštita informatičkih sustava d.o.o.</w:t>
      </w:r>
      <w:r w:rsidR="002349AE">
        <w:t>, OIB:</w:t>
      </w:r>
      <w:r w:rsidR="00962F1C">
        <w:t xml:space="preserve"> </w:t>
      </w:r>
      <w:r w:rsidRPr="00962F1C" w:rsidR="00962F1C">
        <w:t>31962676539</w:t>
      </w:r>
      <w:r w:rsidR="002A4A4D">
        <w:t>, Zagreb</w:t>
      </w:r>
      <w:r w:rsidR="00345373">
        <w:t>,</w:t>
      </w:r>
    </w:p>
    <w:p w:rsidR="000D3D7E" w:rsidP="00366141" w:rsidRDefault="00816048">
      <w:pPr>
        <w:jc w:val="both"/>
      </w:pPr>
      <w:r>
        <w:t xml:space="preserve">            </w:t>
      </w:r>
      <w:r w:rsidRPr="00816048">
        <w:t xml:space="preserve">Vladimira </w:t>
      </w:r>
      <w:proofErr w:type="spellStart"/>
      <w:r w:rsidRPr="00816048">
        <w:t>Ruždjaka</w:t>
      </w:r>
      <w:proofErr w:type="spellEnd"/>
      <w:r w:rsidRPr="00816048">
        <w:t xml:space="preserve"> 18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816048">
        <w:t xml:space="preserve">h osnova za plaćanje je </w:t>
      </w:r>
      <w:r w:rsidR="004B1205">
        <w:t>321.832,55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</w:t>
      </w:r>
      <w:r w:rsidR="008121B1">
        <w:t xml:space="preserve">                           </w:t>
      </w:r>
      <w:r w:rsidR="008121B1">
        <w:tab/>
      </w:r>
      <w:r w:rsidR="008121B1">
        <w:tab/>
      </w:r>
      <w:r w:rsidR="008121B1">
        <w:tab/>
        <w:t xml:space="preserve">     </w:t>
      </w:r>
      <w:r>
        <w:t xml:space="preserve"> Goran Iskra</w:t>
      </w:r>
      <w:r w:rsidR="008121B1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8121B1" w:rsidRDefault="008121B1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8121B1" w:rsidP="008121B1" w:rsidRDefault="008121B1">
      <w:pPr>
        <w:ind w:left="6372"/>
      </w:pPr>
      <w:r>
        <w:t xml:space="preserve">           Danijela Jovanovska</w:t>
      </w:r>
    </w:p>
    <w:sectPr w:rsidRPr="00126C7C" w:rsidR="008121B1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E775D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21B1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St-1964/2019</izvorni_sadrzaj>
    <derivirana_varijabla naziv="DomainObject.Predmet.OznakaBroj_1">St-1964/2019</derivirana_varijabla>
  </DomainObject.Predmet.OznakaBroj>
  <DomainObject.Predmet.OznakaBrojOptuznogAkta>
    <izvorni_sadrzaj>04-06-19-3403</izvorni_sadrzaj>
    <derivirana_varijabla naziv="DomainObject.Predmet.OznakaBrojOptuznogAkta_1">04-06-19-3403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QUBIS zaštita informatičkih sustava d.o.o.</izvorni_sadrzaj>
    <derivirana_varijabla naziv="DomainObject.Predmet.ProtustrankaFormated_1">  QUBIS zaštita informatičkih sustava d.o.o.</derivirana_varijabla>
  </DomainObject.Predmet.ProtustrankaFormated>
  <DomainObject.Predmet.ProtustrankaFormatedOIB>
    <izvorni_sadrzaj>  QUBIS zaštita informatičkih sustava d.o.o., OIB 31962676539</izvorni_sadrzaj>
    <derivirana_varijabla naziv="DomainObject.Predmet.ProtustrankaFormatedOIB_1">  QUBIS zaštita informatičkih sustava d.o.o., OIB 31962676539</derivirana_varijabla>
  </DomainObject.Predmet.ProtustrankaFormatedOIB>
  <DomainObject.Predmet.ProtustrankaFormatedWithAdress>
    <izvorni_sadrzaj> QUBIS zaštita informatičkih sustava d.o.o., Vladimira Ruždjaka 18, 10000 Zagreb</izvorni_sadrzaj>
    <derivirana_varijabla naziv="DomainObject.Predmet.ProtustrankaFormatedWithAdress_1"> QUBIS zaštita informatičkih sustava d.o.o., Vladimira Ruždjaka 18, 10000 Zagreb</derivirana_varijabla>
  </DomainObject.Predmet.ProtustrankaFormatedWithAdress>
  <DomainObject.Predmet.ProtustrankaFormatedWithAdressOIB>
    <izvorni_sadrzaj> QUBIS zaštita informatičkih sustava d.o.o., OIB 31962676539, Vladimira Ruždjaka 18, 10000 Zagreb</izvorni_sadrzaj>
    <derivirana_varijabla naziv="DomainObject.Predmet.ProtustrankaFormatedWithAdressOIB_1"> QUBIS zaštita informatičkih sustava d.o.o., OIB 31962676539, Vladimira Ruždjaka 18, 10000 Zagreb</derivirana_varijabla>
  </DomainObject.Predmet.ProtustrankaFormatedWithAdressOIB>
  <DomainObject.Predmet.ProtustrankaWithAdress>
    <izvorni_sadrzaj>QUBIS zaštita informatičkih sustava d.o.o. Vladimira Ruždjaka 18, 10000 Zagreb</izvorni_sadrzaj>
    <derivirana_varijabla naziv="DomainObject.Predmet.ProtustrankaWithAdress_1">QUBIS zaštita informatičkih sustava d.o.o. Vladimira Ruždjaka 18, 10000 Zagreb</derivirana_varijabla>
  </DomainObject.Predmet.ProtustrankaWithAdress>
  <DomainObject.Predmet.ProtustrankaWithAdressOIB>
    <izvorni_sadrzaj>QUBIS zaštita informatičkih sustava d.o.o., OIB 31962676539, Vladimira Ruždjaka 18, 10000 Zagreb</izvorni_sadrzaj>
    <derivirana_varijabla naziv="DomainObject.Predmet.ProtustrankaWithAdressOIB_1">QUBIS zaštita informatičkih sustava d.o.o., OIB 31962676539, Vladimira Ruždjaka 18, 10000 Zagreb</derivirana_varijabla>
  </DomainObject.Predmet.ProtustrankaWithAdressOIB>
  <DomainObject.Predmet.ProtustrankaNazivFormated>
    <izvorni_sadrzaj>QUBIS zaštita informatičkih sustava d.o.o.</izvorni_sadrzaj>
    <derivirana_varijabla naziv="DomainObject.Predmet.ProtustrankaNazivFormated_1">QUBIS zaštita informatičkih sustava d.o.o.</derivirana_varijabla>
  </DomainObject.Predmet.ProtustrankaNazivFormated>
  <DomainObject.Predmet.ProtustrankaNazivFormatedOIB>
    <izvorni_sadrzaj>QUBIS zaštita informatičkih sustava d.o.o., OIB 31962676539</izvorni_sadrzaj>
    <derivirana_varijabla naziv="DomainObject.Predmet.ProtustrankaNazivFormatedOIB_1">QUBIS zaštita informatičkih sustava d.o.o., OIB 31962676539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QUBIS zaštita informatičkih sustava d.o.o.</item>
    </izvorni_sadrzaj>
    <derivirana_varijabla naziv="DomainObject.Predmet.ProtuStrankaListFormated_1">
      <item>QUBIS zaštita informatičkih sustava d.o.o.</item>
    </derivirana_varijabla>
  </DomainObject.Predmet.ProtuStrankaListFormated>
  <DomainObject.Predmet.ProtuStrankaListFormatedOIB>
    <izvorni_sadrzaj>
      <item>QUBIS zaštita informatičkih sustava d.o.o., OIB 31962676539</item>
    </izvorni_sadrzaj>
    <derivirana_varijabla naziv="DomainObject.Predmet.ProtuStrankaListFormatedOIB_1">
      <item>QUBIS zaštita informatičkih sustava d.o.o., OIB 31962676539</item>
    </derivirana_varijabla>
  </DomainObject.Predmet.ProtuStrankaListFormatedOIB>
  <DomainObject.Predmet.ProtuStrankaListFormatedWithAdress>
    <izvorni_sadrzaj>
      <item>QUBIS zaštita informatičkih sustava d.o.o., Vladimira Ruždjaka 18, 10000 Zagreb</item>
    </izvorni_sadrzaj>
    <derivirana_varijabla naziv="DomainObject.Predmet.ProtuStrankaListFormatedWithAdress_1">
      <item>QUBIS zaštita informatičkih sustava d.o.o., Vladimira Ruždjaka 18, 10000 Zagreb</item>
    </derivirana_varijabla>
  </DomainObject.Predmet.ProtuStrankaListFormatedWithAdress>
  <DomainObject.Predmet.ProtuStrankaListFormatedWithAdressOIB>
    <izvorni_sadrzaj>
      <item>QUBIS zaštita informatičkih sustava d.o.o., OIB 31962676539, Vladimira Ruždjaka 18, 10000 Zagreb</item>
    </izvorni_sadrzaj>
    <derivirana_varijabla naziv="DomainObject.Predmet.ProtuStrankaListFormatedWithAdressOIB_1">
      <item>QUBIS zaštita informatičkih sustava d.o.o., OIB 31962676539, Vladimira Ruždjaka 18, 10000 Zagreb</item>
    </derivirana_varijabla>
  </DomainObject.Predmet.ProtuStrankaListFormatedWithAdressOIB>
  <DomainObject.Predmet.ProtuStrankaListNazivFormated>
    <izvorni_sadrzaj>
      <item>QUBIS zaštita informatičkih sustava d.o.o.</item>
    </izvorni_sadrzaj>
    <derivirana_varijabla naziv="DomainObject.Predmet.ProtuStrankaListNazivFormated_1">
      <item>QUBIS zaštita informatičkih sustava d.o.o.</item>
    </derivirana_varijabla>
  </DomainObject.Predmet.ProtuStrankaListNazivFormated>
  <DomainObject.Predmet.ProtuStrankaListNazivFormatedOIB>
    <izvorni_sadrzaj>
      <item>QUBIS zaštita informatičkih sustava d.o.o., OIB 31962676539</item>
    </izvorni_sadrzaj>
    <derivirana_varijabla naziv="DomainObject.Predmet.ProtuStrankaListNazivFormatedOIB_1">
      <item>QUBIS zaštita informatičkih sustava d.o.o., OIB 31962676539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QUBIS zaštita informatičkih sustava d.o.o.</izvorni_sadrzaj>
    <derivirana_varijabla naziv="DomainObject.Predmet.ProtustrankaIDrugi_1">QUBIS zaštita informatičkih sustava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QUBIS zaštita informatičkih sustava d.o.o., OIB 31962676539, Vladimira Ruždjaka 18, 10000 Zagreb</izvorni_sadrzaj>
    <derivirana_varijabla naziv="DomainObject.Predmet.ProtustrankaIDrugiAdressOIB_1">QUBIS zaštita informatičkih sustava d.o.o., OIB 31962676539, Vladimira Ruždjaka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QUBIS zaštita informatičkih sustava d.o.o.</item>
      <item>Financijska agencija</item>
    </izvorni_sadrzaj>
    <derivirana_varijabla naziv="DomainObject.Predmet.SudioniciListNaziv_1">
      <item>QUBIS zaštita informatičkih sustava d.o.o.</item>
      <item>Financijska agencija</item>
    </derivirana_varijabla>
  </DomainObject.Predmet.SudioniciListNaziv>
  <DomainObject.Predmet.SudioniciListAdressOIB>
    <izvorni_sadrzaj>
      <item>QUBIS zaštita informatičkih sustava d.o.o., OIB 31962676539, Vladimira Ruždjaka 18,10000 Zagreb</item>
      <item>Financijska agencija, OIB 85821130368, TRG SVIBANJSKIH ŽRTAVA 1995. 1,10000 Zagreb</item>
    </izvorni_sadrzaj>
    <derivirana_varijabla naziv="DomainObject.Predmet.SudioniciListAdressOIB_1">
      <item>QUBIS zaštita informatičkih sustava d.o.o., OIB 31962676539, Vladimira Ruždjaka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31962676539</item>
    </izvorni_sadrzaj>
    <derivirana_varijabla naziv="DomainObject.Predmet.SudioniciListNazivOIB_1">
      <item>, OIB 85821130368</item>
      <item>, OIB 31962676539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E337D-B3DA-4A5F-943D-B6AD766259E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1362</properties:Characters>
  <properties:Lines>44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2019-11-06T08:06:00Z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2019-11-06T08:07:00Z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(st-1964_19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