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dba8" w14:paraId="2b6dba8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6F4ADD">
        <w:rPr>
          <w:rFonts w:cs="Times New Roman" w:hAnsi="Times New Roman" w:ascii="Times New Roman"/>
          <w:i w:val="false"/>
          <w:sz w:val="24"/>
          <w:szCs w:val="24"/>
        </w:rPr>
        <w:t>913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6F4ADD" w:rsidRPr="006F4ADD">
        <w:t>VENTUS d.o.o.</w:t>
      </w:r>
      <w:r w:rsidR="006F4ADD">
        <w:t xml:space="preserve"> u stečaju</w:t>
      </w:r>
      <w:r w:rsidR="006F4ADD" w:rsidRPr="006F4ADD">
        <w:t>, Split, Ulica kralja Stjepana Držislava 7, MBS: 060215327, OIB: 43674394581</w:t>
      </w:r>
      <w:r w:rsidR="00FF68CD" w:rsidRPr="00FF68CD">
        <w:t xml:space="preserve">, zastupano po stečajnom upravitelju </w:t>
      </w:r>
      <w:r w:rsidR="006F4ADD" w:rsidRPr="006F4ADD">
        <w:t xml:space="preserve">Ante Mrkonjić, Imotski, Kneza Domagoja 3, </w:t>
      </w:r>
      <w:proofErr w:type="spellStart"/>
      <w:r w:rsidR="006F4ADD" w:rsidRPr="006F4ADD">
        <w:t>Zmijavci</w:t>
      </w:r>
      <w:proofErr w:type="spellEnd"/>
      <w:r w:rsidR="006F4ADD" w:rsidRPr="006F4ADD">
        <w:t>, OIB: 84299598589</w:t>
      </w:r>
      <w:r w:rsidR="00FF68CD" w:rsidRPr="00FF68CD">
        <w:t xml:space="preserve">, izvan ročišta, dana </w:t>
      </w:r>
      <w:r w:rsidR="006F4ADD">
        <w:t>02</w:t>
      </w:r>
      <w:r w:rsidR="00FF68CD" w:rsidRPr="00FF68CD">
        <w:t xml:space="preserve">. </w:t>
      </w:r>
      <w:r w:rsidR="006F4ADD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6F4ADD" w:rsidRPr="006F4ADD">
        <w:t xml:space="preserve">Ante Mrkonjić, Imotski, Kneza Domagoja 3, </w:t>
      </w:r>
      <w:proofErr w:type="spellStart"/>
      <w:r w:rsidR="006F4ADD" w:rsidRPr="006F4ADD">
        <w:t>Zmijavci</w:t>
      </w:r>
      <w:proofErr w:type="spellEnd"/>
      <w:r w:rsidR="006F4ADD" w:rsidRPr="006F4ADD">
        <w:t>, OIB: 84299598589</w:t>
      </w:r>
      <w:r w:rsidR="009158D7">
        <w:t xml:space="preserve"> u roku osam dana</w:t>
      </w:r>
      <w:r>
        <w:t xml:space="preserve"> </w:t>
      </w:r>
      <w:r w:rsidR="006F4ADD">
        <w:t>dostaviti pisano izvješće o stanju stečajne mase dužnika, a poglavito obzirom na dostavljenu obavijest Županijskog državnog odvjetništva u Splitu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6F4ADD">
        <w:t>02</w:t>
      </w:r>
      <w:r w:rsidR="005E3D72" w:rsidRPr="00AA650B">
        <w:t xml:space="preserve">. </w:t>
      </w:r>
      <w:r w:rsidR="006F4ADD">
        <w:t>rujn</w:t>
      </w:r>
      <w:r w:rsidR="00780E26">
        <w:t>a</w:t>
      </w:r>
      <w:r w:rsidRPr="00AA650B">
        <w:t xml:space="preserve"> 20</w:t>
      </w:r>
      <w:r w:rsidR="006D1E3F" w:rsidRPr="00AA650B">
        <w:t>1</w:t>
      </w:r>
      <w:r w:rsidR="00780E26">
        <w:t>6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r w:rsidR="009158D7">
        <w:rPr>
          <w:b/>
        </w:rPr>
        <w:t>, v.r.</w:t>
      </w:r>
    </w:p>
    <w:p w:rsidRDefault="000E5FA5" w:rsid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837B6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7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7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d.o.o. za proizvodnju i usluge</izvorni_sadrzaj>
    <derivirana_varijabla naziv="DomainObject.Predmet.ProtustrankaFormated_1">  VENTUS d.o.o. za proizvodnju i usluge</derivirana_varijabla>
  </DomainObject.Predmet.ProtustrankaFormated>
  <DomainObject.Predmet.ProtustrankaFormatedOIB>
    <izvorni_sadrzaj>  VENTUS d.o.o. za proizvodnju i usluge, OIB 43674394581</izvorni_sadrzaj>
    <derivirana_varijabla naziv="DomainObject.Predmet.ProtustrankaFormatedOIB_1">  VENTUS d.o.o. za proizvodnju i usluge, OIB 43674394581</derivirana_varijabla>
  </DomainObject.Predmet.ProtustrankaFormatedOIB>
  <DomainObject.Predmet.ProtustrankaFormatedWithAdress>
    <izvorni_sadrzaj> VENTUS d.o.o. za proizvodnju i usluge, Ulica kralja Stjepana Držislava 7, 21000 Split</izvorni_sadrzaj>
    <derivirana_varijabla naziv="DomainObject.Predmet.ProtustrankaFormatedWithAdress_1"> VENTUS d.o.o. za proizvodnju i usluge, Ulica kralja Stjepana Držislava 7, 21000 Split</derivirana_varijabla>
  </DomainObject.Predmet.ProtustrankaFormatedWithAdress>
  <DomainObject.Predmet.ProtustrankaFormatedWithAdressOIB>
    <izvorni_sadrzaj> VENTUS d.o.o. za proizvodnju i usluge, OIB 43674394581, Ulica kralja Stjepana Držislava 7, 21000 Split</izvorni_sadrzaj>
    <derivirana_varijabla naziv="DomainObject.Predmet.ProtustrankaFormatedWithAdressOIB_1"> VENTUS d.o.o. za proizvodnju i usluge, OIB 43674394581, Ulica kralja Stjepana Držislava 7, 21000 Split</derivirana_varijabla>
  </DomainObject.Predmet.ProtustrankaFormatedWithAdressOIB>
  <DomainObject.Predmet.ProtustrankaWithAdress>
    <izvorni_sadrzaj>VENTUS d.o.o. za proizvodnju i usluge Ulica kralja Stjepana Držislava 7, 21000 Split</izvorni_sadrzaj>
    <derivirana_varijabla naziv="DomainObject.Predmet.ProtustrankaWithAdress_1">VENTUS d.o.o. za proizvodnju i usluge Ulica kralja Stjepana Držislava 7, 21000 Split</derivirana_varijabla>
  </DomainObject.Predmet.ProtustrankaWithAdress>
  <DomainObject.Predmet.ProtustrankaWithAdressOIB>
    <izvorni_sadrzaj>VENTUS d.o.o. za proizvodnju i usluge, OIB 43674394581, Ulica kralja Stjepana Držislava 7, 21000 Split</izvorni_sadrzaj>
    <derivirana_varijabla naziv="DomainObject.Predmet.ProtustrankaWithAdressOIB_1">VENTUS d.o.o. za proizvodnju i usluge, OIB 43674394581, Ulica kralja Stjepana Držislava 7, 21000 Split</derivirana_varijabla>
  </DomainObject.Predmet.ProtustrankaWithAdressOIB>
  <DomainObject.Predmet.ProtustrankaNazivFormated>
    <izvorni_sadrzaj>VENTUS d.o.o. za proizvodnju i usluge</izvorni_sadrzaj>
    <derivirana_varijabla naziv="DomainObject.Predmet.ProtustrankaNazivFormated_1">VENTUS d.o.o. za proizvodnju i usluge</derivirana_varijabla>
  </DomainObject.Predmet.ProtustrankaNazivFormated>
  <DomainObject.Predmet.ProtustrankaNazivFormatedOIB>
    <izvorni_sadrzaj>VENTUS d.o.o. za proizvodnju i usluge, OIB 43674394581</izvorni_sadrzaj>
    <derivirana_varijabla naziv="DomainObject.Predmet.ProtustrankaNazivFormatedOIB_1">VENTUS d.o.o. za proizvodnju i usluge, OIB 43674394581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651278.44</izvorni_sadrzaj>
    <derivirana_varijabla naziv="DomainObject.Predmet.TrenutnaVrijednost_1">651278.44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VENTUS d.o.o. za proizvodnju i usluge</item>
    </izvorni_sadrzaj>
    <derivirana_varijabla naziv="DomainObject.Predmet.ProtuStrankaListFormated_1">
      <item>VENTUS d.o.o. za proizvodnju i usluge</item>
    </derivirana_varijabla>
  </DomainObject.Predmet.ProtuStrankaListFormated>
  <DomainObject.Predmet.ProtuStrankaListFormatedOIB>
    <izvorni_sadrzaj>
      <item>VENTUS d.o.o. za proizvodnju i usluge, OIB 43674394581</item>
    </izvorni_sadrzaj>
    <derivirana_varijabla naziv="DomainObject.Predmet.ProtuStrankaListFormatedOIB_1">
      <item>VENTUS d.o.o. za proizvodnju i usluge, OIB 43674394581</item>
    </derivirana_varijabla>
  </DomainObject.Predmet.ProtuStrankaListFormatedOIB>
  <DomainObject.Predmet.ProtuStrankaListFormatedWithAdress>
    <izvorni_sadrzaj>
      <item>VENTUS d.o.o. za proizvodnju i usluge, Ulica kralja Stjepana Držislava 7, 21000 Split</item>
    </izvorni_sadrzaj>
    <derivirana_varijabla naziv="DomainObject.Predmet.ProtuStrankaListFormatedWithAdress_1">
      <item>VENTUS d.o.o. za proizvodnju i usluge, Ulica kralja Stjepana Držislava 7, 21000 Split</item>
    </derivirana_varijabla>
  </DomainObject.Predmet.ProtuStrankaListFormatedWithAdress>
  <DomainObject.Predmet.ProtuStrankaListFormatedWithAdressOIB>
    <izvorni_sadrzaj>
      <item>VENTUS d.o.o. za proizvodnju i usluge, OIB 43674394581, Ulica kralja Stjepana Držislava 7, 21000 Split</item>
    </izvorni_sadrzaj>
    <derivirana_varijabla naziv="DomainObject.Predmet.ProtuStrankaListFormatedWithAdressOIB_1">
      <item>VENTUS d.o.o. za proizvodnju i usluge, OIB 43674394581, Ulica kralja Stjepana Držislava 7, 21000 Split</item>
    </derivirana_varijabla>
  </DomainObject.Predmet.ProtuStrankaListFormatedWithAdressOIB>
  <DomainObject.Predmet.ProtuStrankaListNazivFormated>
    <izvorni_sadrzaj>
      <item>VENTUS d.o.o. za proizvodnju i usluge</item>
    </izvorni_sadrzaj>
    <derivirana_varijabla naziv="DomainObject.Predmet.ProtuStrankaListNazivFormated_1">
      <item>VENTUS d.o.o. za proizvodnju i usluge</item>
    </derivirana_varijabla>
  </DomainObject.Predmet.ProtuStrankaListNazivFormated>
  <DomainObject.Predmet.ProtuStrankaListNazivFormatedOIB>
    <izvorni_sadrzaj>
      <item>VENTUS d.o.o. za proizvodnju i usluge, OIB 43674394581</item>
    </izvorni_sadrzaj>
    <derivirana_varijabla naziv="DomainObject.Predmet.ProtuStrankaListNazivFormatedOIB_1">
      <item>VENTUS d.o.o. za proizvodnju i usluge, OIB 43674394581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VENTUS d.o.o. za proizvodnju i usluge</izvorni_sadrzaj>
    <derivirana_varijabla naziv="DomainObject.Predmet.ProtustrankaIDrugi_1">VENTUS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VENTUS d.o.o. za proizvodnju i usluge, OIB 43674394581, Ulica kralja Stjepana Držislava 7, 21000 Split</izvorni_sadrzaj>
    <derivirana_varijabla naziv="DomainObject.Predmet.ProtustrankaIDrugiAdressOIB_1">VENTUS d.o.o. za proizvodnju i usluge, OIB 43674394581, Ulica kralja Stjepana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St-913/2016-18</izvorni_sadrzaj>
    <derivirana_varijabla naziv="DomainObject.Predmet.OdlukaRjesenje.Oznaka_1">St-913/2016-18</derivirana_varijabla>
  </DomainObject.Predmet.OdlukaRjesenje.Oznaka>
  <DomainObject.Predmet.SudioniciListNaziv>
    <izvorni_sadrzaj>
      <item>VENTUS d.o.o. za proizvodnju i usluge</item>
      <item>FINANCIJSKA AGENCIJA, RC SPLIT</item>
    </izvorni_sadrzaj>
    <derivirana_varijabla naziv="DomainObject.Predmet.SudioniciListNaziv_1">
      <item>VENTUS d.o.o. za proizvodnju i usluge</item>
      <item>FINANCIJSKA AGENCIJA, RC SPLIT</item>
    </derivirana_varijabla>
  </DomainObject.Predmet.SudioniciListNaziv>
  <DomainObject.Predmet.SudioniciListAdressOIB>
    <izvorni_sadrzaj>
      <item>VENTUS d.o.o. za proizvodnju i usluge, OIB 43674394581, Ulica kralja Stjepana Držislava 7,21000 Split</item>
      <item>FINANCIJSKA AGENCIJA, RC SPLIT, OIB 85821130368, Mažuranićevo šetalište 24 b,21000 Split</item>
    </izvorni_sadrzaj>
    <derivirana_varijabla naziv="DomainObject.Predmet.SudioniciListAdressOIB_1">
      <item>VENTUS d.o.o. za proizvodnju i usluge, OIB 43674394581, Ulica kralja Stjepana Držislava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43674394581</item>
      <item>, OIB 85821130368</item>
    </izvorni_sadrzaj>
    <derivirana_varijabla naziv="DomainObject.Predmet.SudioniciListNazivOIB_1">
      <item>, OIB 43674394581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176</properties:Words>
  <properties:Characters>931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2016-09-02T09:21:00Z</dcterms:created>
  <dc:creator>none</dc:creator>
  <cp:lastModifiedBy>Katarina Franković</cp:lastModifiedBy>
  <cp:lastPrinted>2016-08-25T08:57:00Z</cp:lastPrinted>
  <dcterms:modified xmlns:xsi="http://www.w3.org/2001/XMLSchema-instance" xsi:type="dcterms:W3CDTF">2016-09-02T09:22:00Z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