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77f2" w14:paraId="00177f2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1A45D0">
        <w:t>903/18-</w:t>
      </w:r>
      <w:r w:rsidR="00E464CE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1A45D0">
        <w:rPr>
          <w:b/>
        </w:rPr>
        <w:t>DOM ZA STARIJE I NEMOĆNE OSOBE OPAČKOVI DVORI, Valpovo, Matije Gupca 133A, OIB: 99428198650, MBS: 030134540</w:t>
      </w:r>
      <w:r w:rsidR="006139EC">
        <w:t xml:space="preserve">, </w:t>
      </w:r>
      <w:r w:rsidR="003B4C28">
        <w:t xml:space="preserve">dana </w:t>
      </w:r>
      <w:r w:rsidR="001A45D0">
        <w:t>31. kolovoza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1A45D0">
        <w:rPr>
          <w:b/>
        </w:rPr>
        <w:t xml:space="preserve">DOM ZA STARIJE I NEMOĆNE OSOBE OPAČKOVI DVORI, Valpovo, Matije Gupca 133A, OIB: 99428198650, MBS: 030134540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1A45D0">
        <w:rPr>
          <w:b/>
        </w:rPr>
        <w:t>903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A45D0">
        <w:t>5</w:t>
      </w:r>
      <w:r w:rsidR="00E464CE">
        <w:t>. lipnja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1A45D0">
        <w:rPr>
          <w:b/>
        </w:rPr>
        <w:t xml:space="preserve">DOM ZA STARIJE I NEMOĆNE OSOBE OPAČKOVI DVORI, Valpovo, Matije Gupca 133A, OIB: 99428198650, MBS: 030134540 </w:t>
      </w:r>
      <w:r w:rsidR="005C0847">
        <w:t xml:space="preserve">navodeći da dužnik na dan </w:t>
      </w:r>
      <w:r w:rsidR="001A45D0">
        <w:t>1</w:t>
      </w:r>
      <w:r w:rsidR="00E464CE">
        <w:t>.6.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1A45D0">
        <w:t>75.522,58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1A45D0">
        <w:t>tri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1A45D0" w:rsidP="001A45D0" w:rsidR="001A45D0">
      <w:pPr>
        <w:jc w:val="right"/>
      </w:pPr>
      <w:r>
        <w:t>Broj: 6 St-903/18-6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1A45D0">
        <w:t>903</w:t>
      </w:r>
      <w:r w:rsidR="00833F89">
        <w:t xml:space="preserve">/18-3 od </w:t>
      </w:r>
      <w:r w:rsidR="001A45D0">
        <w:t>2</w:t>
      </w:r>
      <w:r w:rsidR="00E464CE">
        <w:t>. srpnja</w:t>
      </w:r>
      <w:r w:rsidR="00833F89">
        <w:t xml:space="preserve"> 2018.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1A45D0">
        <w:t>12</w:t>
      </w:r>
      <w:r w:rsidR="00E464CE">
        <w:t>. srpnja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proofErr w:type="spellStart"/>
      <w:r w:rsidR="00E464CE">
        <w:t>prokazni</w:t>
      </w:r>
      <w:proofErr w:type="spellEnd"/>
      <w:r w:rsidR="00E464CE">
        <w:t xml:space="preserve"> popis imovini za dužnika ovjerovljen kod javnog bilježnika </w:t>
      </w:r>
      <w:r w:rsidR="001A45D0">
        <w:t>Ružica Gagro iz Valpova</w:t>
      </w:r>
      <w:r w:rsidR="00E464CE">
        <w:t>, broj OV-</w:t>
      </w:r>
      <w:r w:rsidR="001A45D0">
        <w:t>3707/18</w:t>
      </w:r>
      <w:r w:rsidR="00E464CE">
        <w:t xml:space="preserve"> od 1</w:t>
      </w:r>
      <w:r w:rsidR="001A45D0">
        <w:t>1</w:t>
      </w:r>
      <w:r w:rsidR="00E464CE">
        <w:t>.7.2018. g.</w:t>
      </w:r>
      <w:r w:rsidR="00E21415">
        <w:t xml:space="preserve">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1A45D0">
        <w:t>1</w:t>
      </w:r>
      <w:r w:rsidR="00E464CE">
        <w:t>.6.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1A45D0">
        <w:t>75.522,58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A45D0">
        <w:t>31. kolovoza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A45D0">
        <w:t>1.10.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672" w:rsidR="00BD6672">
      <w:r>
        <w:separator/>
      </w:r>
    </w:p>
  </w:endnote>
  <w:endnote w:id="0" w:type="continuationSeparator">
    <w:p w:rsidRDefault="00BD6672" w:rsidR="00BD6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672" w:rsidR="00BD6672">
      <w:r>
        <w:separator/>
      </w:r>
    </w:p>
  </w:footnote>
  <w:footnote w:id="0" w:type="continuationSeparator">
    <w:p w:rsidRDefault="00BD6672" w:rsidR="00BD6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154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1545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D6672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15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5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15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St-903/2018</izvorni_sadrzaj>
    <derivirana_varijabla naziv="DomainObject.Predmet.OznakaBroj_1">St-903/2018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OPAČKOVI DVORI</izvorni_sadrzaj>
    <derivirana_varijabla naziv="DomainObject.Predmet.ProtustrankaFormated_1">  DOM ZA STARIJE I NEMOĆNE OSOBE OPAČKOVI DVORI</derivirana_varijabla>
  </DomainObject.Predmet.ProtustrankaFormated>
  <DomainObject.Predmet.ProtustrankaFormatedOIB>
    <izvorni_sadrzaj>  DOM ZA STARIJE I NEMOĆNE OSOBE OPAČKOVI DVORI, OIB 99428198650</izvorni_sadrzaj>
    <derivirana_varijabla naziv="DomainObject.Predmet.ProtustrankaFormatedOIB_1">  DOM ZA STARIJE I NEMOĆNE OSOBE OPAČKOVI DVORI, OIB 99428198650</derivirana_varijabla>
  </DomainObject.Predmet.ProtustrankaFormatedOIB>
  <DomainObject.Predmet.ProtustrankaFormatedWithAdress>
    <izvorni_sadrzaj> DOM ZA STARIJE I NEMOĆNE OSOBE OPAČKOVI DVORI, Matije Gupca 133/A, 31550 Valpovo</izvorni_sadrzaj>
    <derivirana_varijabla naziv="DomainObject.Predmet.ProtustrankaFormatedWithAdress_1"> DOM ZA STARIJE I NEMOĆNE OSOBE OPAČKOVI DVORI, Matije Gupca 133/A, 31550 Valpovo</derivirana_varijabla>
  </DomainObject.Predmet.ProtustrankaFormatedWithAdress>
  <DomainObject.Predmet.ProtustrankaFormatedWithAdressOIB>
    <izvorni_sadrzaj> DOM ZA STARIJE I NEMOĆNE OSOBE OPAČKOVI DVORI, OIB 99428198650, Matije Gupca 133/A, 31550 Valpovo</izvorni_sadrzaj>
    <derivirana_varijabla naziv="DomainObject.Predmet.ProtustrankaFormatedWithAdressOIB_1"> DOM ZA STARIJE I NEMOĆNE OSOBE OPAČKOVI DVORI, OIB 99428198650, Matije Gupca 133/A, 31550 Valpovo</derivirana_varijabla>
  </DomainObject.Predmet.ProtustrankaFormatedWithAdressOIB>
  <DomainObject.Predmet.ProtustrankaWithAdress>
    <izvorni_sadrzaj>DOM ZA STARIJE I NEMOĆNE OSOBE OPAČKOVI DVORI Matije Gupca 133/A, 31550 Valpovo</izvorni_sadrzaj>
    <derivirana_varijabla naziv="DomainObject.Predmet.ProtustrankaWithAdress_1">DOM ZA STARIJE I NEMOĆNE OSOBE OPAČKOVI DVORI Matije Gupca 133/A, 31550 Valpovo</derivirana_varijabla>
  </DomainObject.Predmet.ProtustrankaWithAdress>
  <DomainObject.Predmet.ProtustrankaWithAdressOIB>
    <izvorni_sadrzaj>DOM ZA STARIJE I NEMOĆNE OSOBE OPAČKOVI DVORI, OIB 99428198650, Matije Gupca 133/A, 31550 Valpovo</izvorni_sadrzaj>
    <derivirana_varijabla naziv="DomainObject.Predmet.ProtustrankaWithAdressOIB_1">DOM ZA STARIJE I NEMOĆNE OSOBE OPAČKOVI DVORI, OIB 99428198650, Matije Gupca 133/A, 31550 Valpovo</derivirana_varijabla>
  </DomainObject.Predmet.ProtustrankaWithAdressOIB>
  <DomainObject.Predmet.ProtustrankaNazivFormated>
    <izvorni_sadrzaj>DOM ZA STARIJE I NEMOĆNE OSOBE OPAČKOVI DVORI</izvorni_sadrzaj>
    <derivirana_varijabla naziv="DomainObject.Predmet.ProtustrankaNazivFormated_1">DOM ZA STARIJE I NEMOĆNE OSOBE OPAČKOVI DVORI</derivirana_varijabla>
  </DomainObject.Predmet.ProtustrankaNazivFormated>
  <DomainObject.Predmet.ProtustrankaNazivFormatedOIB>
    <izvorni_sadrzaj>DOM ZA STARIJE I NEMOĆNE OSOBE OPAČKOVI DVORI, OIB 99428198650</izvorni_sadrzaj>
    <derivirana_varijabla naziv="DomainObject.Predmet.ProtustrankaNazivFormatedOIB_1">DOM ZA STARIJE I NEMOĆNE OSOBE OPAČKOVI DVORI, OIB 99428198650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 ZA STARIJE I NEMOĆNE OSOBE OPAČKOVI DVORI</item>
    </izvorni_sadrzaj>
    <derivirana_varijabla naziv="DomainObject.Predmet.ProtuStrankaListFormated_1">
      <item>DOM ZA STARIJE I NEMOĆNE OSOBE OPAČKOVI DVORI</item>
    </derivirana_varijabla>
  </DomainObject.Predmet.ProtuStrankaListFormated>
  <DomainObject.Predmet.ProtuStrankaListFormatedOIB>
    <izvorni_sadrzaj>
      <item>DOM ZA STARIJE I NEMOĆNE OSOBE OPAČKOVI DVORI, OIB 99428198650</item>
    </izvorni_sadrzaj>
    <derivirana_varijabla naziv="DomainObject.Predmet.ProtuStrankaListFormatedOIB_1">
      <item>DOM ZA STARIJE I NEMOĆNE OSOBE OPAČKOVI DVORI, OIB 99428198650</item>
    </derivirana_varijabla>
  </DomainObject.Predmet.ProtuStrankaListFormatedOIB>
  <DomainObject.Predmet.ProtuStrankaListFormatedWithAdress>
    <izvorni_sadrzaj>
      <item>DOM ZA STARIJE I NEMOĆNE OSOBE OPAČKOVI DVORI, Matije Gupca 133/A, 31550 Valpovo</item>
    </izvorni_sadrzaj>
    <derivirana_varijabla naziv="DomainObject.Predmet.ProtuStrankaListFormatedWithAdress_1">
      <item>DOM ZA STARIJE I NEMOĆNE OSOBE OPAČKOVI DVORI, Matije Gupca 133/A, 31550 Valpovo</item>
    </derivirana_varijabla>
  </DomainObject.Predmet.ProtuStrankaListFormatedWithAdress>
  <DomainObject.Predmet.ProtuStrankaListFormatedWithAdressOIB>
    <izvorni_sadrzaj>
      <item>DOM ZA STARIJE I NEMOĆNE OSOBE OPAČKOVI DVORI, OIB 99428198650, Matije Gupca 133/A, 31550 Valpovo</item>
    </izvorni_sadrzaj>
    <derivirana_varijabla naziv="DomainObject.Predmet.ProtuStrankaListFormatedWithAdressOIB_1">
      <item>DOM ZA STARIJE I NEMOĆNE OSOBE OPAČKOVI DVORI, OIB 99428198650, Matije Gupca 133/A, 31550 Valpovo</item>
    </derivirana_varijabla>
  </DomainObject.Predmet.ProtuStrankaListFormatedWithAdressOIB>
  <DomainObject.Predmet.ProtuStrankaListNazivFormated>
    <izvorni_sadrzaj>
      <item>DOM ZA STARIJE I NEMOĆNE OSOBE OPAČKOVI DVORI</item>
    </izvorni_sadrzaj>
    <derivirana_varijabla naziv="DomainObject.Predmet.ProtuStrankaListNazivFormated_1">
      <item>DOM ZA STARIJE I NEMOĆNE OSOBE OPAČKOVI DVORI</item>
    </derivirana_varijabla>
  </DomainObject.Predmet.ProtuStrankaListNazivFormated>
  <DomainObject.Predmet.ProtuStrankaListNazivFormatedOIB>
    <izvorni_sadrzaj>
      <item>DOM ZA STARIJE I NEMOĆNE OSOBE OPAČKOVI DVORI, OIB 99428198650</item>
    </izvorni_sadrzaj>
    <derivirana_varijabla naziv="DomainObject.Predmet.ProtuStrankaListNazivFormatedOIB_1">
      <item>DOM ZA STARIJE I NEMOĆNE OSOBE OPAČKOVI DVORI, OIB 99428198650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 ZA STARIJE I NEMOĆNE OSOBE OPAČKOVI DVORI</izvorni_sadrzaj>
    <derivirana_varijabla naziv="DomainObject.Predmet.ProtustrankaIDrugi_1">DOM ZA STARIJE I NEMOĆNE OSOBE OPAČKOVI DVORI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 ZA STARIJE I NEMOĆNE OSOBE OPAČKOVI DVORI, OIB 99428198650, Matije Gupca 133/A, 31550 Valpovo</izvorni_sadrzaj>
    <derivirana_varijabla naziv="DomainObject.Predmet.ProtustrankaIDrugiAdressOIB_1">DOM ZA STARIJE I NEMOĆNE OSOBE OPAČKOVI DVORI, OIB 99428198650, Matije Gupca 133/A,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 ZA STARIJE I NEMOĆNE OSOBE OPAČKOVI DVORI</item>
    </izvorni_sadrzaj>
    <derivirana_varijabla naziv="DomainObject.Predmet.SudioniciListNaziv_1">
      <item>FINA RC OSIJEK</item>
      <item>DOM ZA STARIJE I NEMOĆNE OSOBE OPAČKOVI DVORI</item>
    </derivirana_varijabla>
  </DomainObject.Predmet.SudioniciListNaziv>
  <DomainObject.Predmet.SudioniciListAdressOIB>
    <izvorni_sadrzaj>
      <item>FINA RC OSIJEK, OIB 85821130368</item>
      <item>DOM ZA STARIJE I NEMOĆNE OSOBE OPAČKOVI DVORI, OIB 99428198650, Matije Gupca 133/A,31550 Valpovo</item>
    </izvorni_sadrzaj>
    <derivirana_varijabla naziv="DomainObject.Predmet.SudioniciListAdressOIB_1">
      <item>FINA RC OSIJEK, OIB 85821130368</item>
      <item>DOM ZA STARIJE I NEMOĆNE OSOBE OPAČKOVI DVORI, OIB 99428198650, Matije Gupca 133/A,31550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99428198650</item>
    </izvorni_sadrzaj>
    <derivirana_varijabla naziv="DomainObject.Predmet.SudioniciListNazivOIB_1">
      <item>, OIB 85821130368</item>
      <item>, OIB 99428198650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E484B-AF03-4E76-A904-8D06BBE10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2947</properties:Characters>
  <properties:Lines>105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2018-08-31T06:26:00Z</cp:lastPrinted>
  <dcterms:modified xmlns:xsi="http://www.w3.org/2001/XMLSchema-instance" xsi:type="dcterms:W3CDTF">2018-08-31T06:27:00Z</dcterms:modified>
  <cp:revision>21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