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fd2b4" w14:paraId="adfd2b4" w:rsidRDefault="00AC314E" w:rsidP="00BF6CBB" w:rsidR="00BF6CBB">
      <w:pPr>
        <w:jc w:val="both"/>
        <w15:collapsed w:val="false"/>
      </w:pPr>
      <w:bookmarkStart w:name="_GoBack" w:id="0"/>
      <w:bookmarkEnd w:id="0"/>
      <w:r w:rsidRPr="00E605C9">
        <w:t xml:space="preserve">      </w:t>
      </w:r>
      <w:r w:rsidR="00C34514" w:rsidRPr="00E605C9">
        <w:t xml:space="preserve">           </w:t>
      </w:r>
      <w:r w:rsidR="007E3BBC">
        <w:rPr>
          <w:noProof/>
        </w:rPr>
        <w:drawing>
          <wp:inline distR="0" distL="0" distB="0" distT="0">
            <wp:extent cy="665480" cx="59817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CBB" w:rsidP="00BF6CBB" w:rsidR="00BF6CBB">
      <w:pPr>
        <w:jc w:val="both"/>
      </w:pPr>
      <w:r>
        <w:t>REPUBLIKA HRVATSKA</w:t>
      </w:r>
    </w:p>
    <w:p w:rsidRDefault="00BF6CBB" w:rsidP="00BF6CBB" w:rsidR="00BF6CBB">
      <w:pPr>
        <w:jc w:val="both"/>
      </w:pPr>
      <w:r>
        <w:t>TRGOVAČKI SUD U PAZINU</w:t>
      </w:r>
    </w:p>
    <w:p w:rsidRDefault="007E3BBC" w:rsidP="00BF6CBB" w:rsidR="007E3BBC">
      <w:pPr>
        <w:jc w:val="both"/>
      </w:pPr>
      <w:r>
        <w:tab/>
      </w:r>
      <w:r w:rsidR="00BF6CBB">
        <w:t xml:space="preserve">Pazin, Dršćevka 1      </w:t>
      </w:r>
    </w:p>
    <w:p w:rsidRDefault="007E3BBC" w:rsidP="00BF6CBB" w:rsidR="007E3BBC">
      <w:pPr>
        <w:jc w:val="both"/>
      </w:pPr>
    </w:p>
    <w:p w:rsidRDefault="007E3BBC" w:rsidP="007E3BBC" w:rsidR="00BF6CBB">
      <w:pPr>
        <w:jc w:val="center"/>
      </w:pPr>
      <w:r>
        <w:t>R E P U B L I K A   H R V A T S K A</w:t>
      </w:r>
    </w:p>
    <w:p w:rsidRDefault="00BF6CBB" w:rsidP="00BF6CBB" w:rsidR="00BF6CBB">
      <w:pPr>
        <w:jc w:val="center"/>
      </w:pPr>
      <w:r>
        <w:t>R J E Š E N J E</w:t>
      </w:r>
    </w:p>
    <w:p w:rsidRDefault="00BF6CBB" w:rsidP="00BF6CBB" w:rsidR="00BF6CBB">
      <w:pPr>
        <w:jc w:val="both"/>
      </w:pPr>
    </w:p>
    <w:p w:rsidRDefault="00BF6CBB" w:rsidP="00BF6CBB" w:rsidR="00E84C66" w:rsidRPr="000D7203">
      <w:pPr>
        <w:jc w:val="both"/>
      </w:pPr>
      <w:r>
        <w:tab/>
      </w:r>
      <w:r w:rsidR="00296BEA" w:rsidRPr="00296BEA">
        <w:t>Trgovački sud u Pazinu, po stečajnom sucu Ivanu Dujiću, po prijedlogu predlagatelja Republike Hrvatske, Ministarstva financija, Porezne uprave, Područni ured Istra, Primorje, Lika, OIB: 52634238587,  zastupane po Županijskom državnom odvjetništvu u Puli - Pola, za otvaranje stečajnog postupka nad dužnikom PROJEKT ZAHARI d.o.o. Poreč, Partizanska 13, OIB: 81357430735</w:t>
      </w:r>
      <w:r w:rsidR="00E84C66" w:rsidRPr="000D7203">
        <w:t xml:space="preserve">, </w:t>
      </w:r>
      <w:r w:rsidR="00932C74" w:rsidRPr="000D7203">
        <w:t>2</w:t>
      </w:r>
      <w:r w:rsidR="000F4468">
        <w:t>9</w:t>
      </w:r>
      <w:r w:rsidR="00E84C66" w:rsidRPr="000D7203">
        <w:t xml:space="preserve">. </w:t>
      </w:r>
      <w:r>
        <w:t>rujn</w:t>
      </w:r>
      <w:r w:rsidR="00932C74" w:rsidRPr="000D7203">
        <w:t xml:space="preserve">a </w:t>
      </w:r>
      <w:r w:rsidR="00E84C66" w:rsidRPr="000D7203">
        <w:t>2015.</w:t>
      </w:r>
    </w:p>
    <w:p w:rsidRDefault="0052544E" w:rsidP="0052544E" w:rsidR="0052544E" w:rsidRPr="000D7203">
      <w:pPr>
        <w:jc w:val="both"/>
      </w:pPr>
    </w:p>
    <w:p w:rsidRDefault="0052544E" w:rsidP="0052544E" w:rsidR="0052544E" w:rsidRPr="000D7203">
      <w:pPr>
        <w:jc w:val="center"/>
      </w:pPr>
      <w:r w:rsidRPr="000D7203">
        <w:t>r i j e š i o  j e</w:t>
      </w:r>
    </w:p>
    <w:p w:rsidRDefault="0052544E" w:rsidP="0052544E" w:rsidR="0052544E" w:rsidRPr="000D7203">
      <w:pPr>
        <w:jc w:val="center"/>
      </w:pPr>
    </w:p>
    <w:p w:rsidRDefault="0052544E" w:rsidP="0052544E" w:rsidR="0052544E" w:rsidRPr="000D7203">
      <w:pPr>
        <w:jc w:val="both"/>
      </w:pPr>
      <w:r w:rsidRPr="000D7203">
        <w:tab/>
        <w:t xml:space="preserve">I. Otvara se stečajni postupak nad dužnikom </w:t>
      </w:r>
      <w:r w:rsidR="00296BEA" w:rsidRPr="00296BEA">
        <w:t>PROJEKT ZAHARI d.o.o. Poreč, Partizanska 13, OIB: 81357430735</w:t>
      </w:r>
      <w:r w:rsidR="00E84C66" w:rsidRPr="000D7203">
        <w:t>.</w:t>
      </w:r>
    </w:p>
    <w:p w:rsidRDefault="00E84C66" w:rsidP="0052544E" w:rsidR="00E84C66" w:rsidRPr="000D7203">
      <w:pPr>
        <w:jc w:val="both"/>
      </w:pPr>
    </w:p>
    <w:p w:rsidRDefault="0052544E" w:rsidP="0052544E" w:rsidR="0052544E" w:rsidRPr="000D7203">
      <w:pPr>
        <w:jc w:val="both"/>
      </w:pPr>
      <w:r w:rsidRPr="000D7203">
        <w:tab/>
        <w:t xml:space="preserve">II. Za stečajnog upravitelja imenuje se </w:t>
      </w:r>
      <w:r w:rsidR="00F54F68" w:rsidRPr="00F54F68">
        <w:rPr>
          <w:rStyle w:val="f01"/>
          <w:color w:val="auto"/>
        </w:rPr>
        <w:t>Gordan Blagojević iz Rijeke, Markovići 21</w:t>
      </w:r>
      <w:r w:rsidR="00E84C66" w:rsidRPr="000D7203">
        <w:rPr>
          <w:rStyle w:val="f01"/>
          <w:color w:val="auto"/>
        </w:rPr>
        <w:t xml:space="preserve">, OIB: </w:t>
      </w:r>
      <w:r w:rsidR="00F54F68" w:rsidRPr="00F54F68">
        <w:rPr>
          <w:rStyle w:val="f01"/>
          <w:color w:val="auto"/>
        </w:rPr>
        <w:t>53507748090</w:t>
      </w:r>
      <w:r w:rsidR="00E84C66" w:rsidRPr="000D7203">
        <w:rPr>
          <w:rStyle w:val="f01"/>
          <w:color w:val="auto"/>
        </w:rPr>
        <w:t>.</w:t>
      </w:r>
    </w:p>
    <w:p w:rsidRDefault="00BF6CBB" w:rsidP="00932C74" w:rsidR="00BF6CBB">
      <w:pPr>
        <w:jc w:val="both"/>
      </w:pPr>
    </w:p>
    <w:p w:rsidRDefault="00BF6CBB" w:rsidP="00932C74" w:rsidR="00932C74" w:rsidRPr="000D7203">
      <w:pPr>
        <w:jc w:val="both"/>
      </w:pPr>
      <w:r>
        <w:tab/>
      </w:r>
      <w:r w:rsidR="00932C74" w:rsidRPr="000D7203">
        <w:t xml:space="preserve">III. Oglas o otvaranju stečajnog postupka </w:t>
      </w:r>
      <w:r w:rsidR="00EE105D">
        <w:t xml:space="preserve">objaviti </w:t>
      </w:r>
      <w:r w:rsidR="00932C74" w:rsidRPr="000D7203">
        <w:t xml:space="preserve">na </w:t>
      </w:r>
      <w:r w:rsidR="00EE105D">
        <w:t>e-</w:t>
      </w:r>
      <w:r w:rsidR="00932C74" w:rsidRPr="000D7203">
        <w:t>oglasnoj ploči suda 2</w:t>
      </w:r>
      <w:r w:rsidR="00F54F68">
        <w:t>9</w:t>
      </w:r>
      <w:r w:rsidR="00932C74" w:rsidRPr="000D7203">
        <w:t xml:space="preserve">. </w:t>
      </w:r>
      <w:r>
        <w:t>rujna</w:t>
      </w:r>
      <w:r w:rsidR="00932C74" w:rsidRPr="000D7203">
        <w:t xml:space="preserve"> 2015. godine u 15,</w:t>
      </w:r>
      <w:r w:rsidR="00296BEA">
        <w:t>15</w:t>
      </w:r>
      <w:r w:rsidR="00932C74" w:rsidRPr="000D7203">
        <w:t xml:space="preserve"> sati </w:t>
      </w:r>
      <w:r w:rsidRPr="00382CB4">
        <w:t>(čl. 12. vezano uz čl. 441. st. 2. Stečajnog zakona, NN br. 71/15)</w:t>
      </w:r>
      <w:r w:rsidR="00932C74" w:rsidRPr="000D7203">
        <w:t xml:space="preserve">. </w:t>
      </w:r>
    </w:p>
    <w:p w:rsidRDefault="00932C74" w:rsidP="00932C74" w:rsidR="00932C74" w:rsidRPr="000D7203">
      <w:pPr>
        <w:jc w:val="both"/>
      </w:pPr>
    </w:p>
    <w:p w:rsidRDefault="00932C74" w:rsidP="00932C74" w:rsidR="00932C74" w:rsidRPr="00E605C9">
      <w:pPr>
        <w:jc w:val="both"/>
      </w:pPr>
      <w:r w:rsidRPr="000D7203">
        <w:tab/>
        <w:t>IV. Pozivaju se vjerovnici da u</w:t>
      </w:r>
      <w:r w:rsidRPr="00E605C9">
        <w:t xml:space="preserve"> roku od 30 dana od isteka osmog dana od objave oglasa o otvaranju stečajnog postupka prijave svoje tražbine na adresu stečajnog upravitelja podneskom u dva primjerka s dokazom sukladno članku 173. Stečajnog zakona</w:t>
      </w:r>
      <w:r w:rsidR="00BF6CBB">
        <w:t xml:space="preserve"> </w:t>
      </w:r>
      <w:r w:rsidR="00BF6CBB" w:rsidRPr="00BF6CBB">
        <w:t>(Narodne novine br. 44/1996, 161/1998, 29/1999, 129/2000, 123/2003, 197/2003, 187/2004, 82/2006, 116/2010, 25/2012, 133/2012, 45/2013</w:t>
      </w:r>
      <w:r w:rsidR="00BF6CBB">
        <w:t>, dalje: SZ</w:t>
      </w:r>
      <w:r w:rsidR="00BF6CBB" w:rsidRPr="00BF6CBB">
        <w:t>)</w:t>
      </w:r>
      <w:r w:rsidRPr="00E605C9">
        <w:t xml:space="preserve">. Tražbine se prijavljuju u kunama, te je potrebno navesti i broj žiro računa, ako se radi o pravnoj osobi. </w:t>
      </w:r>
    </w:p>
    <w:p w:rsidRDefault="00932C74" w:rsidP="00932C74" w:rsidR="00932C74" w:rsidRPr="00E605C9">
      <w:pPr>
        <w:jc w:val="both"/>
      </w:pPr>
      <w:r w:rsidRPr="00E605C9">
        <w:t xml:space="preserve">Ako se prijavljuju tražbine o kojima se vodi parnica, u prijavi treba navesti Sud pred kojim se vodi parnica s naznakom broja spisa. </w:t>
      </w:r>
    </w:p>
    <w:p w:rsidRDefault="00932C74" w:rsidP="00932C74" w:rsidR="00932C74" w:rsidRPr="00105EAE">
      <w:pPr>
        <w:jc w:val="both"/>
      </w:pPr>
      <w:r w:rsidRPr="00E605C9">
        <w:t xml:space="preserve">Prijavi treba priložiti dokaz o plaćanju pristojbe u visini od 2% prijavljene tražbine, ali ne više od 500,00 kn i </w:t>
      </w:r>
      <w:r w:rsidRPr="00105EAE">
        <w:t>to u korist Državnog proračuna HR12 1001005- 1863000160 poziv na broj 64 5045-</w:t>
      </w:r>
      <w:r w:rsidR="004B072B" w:rsidRPr="00105EAE">
        <w:t>48752</w:t>
      </w:r>
      <w:r w:rsidRPr="00105EAE">
        <w:t>-</w:t>
      </w:r>
      <w:r w:rsidR="00296BEA">
        <w:t>51</w:t>
      </w:r>
      <w:r w:rsidR="00105EAE" w:rsidRPr="00105EAE">
        <w:t>201</w:t>
      </w:r>
      <w:r w:rsidR="004B072B" w:rsidRPr="00105EAE">
        <w:t>5</w:t>
      </w:r>
      <w:r w:rsidRPr="00105EAE">
        <w:t xml:space="preserve">. Zaposlenici koji prijavljuju svoja potraživanja po osnovu rada ne moraju platiti pristojbu. </w:t>
      </w:r>
    </w:p>
    <w:p w:rsidRDefault="00105EAE" w:rsidP="00932C74" w:rsidR="00105EAE" w:rsidRPr="00105EAE">
      <w:pPr>
        <w:jc w:val="both"/>
      </w:pPr>
    </w:p>
    <w:p w:rsidRDefault="0019162E" w:rsidP="00932C74" w:rsidR="00932C74" w:rsidRPr="00E605C9">
      <w:pPr>
        <w:jc w:val="both"/>
      </w:pPr>
      <w:r>
        <w:tab/>
      </w:r>
      <w:r w:rsidR="00932C74" w:rsidRPr="00E605C9">
        <w:t>V. Vjerovnici koji tražbinu ne prijave u navedenom roku izlažu se dodatnim troškovima (čl. 176. S</w:t>
      </w:r>
      <w:r w:rsidR="00BF6CBB">
        <w:t>Z-a</w:t>
      </w:r>
      <w:r w:rsidR="00932C74" w:rsidRPr="00E605C9">
        <w:t xml:space="preserve">). </w:t>
      </w:r>
    </w:p>
    <w:p w:rsidRDefault="00932C74" w:rsidP="00932C74" w:rsidR="00932C74" w:rsidRPr="00E605C9">
      <w:pPr>
        <w:jc w:val="both"/>
      </w:pPr>
      <w:r w:rsidRPr="00E605C9">
        <w:tab/>
        <w:t xml:space="preserve">Samo prijave dostavljene na adresu koja je navedena u točki IV. ovog rješenja smatraju se urednima i pravovremenima. </w:t>
      </w:r>
    </w:p>
    <w:p w:rsidRDefault="00932C74" w:rsidP="00932C74" w:rsidR="0019162E">
      <w:pPr>
        <w:jc w:val="both"/>
      </w:pPr>
      <w:r w:rsidRPr="00E605C9">
        <w:tab/>
      </w:r>
    </w:p>
    <w:p w:rsidRDefault="0019162E" w:rsidP="00932C74" w:rsidR="00932C74" w:rsidRPr="00E605C9">
      <w:pPr>
        <w:jc w:val="both"/>
      </w:pPr>
      <w:r>
        <w:tab/>
      </w:r>
      <w:r w:rsidR="00932C74" w:rsidRPr="00E605C9">
        <w:t xml:space="preserve">VI. Razlučni i izlučni vjerovnici se pozivaju da u roku iz t. </w:t>
      </w:r>
      <w:r w:rsidR="00BF6CBB">
        <w:t>I</w:t>
      </w:r>
      <w:r w:rsidR="00932C74" w:rsidRPr="00E605C9">
        <w:t>V. ovog rješenja obavijeste stečajnog upravitelja o svojim pravima, sukladno odredbi čl. 173. st. 5. i 6. S</w:t>
      </w:r>
      <w:r w:rsidR="00BF6CBB">
        <w:t>Z-a</w:t>
      </w:r>
      <w:r w:rsidR="00932C74" w:rsidRPr="00E605C9">
        <w:t xml:space="preserve">. </w:t>
      </w:r>
    </w:p>
    <w:p w:rsidRDefault="00932C74" w:rsidP="00932C74" w:rsidR="0019162E">
      <w:pPr>
        <w:jc w:val="both"/>
      </w:pPr>
      <w:r w:rsidRPr="00E605C9">
        <w:tab/>
      </w:r>
    </w:p>
    <w:p w:rsidRDefault="0019162E" w:rsidP="00932C74" w:rsidR="00932C74" w:rsidRPr="00E605C9">
      <w:pPr>
        <w:jc w:val="both"/>
      </w:pPr>
      <w:r>
        <w:lastRenderedPageBreak/>
        <w:tab/>
      </w:r>
      <w:r w:rsidR="00932C74" w:rsidRPr="00E605C9">
        <w:t xml:space="preserve">VII. Pozivaju se dužnikovi dužnici da svoje obveze prema dužniku ispunjavaju bez odgode. </w:t>
      </w:r>
    </w:p>
    <w:p w:rsidRDefault="00932C74" w:rsidP="00932C74" w:rsidR="0019162E">
      <w:pPr>
        <w:jc w:val="both"/>
      </w:pPr>
      <w:r w:rsidRPr="00E605C9">
        <w:tab/>
      </w:r>
    </w:p>
    <w:p w:rsidRDefault="0019162E" w:rsidP="00932C74" w:rsidR="00932C74" w:rsidRPr="00E605C9">
      <w:pPr>
        <w:jc w:val="both"/>
      </w:pPr>
      <w:r>
        <w:tab/>
      </w:r>
      <w:r w:rsidR="00932C74" w:rsidRPr="00E605C9">
        <w:t xml:space="preserve">VIlI. Otvaranje stečajnog postupka upisati će se u sudski registar ovog suda i u zemljišne knjige. </w:t>
      </w:r>
    </w:p>
    <w:p w:rsidRDefault="00932C74" w:rsidP="00932C74" w:rsidR="0019162E">
      <w:r w:rsidRPr="00E605C9">
        <w:tab/>
      </w:r>
    </w:p>
    <w:p w:rsidRDefault="0019162E" w:rsidP="00932C74" w:rsidR="00932C74" w:rsidRPr="00E605C9">
      <w:r>
        <w:tab/>
      </w:r>
      <w:r w:rsidR="00932C74" w:rsidRPr="00E605C9">
        <w:t xml:space="preserve">IX. Ispitno ročište na kojem će se ispitivati prijavljene tražbine određuje se za dan </w:t>
      </w:r>
    </w:p>
    <w:p w:rsidRDefault="003228FE" w:rsidP="00932C74" w:rsidR="003228FE">
      <w:pPr>
        <w:jc w:val="center"/>
      </w:pPr>
    </w:p>
    <w:p w:rsidRDefault="00F158F8" w:rsidP="00932C74" w:rsidR="00932C74" w:rsidRPr="00E605C9">
      <w:pPr>
        <w:jc w:val="center"/>
      </w:pPr>
      <w:r w:rsidRPr="00E605C9">
        <w:t>1</w:t>
      </w:r>
      <w:r w:rsidR="00F54F68">
        <w:t>6</w:t>
      </w:r>
      <w:r w:rsidR="00932C74" w:rsidRPr="00E605C9">
        <w:t>.</w:t>
      </w:r>
      <w:r w:rsidR="003228FE">
        <w:t xml:space="preserve"> </w:t>
      </w:r>
      <w:r w:rsidR="00BF6CBB">
        <w:t>studenog</w:t>
      </w:r>
      <w:r w:rsidR="00932C74" w:rsidRPr="00E605C9">
        <w:t xml:space="preserve"> 2015. g. u </w:t>
      </w:r>
      <w:r w:rsidR="00296BEA">
        <w:t>12</w:t>
      </w:r>
      <w:r w:rsidR="00932C74" w:rsidRPr="00E605C9">
        <w:t>:</w:t>
      </w:r>
      <w:r w:rsidR="00296BEA">
        <w:t>0</w:t>
      </w:r>
      <w:r w:rsidR="00932C74" w:rsidRPr="00E605C9">
        <w:t>0 sati</w:t>
      </w:r>
      <w:r w:rsidR="003228FE">
        <w:t>,</w:t>
      </w:r>
    </w:p>
    <w:p w:rsidRDefault="00932C74" w:rsidP="00932C74" w:rsidR="00932C74" w:rsidRPr="00E605C9">
      <w:pPr>
        <w:jc w:val="center"/>
      </w:pPr>
      <w:r w:rsidRPr="00E605C9">
        <w:t xml:space="preserve">sudnica broj </w:t>
      </w:r>
      <w:r w:rsidR="00F158F8" w:rsidRPr="00E605C9">
        <w:t>1</w:t>
      </w:r>
      <w:r w:rsidR="003228FE">
        <w:t>,</w:t>
      </w:r>
    </w:p>
    <w:p w:rsidRDefault="00932C74" w:rsidP="00932C74" w:rsidR="00932C74" w:rsidRPr="00E605C9">
      <w:pPr>
        <w:jc w:val="center"/>
      </w:pPr>
      <w:r w:rsidRPr="00E605C9">
        <w:t xml:space="preserve">u Trgovačkom sudu u </w:t>
      </w:r>
      <w:r w:rsidR="00F158F8" w:rsidRPr="00E605C9">
        <w:t>Pazinu</w:t>
      </w:r>
      <w:r w:rsidRPr="00E605C9">
        <w:t>,</w:t>
      </w:r>
    </w:p>
    <w:p w:rsidRDefault="00F158F8" w:rsidP="00932C74" w:rsidR="00932C74" w:rsidRPr="00E605C9">
      <w:pPr>
        <w:jc w:val="center"/>
      </w:pPr>
      <w:r w:rsidRPr="00E605C9">
        <w:t>Dršćevka</w:t>
      </w:r>
      <w:r w:rsidR="00932C74" w:rsidRPr="00E605C9">
        <w:t xml:space="preserve"> 1.</w:t>
      </w:r>
    </w:p>
    <w:p w:rsidRDefault="003228FE" w:rsidP="00932C74" w:rsidR="00932C74" w:rsidRPr="00E605C9">
      <w:r>
        <w:tab/>
      </w:r>
      <w:r w:rsidR="00932C74" w:rsidRPr="00E605C9">
        <w:t xml:space="preserve">Na ovom ročištu ispitat će se samo prijave prispjele u otvorenom roku iz ovog oglasa. </w:t>
      </w:r>
    </w:p>
    <w:p w:rsidRDefault="00585761" w:rsidP="00932C74" w:rsidR="00585761"/>
    <w:p w:rsidRDefault="00585761" w:rsidP="00932C74" w:rsidR="00932C74" w:rsidRPr="00E605C9">
      <w:r>
        <w:tab/>
      </w:r>
      <w:r w:rsidR="00932C74" w:rsidRPr="00E605C9">
        <w:t xml:space="preserve">X. Ročištu mogu prisustvovati vjerovnici odnosno njihovi punomoćnici. </w:t>
      </w:r>
    </w:p>
    <w:p w:rsidRDefault="00585761" w:rsidP="00932C74" w:rsidR="00585761"/>
    <w:p w:rsidRDefault="00585761" w:rsidP="00932C74" w:rsidR="00932C74" w:rsidRPr="00E605C9">
      <w:r>
        <w:tab/>
      </w:r>
      <w:r w:rsidR="00932C74" w:rsidRPr="00E605C9">
        <w:t>XI. Tablica prijavljenih tražbina bit će izložena u pisa</w:t>
      </w:r>
      <w:r w:rsidR="00F158F8" w:rsidRPr="00E605C9">
        <w:t>rn</w:t>
      </w:r>
      <w:r w:rsidR="00932C74" w:rsidRPr="00E605C9">
        <w:t>ici ovog suda, osam dana prije ročišta (čl. 174. S</w:t>
      </w:r>
      <w:r w:rsidR="00F54F68">
        <w:t>Z-</w:t>
      </w:r>
      <w:r w:rsidR="00932C74" w:rsidRPr="00E605C9">
        <w:t xml:space="preserve">a). </w:t>
      </w:r>
    </w:p>
    <w:p w:rsidRDefault="00585761" w:rsidP="00932C74" w:rsidR="00585761"/>
    <w:p w:rsidRDefault="00585761" w:rsidP="00932C74" w:rsidR="00932C74" w:rsidRPr="00E605C9">
      <w:r>
        <w:tab/>
      </w:r>
      <w:r w:rsidR="00932C74" w:rsidRPr="00E605C9">
        <w:t xml:space="preserve">XIII. Izvještajno ročište na kojem se na temelju izvješća stečajnog upravitelja odlučivati o daljnjem tijeku stečajnog postupka određuje se za dan </w:t>
      </w:r>
    </w:p>
    <w:p w:rsidRDefault="003228FE" w:rsidP="00F158F8" w:rsidR="003228FE">
      <w:pPr>
        <w:jc w:val="center"/>
      </w:pPr>
    </w:p>
    <w:p w:rsidRDefault="003228FE" w:rsidP="00F158F8" w:rsidR="00F158F8" w:rsidRPr="00E605C9">
      <w:pPr>
        <w:jc w:val="center"/>
      </w:pPr>
      <w:r>
        <w:t>1</w:t>
      </w:r>
      <w:r w:rsidR="00F54F68">
        <w:t>6</w:t>
      </w:r>
      <w:r w:rsidR="00F158F8" w:rsidRPr="00E605C9">
        <w:t xml:space="preserve">. </w:t>
      </w:r>
      <w:r>
        <w:t>studenog</w:t>
      </w:r>
      <w:r w:rsidR="00EB10A7">
        <w:t xml:space="preserve"> 2015. g. u 1</w:t>
      </w:r>
      <w:r w:rsidR="00296BEA">
        <w:t>2</w:t>
      </w:r>
      <w:r w:rsidR="00EB10A7">
        <w:t>:</w:t>
      </w:r>
      <w:r w:rsidR="00296BEA">
        <w:t>3</w:t>
      </w:r>
      <w:r w:rsidR="00F158F8" w:rsidRPr="00E605C9">
        <w:t>0 sati</w:t>
      </w:r>
    </w:p>
    <w:p w:rsidRDefault="00F158F8" w:rsidP="00F158F8" w:rsidR="00F158F8" w:rsidRPr="00E605C9">
      <w:pPr>
        <w:jc w:val="center"/>
      </w:pPr>
      <w:r w:rsidRPr="00E605C9">
        <w:t>sudnica broj 1</w:t>
      </w:r>
    </w:p>
    <w:p w:rsidRDefault="00F158F8" w:rsidP="00F158F8" w:rsidR="00F158F8" w:rsidRPr="00E605C9">
      <w:pPr>
        <w:jc w:val="center"/>
      </w:pPr>
      <w:r w:rsidRPr="00E605C9">
        <w:t>u Trgovačkom sudu u Pazinu,</w:t>
      </w:r>
    </w:p>
    <w:p w:rsidRDefault="00F158F8" w:rsidP="00F158F8" w:rsidR="00F158F8">
      <w:pPr>
        <w:jc w:val="center"/>
      </w:pPr>
      <w:r w:rsidRPr="00E605C9">
        <w:t>Dršćevka 1.</w:t>
      </w:r>
    </w:p>
    <w:p w:rsidRDefault="0019162E" w:rsidP="00F158F8" w:rsidR="0019162E">
      <w:pPr>
        <w:jc w:val="center"/>
      </w:pPr>
    </w:p>
    <w:p w:rsidRDefault="00585761" w:rsidP="00223827" w:rsidR="00223827">
      <w:pPr>
        <w:jc w:val="both"/>
      </w:pPr>
      <w:r>
        <w:tab/>
      </w:r>
      <w:r w:rsidR="0019162E">
        <w:t xml:space="preserve">XIV. </w:t>
      </w:r>
      <w:r w:rsidR="0019162E">
        <w:tab/>
      </w:r>
      <w:r w:rsidR="0019162E" w:rsidRPr="0019162E">
        <w:t>Nalaže se zemljišnoknjižnom odjelu Općinskog suda u Puli</w:t>
      </w:r>
      <w:r w:rsidR="003228FE">
        <w:t xml:space="preserve">, Stalna služba u </w:t>
      </w:r>
      <w:r w:rsidR="004105FD">
        <w:t>Rovinju</w:t>
      </w:r>
      <w:r w:rsidR="003228FE">
        <w:t xml:space="preserve">, </w:t>
      </w:r>
      <w:r w:rsidR="0019162E">
        <w:t xml:space="preserve">da izvrši </w:t>
      </w:r>
      <w:r w:rsidR="0019162E" w:rsidRPr="0019162E">
        <w:t xml:space="preserve">upis otvaranja stečajnog postupka nad društvom </w:t>
      </w:r>
      <w:r w:rsidR="00296BEA" w:rsidRPr="00296BEA">
        <w:t>PROJEKT ZAHARI d.o.o. Poreč, Partizanska 13, OIB: 81357430735</w:t>
      </w:r>
      <w:r w:rsidR="0019162E" w:rsidRPr="0019162E">
        <w:t>, na nekretnin</w:t>
      </w:r>
      <w:r w:rsidR="00EB10A7">
        <w:t>ama</w:t>
      </w:r>
      <w:r w:rsidR="00223827">
        <w:t xml:space="preserve"> </w:t>
      </w:r>
    </w:p>
    <w:p w:rsidRDefault="004105FD" w:rsidP="004105FD" w:rsidR="004105FD">
      <w:pPr>
        <w:jc w:val="both"/>
      </w:pPr>
      <w:r>
        <w:tab/>
        <w:t>- k.č.br.  822/Z, 825/Z, 3897,  3900 i 3901/1, sve upisane u z.k.ul.br. 6232 k.o. Žminj,</w:t>
      </w:r>
    </w:p>
    <w:p w:rsidRDefault="004105FD" w:rsidP="004105FD" w:rsidR="004105FD">
      <w:pPr>
        <w:jc w:val="both"/>
      </w:pPr>
      <w:r>
        <w:tab/>
        <w:t>- k.č.br.  3888/13 i 3899/2, obje u</w:t>
      </w:r>
      <w:r w:rsidR="000F4468">
        <w:t>pisane u zk.ul. 5697 k.o. Žminj,</w:t>
      </w:r>
    </w:p>
    <w:p w:rsidRDefault="004105FD" w:rsidP="004105FD" w:rsidR="00296BEA" w:rsidRPr="000F4468">
      <w:pPr>
        <w:jc w:val="both"/>
      </w:pPr>
      <w:r>
        <w:tab/>
      </w:r>
      <w:r w:rsidRPr="000F4468">
        <w:t xml:space="preserve"> -k.č.br. 3888/7 i 3888/8, obje upisane u zk.ul. 6563 k.o. Žminj.</w:t>
      </w:r>
    </w:p>
    <w:p w:rsidRDefault="00223827" w:rsidP="003228FE" w:rsidR="00223827">
      <w:pPr>
        <w:jc w:val="center"/>
      </w:pPr>
    </w:p>
    <w:p w:rsidRDefault="00932C74" w:rsidP="003228FE" w:rsidR="00932C74" w:rsidRPr="00E605C9">
      <w:pPr>
        <w:jc w:val="center"/>
      </w:pPr>
      <w:r w:rsidRPr="00E605C9">
        <w:t>Obrazloženje</w:t>
      </w:r>
    </w:p>
    <w:p w:rsidRDefault="00932C74" w:rsidP="00932C74" w:rsidR="00932C74" w:rsidRPr="00E605C9"/>
    <w:p w:rsidRDefault="00F158F8" w:rsidP="003228FE" w:rsidR="003228FE">
      <w:pPr>
        <w:jc w:val="both"/>
      </w:pPr>
      <w:r w:rsidRPr="00E605C9">
        <w:tab/>
      </w:r>
      <w:r w:rsidR="003228FE">
        <w:t>Predlagatelj je podnio prijedlog za pokretanje stečajnog postupka nad dužnikom.</w:t>
      </w:r>
      <w:r w:rsidR="00EE105D">
        <w:t xml:space="preserve"> </w:t>
      </w:r>
      <w:r w:rsidR="003228FE">
        <w:tab/>
        <w:t xml:space="preserve">Predlagatelj je prijedlogu dostavio preslike </w:t>
      </w:r>
      <w:r w:rsidR="00EE105D">
        <w:t>o</w:t>
      </w:r>
      <w:r w:rsidR="003228FE">
        <w:t>vršnih isprava temeljem kojih je evidentirano dugovanje na računima poreznog dužnika pa je, stoga,  sukladno čl. 39. st. 2. Stečajnog zakona (dalje: SZ), ovlašten podnijeti prijedlog za otvaranje stečajnoga postupka.</w:t>
      </w:r>
    </w:p>
    <w:p w:rsidRDefault="003228FE" w:rsidP="003228FE" w:rsidR="003228FE">
      <w:pPr>
        <w:jc w:val="both"/>
      </w:pPr>
      <w:r>
        <w:t>Predlagatelj je u prijedlogu za pokretanje stečajnog postupka naveo da postoje razlozi za otvaranje stečajnog postupka iz čl. 4. čl. 4. st. 7. SZ</w:t>
      </w:r>
      <w:r w:rsidR="00EE105D">
        <w:t>-a</w:t>
      </w:r>
      <w:r>
        <w:t>, odnosno da je dužnik prezadužen, a što da se dokazuje izvješćem potvrdom o blokadi računa, ovjerenim izlistom iz informacijskog sustava porezne uprave i ovjerenim preslicima ovršnih isprava temeljem kojih je evidentirano dugovanje na računima poreznog dužnika, koji su privitak tom prijedlogu.</w:t>
      </w:r>
    </w:p>
    <w:p w:rsidRDefault="003228FE" w:rsidP="003228FE" w:rsidR="003228FE">
      <w:pPr>
        <w:jc w:val="both"/>
      </w:pPr>
    </w:p>
    <w:p w:rsidRDefault="00F158F8" w:rsidP="003228FE" w:rsidR="003228FE">
      <w:pPr>
        <w:jc w:val="both"/>
      </w:pPr>
      <w:r w:rsidRPr="00E605C9">
        <w:tab/>
      </w:r>
      <w:r w:rsidR="00932C74" w:rsidRPr="00E605C9">
        <w:t xml:space="preserve">Rješenjem </w:t>
      </w:r>
      <w:r w:rsidR="003228FE">
        <w:rPr>
          <w:sz w:val="23"/>
          <w:szCs w:val="23"/>
        </w:rPr>
        <w:t>ovog suda posl. br. St-</w:t>
      </w:r>
      <w:r w:rsidR="004105FD">
        <w:rPr>
          <w:sz w:val="23"/>
          <w:szCs w:val="23"/>
        </w:rPr>
        <w:t>51</w:t>
      </w:r>
      <w:r w:rsidRPr="00E605C9">
        <w:rPr>
          <w:sz w:val="23"/>
          <w:szCs w:val="23"/>
        </w:rPr>
        <w:t>/15-</w:t>
      </w:r>
      <w:r w:rsidR="003228FE">
        <w:rPr>
          <w:sz w:val="23"/>
          <w:szCs w:val="23"/>
        </w:rPr>
        <w:t>5</w:t>
      </w:r>
      <w:r w:rsidRPr="00E605C9">
        <w:rPr>
          <w:sz w:val="23"/>
          <w:szCs w:val="23"/>
        </w:rPr>
        <w:t xml:space="preserve"> od </w:t>
      </w:r>
      <w:r w:rsidR="003228FE">
        <w:t>17. srpnja 2015.</w:t>
      </w:r>
      <w:r w:rsidR="00496C6E">
        <w:t xml:space="preserve"> p</w:t>
      </w:r>
      <w:r w:rsidR="003228FE">
        <w:t>okre</w:t>
      </w:r>
      <w:r w:rsidR="00496C6E">
        <w:t>nut</w:t>
      </w:r>
      <w:r w:rsidR="003228FE">
        <w:t xml:space="preserve"> </w:t>
      </w:r>
      <w:r w:rsidR="00496C6E">
        <w:t>j</w:t>
      </w:r>
      <w:r w:rsidR="003228FE">
        <w:t xml:space="preserve">e prethodni postupak radi utvrđivanja uvjeta za otvaranje stečajnog postupka nad društvom </w:t>
      </w:r>
      <w:r w:rsidR="004105FD" w:rsidRPr="004105FD">
        <w:t>PROJEKT ZAHARI d.o.o. Poreč, Partizanska 13, OIB: 81357430735</w:t>
      </w:r>
      <w:r w:rsidR="003228FE">
        <w:t>.</w:t>
      </w:r>
      <w:r w:rsidR="00496C6E">
        <w:t xml:space="preserve"> </w:t>
      </w:r>
      <w:r w:rsidR="003228FE">
        <w:t>Za privremenog stečajnog upravitelja imen</w:t>
      </w:r>
      <w:r w:rsidR="00496C6E">
        <w:t>ovan j</w:t>
      </w:r>
      <w:r w:rsidR="003228FE">
        <w:t xml:space="preserve">e </w:t>
      </w:r>
      <w:r w:rsidR="00223827" w:rsidRPr="00223827">
        <w:t>Gordan Blagojević iz Rijeke, Markovići 21</w:t>
      </w:r>
      <w:r w:rsidR="003228FE">
        <w:t>.</w:t>
      </w:r>
    </w:p>
    <w:p w:rsidRDefault="00496C6E" w:rsidP="00496C6E" w:rsidR="00496C6E">
      <w:pPr>
        <w:jc w:val="both"/>
      </w:pPr>
    </w:p>
    <w:p w:rsidRDefault="00496C6E" w:rsidP="00496C6E" w:rsidR="00496C6E">
      <w:pPr>
        <w:jc w:val="both"/>
      </w:pPr>
      <w:r>
        <w:tab/>
      </w:r>
      <w:r w:rsidR="00F158F8" w:rsidRPr="00E605C9">
        <w:t xml:space="preserve">Ročište radi razjašnjenja o prijedlogu i rasprave o uvjetima za otvaranje stečajnog postupka nad dužnikom održano je </w:t>
      </w:r>
      <w:r>
        <w:t>28. rujna 2015.</w:t>
      </w:r>
    </w:p>
    <w:p w:rsidRDefault="00496C6E" w:rsidP="00496C6E" w:rsidR="00496C6E">
      <w:pPr>
        <w:jc w:val="both"/>
      </w:pPr>
    </w:p>
    <w:p w:rsidRDefault="00F158F8" w:rsidP="000F46B7" w:rsidR="000F46B7">
      <w:pPr>
        <w:jc w:val="both"/>
      </w:pPr>
      <w:r w:rsidRPr="00E605C9">
        <w:tab/>
      </w:r>
      <w:r w:rsidR="00932C74" w:rsidRPr="00E605C9">
        <w:t>Do završetka prethodnog postupka sud je utvrdio kod dužnika postojanje zakonom predviđenog stečajnog razloga nesposobnosti za plaćanje iz čl. 4. st. 2. S</w:t>
      </w:r>
      <w:r w:rsidR="00496C6E">
        <w:t>Z-a</w:t>
      </w:r>
      <w:r w:rsidR="0014233B" w:rsidRPr="00E605C9">
        <w:t xml:space="preserve">. </w:t>
      </w:r>
      <w:r w:rsidR="00496C6E">
        <w:t>Naime, uvidom u potvrdu FINA-e od 1</w:t>
      </w:r>
      <w:r w:rsidR="00223827">
        <w:t>6</w:t>
      </w:r>
      <w:r w:rsidR="00496C6E">
        <w:t xml:space="preserve">. rujna 2015. </w:t>
      </w:r>
      <w:r w:rsidR="003E7765">
        <w:t xml:space="preserve">(list </w:t>
      </w:r>
      <w:r w:rsidR="00223827">
        <w:t>6</w:t>
      </w:r>
      <w:r w:rsidR="00F278A9">
        <w:t>7</w:t>
      </w:r>
      <w:r w:rsidR="003E7765">
        <w:t xml:space="preserve"> spisa) </w:t>
      </w:r>
      <w:r w:rsidR="00496C6E">
        <w:t>u</w:t>
      </w:r>
      <w:r w:rsidR="0014233B" w:rsidRPr="00E605C9">
        <w:t xml:space="preserve">tvrđeno je </w:t>
      </w:r>
      <w:r w:rsidR="00932C74" w:rsidRPr="00E605C9">
        <w:t>da dužnik ima evidentirane nepodmirene obveze kod banke koja za njega obavlja poslove platnog prometa u</w:t>
      </w:r>
      <w:r w:rsidR="0014233B" w:rsidRPr="00E605C9">
        <w:t xml:space="preserve"> </w:t>
      </w:r>
      <w:r w:rsidR="00932C74" w:rsidRPr="00E605C9">
        <w:t>razdoblju duljem od 60 dana, a koje je trebalo, na temelju valjanih osnova za naplatu, bez daljnjeg pristanka dužnika naplatiti s bilo kojeg od njegovih računa</w:t>
      </w:r>
      <w:r w:rsidR="000F46B7">
        <w:t xml:space="preserve"> (čl. 4. st. 7. SZ-a), a dužnik nije dostavio javnu ili</w:t>
      </w:r>
      <w:r w:rsidR="001A1179">
        <w:t xml:space="preserve"> </w:t>
      </w:r>
      <w:r w:rsidR="000F46B7">
        <w:t>javno ovjerovljenu ispravu ili potvrdu Financijske agencije da je tijekom prethodnoga postupka podmirio sve tražbine koje je trebalo na temelju valjanih osnova za plaćanje naplatiti sa svih njegovih računa, a niti je došlo do pristupanja dugu (čl. 4. st. 8. SZ-a).</w:t>
      </w:r>
    </w:p>
    <w:p w:rsidRDefault="000F46B7" w:rsidP="000F46B7" w:rsidR="000F46B7" w:rsidRPr="00E605C9">
      <w:pPr>
        <w:jc w:val="both"/>
      </w:pPr>
      <w:r>
        <w:tab/>
      </w:r>
    </w:p>
    <w:p w:rsidRDefault="000F46B7" w:rsidP="00932C74" w:rsidR="00932C74" w:rsidRPr="00E605C9">
      <w:pPr>
        <w:jc w:val="both"/>
      </w:pPr>
      <w:r>
        <w:tab/>
      </w:r>
      <w:r w:rsidR="00932C74" w:rsidRPr="00E605C9">
        <w:t>Slijedom navedenog, a na temelju odredbe čl. 53., 54. i 55. S</w:t>
      </w:r>
      <w:r w:rsidR="00496C6E">
        <w:t>Z-a</w:t>
      </w:r>
      <w:r w:rsidR="00932C74" w:rsidRPr="00E605C9">
        <w:t xml:space="preserve"> odlučeno je kao u izreci ovog rješenja. </w:t>
      </w:r>
    </w:p>
    <w:p w:rsidRDefault="00747E68" w:rsidP="00932C74" w:rsidR="00747E68" w:rsidRPr="00E605C9">
      <w:pPr>
        <w:jc w:val="both"/>
      </w:pPr>
    </w:p>
    <w:p w:rsidRDefault="00747E68" w:rsidP="00747E68" w:rsidR="00747E68" w:rsidRPr="000D7203">
      <w:pPr>
        <w:jc w:val="center"/>
      </w:pPr>
      <w:r w:rsidRPr="000D7203">
        <w:t xml:space="preserve">U Pazinu, </w:t>
      </w:r>
      <w:r w:rsidR="000F46B7">
        <w:t>2</w:t>
      </w:r>
      <w:r w:rsidR="000F4468">
        <w:t>9</w:t>
      </w:r>
      <w:r w:rsidR="00E605C9" w:rsidRPr="000D7203">
        <w:t xml:space="preserve">. </w:t>
      </w:r>
      <w:r w:rsidR="000F46B7">
        <w:t>rujna</w:t>
      </w:r>
      <w:r w:rsidR="00E605C9" w:rsidRPr="000D7203">
        <w:t xml:space="preserve"> 2015.</w:t>
      </w:r>
    </w:p>
    <w:p w:rsidRDefault="00747E68" w:rsidP="00747E68" w:rsidR="00747E68" w:rsidRPr="00E605C9">
      <w:pPr>
        <w:jc w:val="center"/>
      </w:pPr>
    </w:p>
    <w:p w:rsidRDefault="00747E68" w:rsidP="00747E68" w:rsidR="00747E68" w:rsidRPr="00E605C9">
      <w:pPr>
        <w:jc w:val="both"/>
      </w:pP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="00F8569F" w:rsidRPr="00E605C9">
        <w:t>Stečajni sudac</w:t>
      </w:r>
    </w:p>
    <w:p w:rsidRDefault="00F8569F" w:rsidP="00747E68" w:rsidR="00112793" w:rsidRPr="00E605C9">
      <w:pPr>
        <w:jc w:val="both"/>
      </w:pP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  <w:t xml:space="preserve"> </w:t>
      </w:r>
    </w:p>
    <w:p w:rsidRDefault="00112793" w:rsidP="00112793" w:rsidR="00F8569F" w:rsidRPr="00E605C9">
      <w:pPr>
        <w:ind w:left="7080"/>
        <w:jc w:val="both"/>
      </w:pPr>
      <w:r w:rsidRPr="00E605C9">
        <w:t xml:space="preserve">   </w:t>
      </w:r>
      <w:smartTag w:element="PersonName" w:uri="urn:schemas-microsoft-com:office:smarttags">
        <w:r w:rsidRPr="00E605C9">
          <w:t>Ivan Dujić</w:t>
        </w:r>
      </w:smartTag>
      <w:r w:rsidRPr="00E605C9">
        <w:t xml:space="preserve"> </w:t>
      </w:r>
    </w:p>
    <w:p w:rsidRDefault="00F8569F" w:rsidP="00747E68" w:rsidR="00F8569F">
      <w:pPr>
        <w:jc w:val="both"/>
      </w:pPr>
    </w:p>
    <w:p w:rsidRDefault="00B677FA" w:rsidP="00747E68" w:rsidR="00B677FA">
      <w:pPr>
        <w:jc w:val="both"/>
      </w:pPr>
    </w:p>
    <w:p w:rsidRDefault="00B677FA" w:rsidP="00747E68" w:rsidR="00B677FA" w:rsidRPr="00E605C9">
      <w:pPr>
        <w:jc w:val="both"/>
      </w:pPr>
    </w:p>
    <w:p w:rsidRDefault="00B80C1E" w:rsidP="00B80C1E" w:rsidR="00B80C1E" w:rsidRPr="00E605C9">
      <w:r w:rsidRPr="00E605C9">
        <w:t xml:space="preserve">UPUTA O PRAVNOM LIJEKU: </w:t>
      </w:r>
    </w:p>
    <w:p w:rsidRDefault="00B80C1E" w:rsidP="00B80C1E" w:rsidR="00B80C1E" w:rsidRPr="00E605C9">
      <w:pPr>
        <w:jc w:val="both"/>
      </w:pPr>
      <w:r w:rsidRPr="00E605C9">
        <w:t xml:space="preserve">Protiv rješenja o otvaranju stečajnog postupka žalbu može podnijeti osoba koja je bila zastupnik po zakonu dužnika pravne osobe do dana nastupanja pravnih posljedica otvaranja stečajnog postupka i dužnik pojedinac (čl.53.st.5.SZ) . Žalba se podnosi ovom sudu u dva primjerka u roku od 8 dana od dana dostave pisanog otpravka rješenja, a o žalbi odlučuje Visoki trgovački sud Republike Hrvatske. </w:t>
      </w:r>
    </w:p>
    <w:p w:rsidRDefault="00B80C1E" w:rsidP="003333BD" w:rsidR="00B80C1E">
      <w:pPr>
        <w:jc w:val="both"/>
      </w:pPr>
    </w:p>
    <w:p w:rsidRDefault="00105EAE" w:rsidP="003333BD" w:rsidR="00105EAE" w:rsidRPr="00E605C9">
      <w:pPr>
        <w:jc w:val="both"/>
      </w:pPr>
    </w:p>
    <w:p w:rsidRDefault="00304C23" w:rsidP="003333BD" w:rsidR="00304C23" w:rsidRPr="00E605C9">
      <w:pPr>
        <w:jc w:val="both"/>
      </w:pPr>
      <w:r w:rsidRPr="00E605C9">
        <w:t>DNA:</w:t>
      </w:r>
    </w:p>
    <w:p w:rsidRDefault="00E605C9" w:rsidP="00E605C9" w:rsidR="00EE105D">
      <w:pPr>
        <w:jc w:val="both"/>
      </w:pPr>
      <w:r w:rsidRPr="00E605C9">
        <w:t xml:space="preserve">- </w:t>
      </w:r>
      <w:r w:rsidR="00EE105D">
        <w:t>e-</w:t>
      </w:r>
      <w:r w:rsidRPr="00E605C9">
        <w:t>oglasna ploča</w:t>
      </w:r>
      <w:r w:rsidR="000D7203">
        <w:t xml:space="preserve"> </w:t>
      </w:r>
      <w:r w:rsidR="00F278A9">
        <w:t>29. rujna 2015. godine u 15,15</w:t>
      </w:r>
      <w:r w:rsidR="006F2728" w:rsidRPr="006F2728">
        <w:t xml:space="preserve"> sati</w:t>
      </w:r>
      <w:r w:rsidR="00EE105D" w:rsidRPr="000D7203">
        <w:t xml:space="preserve"> </w:t>
      </w:r>
    </w:p>
    <w:p w:rsidRDefault="00E605C9" w:rsidP="00E605C9" w:rsidR="00E605C9" w:rsidRPr="00E605C9">
      <w:pPr>
        <w:jc w:val="both"/>
      </w:pPr>
      <w:r w:rsidRPr="00E605C9">
        <w:t>- stečajnom upravitelju</w:t>
      </w:r>
    </w:p>
    <w:p w:rsidRDefault="00304C23" w:rsidP="003333BD" w:rsidR="00F453C6">
      <w:pPr>
        <w:jc w:val="both"/>
      </w:pPr>
      <w:r w:rsidRPr="00E605C9">
        <w:t>- predlagatelj</w:t>
      </w:r>
      <w:r w:rsidR="005F52C5" w:rsidRPr="00E605C9">
        <w:t xml:space="preserve">u </w:t>
      </w:r>
      <w:r w:rsidR="00EE105D">
        <w:t>po ŽDO Pula</w:t>
      </w:r>
    </w:p>
    <w:p w:rsidRDefault="00BF03DF" w:rsidP="003333BD" w:rsidR="00BF03DF">
      <w:pPr>
        <w:jc w:val="both"/>
      </w:pPr>
      <w:r>
        <w:t>- Dragi Radoloviću, po pun. pun. Dušan Miočić</w:t>
      </w:r>
      <w:r w:rsidR="001A1179">
        <w:t>u</w:t>
      </w:r>
      <w:r>
        <w:t>, odvj. iz ZOU Stipinović i dr. iz Rijeke</w:t>
      </w:r>
    </w:p>
    <w:p w:rsidRDefault="00BF03DF" w:rsidP="003333BD" w:rsidR="00BF03DF">
      <w:pPr>
        <w:jc w:val="both"/>
      </w:pPr>
      <w:r>
        <w:t>- FINA Pula</w:t>
      </w:r>
    </w:p>
    <w:p w:rsidRDefault="00BF03DF" w:rsidP="003333BD" w:rsidR="00BF03DF" w:rsidRPr="00E605C9">
      <w:pPr>
        <w:jc w:val="both"/>
      </w:pPr>
      <w:r>
        <w:t>- Porezna uprava – Ispostava Poreč</w:t>
      </w:r>
    </w:p>
    <w:p w:rsidRDefault="00B80C1E" w:rsidP="00E605C9" w:rsidR="00E605C9" w:rsidRPr="00E605C9">
      <w:pPr>
        <w:jc w:val="both"/>
      </w:pPr>
      <w:r w:rsidRPr="00E605C9">
        <w:softHyphen/>
      </w:r>
      <w:r w:rsidR="00E605C9" w:rsidRPr="00E605C9">
        <w:t>- sudski registar</w:t>
      </w:r>
    </w:p>
    <w:p w:rsidRDefault="00B80C1E" w:rsidP="00EE105D" w:rsidR="00E605C9" w:rsidRPr="00E605C9">
      <w:r w:rsidRPr="00E605C9">
        <w:t>- zemljišnoknjižni odjel Općinskog suda u Puli,</w:t>
      </w:r>
      <w:r w:rsidR="00EE105D">
        <w:t xml:space="preserve"> </w:t>
      </w:r>
      <w:r w:rsidR="00E605C9" w:rsidRPr="00E605C9">
        <w:t>Staln</w:t>
      </w:r>
      <w:r w:rsidR="00EE105D">
        <w:t>a</w:t>
      </w:r>
      <w:r w:rsidR="00E605C9" w:rsidRPr="00E605C9">
        <w:t xml:space="preserve"> služb</w:t>
      </w:r>
      <w:r w:rsidR="00EE105D">
        <w:t>a</w:t>
      </w:r>
      <w:r w:rsidR="00E605C9" w:rsidRPr="00E605C9">
        <w:t xml:space="preserve"> u </w:t>
      </w:r>
      <w:r w:rsidR="003B667D">
        <w:t>Rovinju</w:t>
      </w:r>
      <w:r w:rsidR="00585761">
        <w:t>.</w:t>
      </w:r>
    </w:p>
    <w:p w:rsidRDefault="00E605C9" w:rsidR="00E605C9" w:rsidRPr="00E605C9"/>
    <w:sectPr w:rsidSect="003333BD" w:rsidR="00E605C9" w:rsidRPr="00E605C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595D" w:rsidR="0030595D">
      <w:r>
        <w:separator/>
      </w:r>
    </w:p>
  </w:endnote>
  <w:endnote w:id="0" w:type="continuationSeparator">
    <w:p w:rsidRDefault="0030595D" w:rsidR="003059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595D" w:rsidR="0030595D">
      <w:r>
        <w:separator/>
      </w:r>
    </w:p>
  </w:footnote>
  <w:footnote w:id="0" w:type="continuationSeparator">
    <w:p w:rsidRDefault="0030595D" w:rsidR="003059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1F0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4C66" w:rsidP="00296BEA" w:rsidR="00296BEA">
    <w:pPr>
      <w:pStyle w:val="Zaglavlje"/>
    </w:pPr>
    <w:r>
      <w:tab/>
    </w:r>
    <w:r>
      <w:tab/>
    </w:r>
    <w:r w:rsidR="00296BEA">
      <w:t>Poslovni broj 10 St-51/15-</w:t>
    </w:r>
    <w:r w:rsidR="000F4468">
      <w:t>20</w:t>
    </w:r>
  </w:p>
  <w:p w:rsidRDefault="008A4163" w:rsidP="00F54F68" w:rsidR="008A4163" w:rsidRPr="003333B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>
      <w:tab/>
      <w:t>Poslovni broj 10 St-</w:t>
    </w:r>
    <w:r w:rsidR="00296BEA">
      <w:t>51</w:t>
    </w:r>
    <w:r w:rsidR="00F54F68">
      <w:t>/15-</w:t>
    </w:r>
    <w:r w:rsidR="000F4468"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960C5C"/>
    <w:multiLevelType w:val="hybridMultilevel"/>
    <w:tmpl w:val="797AE32A"/>
    <w:lvl w:tplc="A454CE1A" w:ilvl="0">
      <w:start w:val="1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60E31"/>
    <w:rsid w:val="00093047"/>
    <w:rsid w:val="000D7203"/>
    <w:rsid w:val="000F4468"/>
    <w:rsid w:val="000F46B7"/>
    <w:rsid w:val="00105EAE"/>
    <w:rsid w:val="00112793"/>
    <w:rsid w:val="00112A62"/>
    <w:rsid w:val="00120F7F"/>
    <w:rsid w:val="00131D4B"/>
    <w:rsid w:val="0014233B"/>
    <w:rsid w:val="0019162E"/>
    <w:rsid w:val="00192E8D"/>
    <w:rsid w:val="001A1179"/>
    <w:rsid w:val="001B7765"/>
    <w:rsid w:val="001D2DC0"/>
    <w:rsid w:val="001D75DA"/>
    <w:rsid w:val="00202458"/>
    <w:rsid w:val="00223827"/>
    <w:rsid w:val="002674FB"/>
    <w:rsid w:val="00296BEA"/>
    <w:rsid w:val="00297C4B"/>
    <w:rsid w:val="002B64F9"/>
    <w:rsid w:val="00302B45"/>
    <w:rsid w:val="00304C23"/>
    <w:rsid w:val="0030595D"/>
    <w:rsid w:val="003228FE"/>
    <w:rsid w:val="003333BD"/>
    <w:rsid w:val="0037113E"/>
    <w:rsid w:val="0038105B"/>
    <w:rsid w:val="00386B17"/>
    <w:rsid w:val="003B667D"/>
    <w:rsid w:val="003D3136"/>
    <w:rsid w:val="003D39DC"/>
    <w:rsid w:val="003E7765"/>
    <w:rsid w:val="004105FD"/>
    <w:rsid w:val="00445295"/>
    <w:rsid w:val="00496C6E"/>
    <w:rsid w:val="004B072B"/>
    <w:rsid w:val="0051014D"/>
    <w:rsid w:val="0051046D"/>
    <w:rsid w:val="0051129C"/>
    <w:rsid w:val="00522E2A"/>
    <w:rsid w:val="0052544E"/>
    <w:rsid w:val="0054012F"/>
    <w:rsid w:val="005437B7"/>
    <w:rsid w:val="00571F02"/>
    <w:rsid w:val="00585761"/>
    <w:rsid w:val="00587311"/>
    <w:rsid w:val="005874FF"/>
    <w:rsid w:val="005B3CA2"/>
    <w:rsid w:val="005E5A89"/>
    <w:rsid w:val="005F20E4"/>
    <w:rsid w:val="005F52C5"/>
    <w:rsid w:val="00647BAF"/>
    <w:rsid w:val="006602FA"/>
    <w:rsid w:val="006663E8"/>
    <w:rsid w:val="00672B45"/>
    <w:rsid w:val="00677355"/>
    <w:rsid w:val="00682212"/>
    <w:rsid w:val="0069342F"/>
    <w:rsid w:val="006A5E5B"/>
    <w:rsid w:val="006D4DA1"/>
    <w:rsid w:val="006F2728"/>
    <w:rsid w:val="00747E68"/>
    <w:rsid w:val="00777A7B"/>
    <w:rsid w:val="007A28B0"/>
    <w:rsid w:val="007A2B96"/>
    <w:rsid w:val="007B168D"/>
    <w:rsid w:val="007E31C8"/>
    <w:rsid w:val="007E3BBC"/>
    <w:rsid w:val="00821C00"/>
    <w:rsid w:val="008A0989"/>
    <w:rsid w:val="008A4163"/>
    <w:rsid w:val="008A780B"/>
    <w:rsid w:val="008B69A8"/>
    <w:rsid w:val="00932C74"/>
    <w:rsid w:val="00942C33"/>
    <w:rsid w:val="00994487"/>
    <w:rsid w:val="00A41658"/>
    <w:rsid w:val="00A42F59"/>
    <w:rsid w:val="00A64CC0"/>
    <w:rsid w:val="00A76747"/>
    <w:rsid w:val="00A83C27"/>
    <w:rsid w:val="00AB6D55"/>
    <w:rsid w:val="00AC314E"/>
    <w:rsid w:val="00AD03E7"/>
    <w:rsid w:val="00B677FA"/>
    <w:rsid w:val="00B71702"/>
    <w:rsid w:val="00B718DB"/>
    <w:rsid w:val="00B80C1E"/>
    <w:rsid w:val="00BB3256"/>
    <w:rsid w:val="00BF03DF"/>
    <w:rsid w:val="00BF10B9"/>
    <w:rsid w:val="00BF6CBB"/>
    <w:rsid w:val="00C34514"/>
    <w:rsid w:val="00C942E4"/>
    <w:rsid w:val="00CD5077"/>
    <w:rsid w:val="00CD7474"/>
    <w:rsid w:val="00CE7837"/>
    <w:rsid w:val="00D17CF9"/>
    <w:rsid w:val="00D30772"/>
    <w:rsid w:val="00E605C9"/>
    <w:rsid w:val="00E84C66"/>
    <w:rsid w:val="00EB10A7"/>
    <w:rsid w:val="00EB55A1"/>
    <w:rsid w:val="00EC3EB4"/>
    <w:rsid w:val="00EE105D"/>
    <w:rsid w:val="00F11390"/>
    <w:rsid w:val="00F158F8"/>
    <w:rsid w:val="00F278A9"/>
    <w:rsid w:val="00F453C6"/>
    <w:rsid w:val="00F54F68"/>
    <w:rsid w:val="00F77A05"/>
    <w:rsid w:val="00F8569F"/>
    <w:rsid w:val="00FE3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aliases w:val="SOLEMNIZACIJA"/>
    <w:basedOn w:val="Normal"/>
    <w:qFormat/>
    <w:rsid w:val="003D3136"/>
    <w:pPr>
      <w:spacing w:afterAutospacing="true" w:after="100"/>
      <w:ind w:left="720"/>
      <w:contextualSpacing/>
    </w:pPr>
    <w:rPr>
      <w:rFonts w:eastAsia="Calibri" w:hAnsi="Calibri" w:ascii="Calibri"/>
      <w:sz w:val="22"/>
      <w:szCs w:val="22"/>
      <w:lang w:bidi="en-US" w:eastAsia="en-US"/>
    </w:rPr>
  </w:style>
  <w:style w:styleId="Tekstrezerviranogmjesta" w:type="character">
    <w:name w:val="Placeholder Text"/>
    <w:basedOn w:val="Zadanifontodlomka"/>
    <w:uiPriority w:val="99"/>
    <w:semiHidden/>
    <w:rsid w:val="00571F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1F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1F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1F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1F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aliases w:val="SOLEMNIZACIJA"/>
    <w:basedOn w:val="Normal"/>
    <w:qFormat/>
    <w:rsid w:val="003D3136"/>
    <w:pPr>
      <w:spacing w:after="100" w:afterAutospacing="1"/>
      <w:ind w:left="720"/>
      <w:contextualSpacing/>
    </w:pPr>
    <w:rPr>
      <w:rFonts w:ascii="Calibri" w:eastAsia="Calibri" w:hAnsi="Calibri"/>
      <w:sz w:val="22"/>
      <w:szCs w:val="22"/>
      <w:lang w:bidi="en-US" w:eastAsia="en-US"/>
    </w:rPr>
  </w:style>
  <w:style w:styleId="Tekstrezerviranogmjesta" w:type="character">
    <w:name w:val="Placeholder Text"/>
    <w:basedOn w:val="Zadanifontodlomka"/>
    <w:uiPriority w:val="99"/>
    <w:semiHidden/>
    <w:rsid w:val="00571F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1F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1F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1F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1F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2015.</izvorni_sadrzaj>
    <derivirana_varijabla naziv="DomainObject.DatumDonosenjaOdluke_1">29.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St-51/2015</izvorni_sadrzaj>
    <derivirana_varijabla naziv="DomainObject.Predmet.OznakaBroj_1">St-51/2015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ZAHARI d.o.o. POREČ</izvorni_sadrzaj>
    <derivirana_varijabla naziv="DomainObject.Predmet.ProtustrankaFormated_1">  PROJEKT ZAHARI d.o.o. POREČ</derivirana_varijabla>
  </DomainObject.Predmet.ProtustrankaFormated>
  <DomainObject.Predmet.ProtustrankaFormatedOIB>
    <izvorni_sadrzaj>  PROJEKT ZAHARI d.o.o. POREČ, OIB 81357430735</izvorni_sadrzaj>
    <derivirana_varijabla naziv="DomainObject.Predmet.ProtustrankaFormatedOIB_1">  PROJEKT ZAHARI d.o.o. POREČ, OIB 81357430735</derivirana_varijabla>
  </DomainObject.Predmet.ProtustrankaFormatedOIB>
  <DomainObject.Predmet.ProtustrankaFormatedWithAdress>
    <izvorni_sadrzaj> PROJEKT ZAHARI d.o.o. POREČ, Partizanska 13, 52440 Poreč</izvorni_sadrzaj>
    <derivirana_varijabla naziv="DomainObject.Predmet.ProtustrankaFormatedWithAdress_1"> PROJEKT ZAHARI d.o.o. POREČ, Partizanska 13, 52440 Poreč</derivirana_varijabla>
  </DomainObject.Predmet.ProtustrankaFormatedWithAdress>
  <DomainObject.Predmet.ProtustrankaFormatedWithAdressOIB>
    <izvorni_sadrzaj> PROJEKT ZAHARI d.o.o. POREČ, OIB 81357430735, Partizanska 13, 52440 Poreč</izvorni_sadrzaj>
    <derivirana_varijabla naziv="DomainObject.Predmet.ProtustrankaFormatedWithAdressOIB_1"> PROJEKT ZAHARI d.o.o. POREČ, OIB 81357430735, Partizanska 13, 52440 Poreč</derivirana_varijabla>
  </DomainObject.Predmet.ProtustrankaFormatedWithAdressOIB>
  <DomainObject.Predmet.ProtustrankaWithAdress>
    <izvorni_sadrzaj>PROJEKT ZAHARI d.o.o. POREČ Partizanska 13, 52440 Poreč</izvorni_sadrzaj>
    <derivirana_varijabla naziv="DomainObject.Predmet.ProtustrankaWithAdress_1">PROJEKT ZAHARI d.o.o. POREČ Partizanska 13, 52440 Poreč</derivirana_varijabla>
  </DomainObject.Predmet.ProtustrankaWithAdress>
  <DomainObject.Predmet.ProtustrankaWithAdressOIB>
    <izvorni_sadrzaj>PROJEKT ZAHARI d.o.o. POREČ, OIB 81357430735, Partizanska 13, 52440 Poreč</izvorni_sadrzaj>
    <derivirana_varijabla naziv="DomainObject.Predmet.ProtustrankaWithAdressOIB_1">PROJEKT ZAHARI d.o.o. POREČ, OIB 81357430735, Partizanska 13, 52440 Poreč</derivirana_varijabla>
  </DomainObject.Predmet.ProtustrankaWithAdressOIB>
  <DomainObject.Predmet.ProtustrankaNazivFormated>
    <izvorni_sadrzaj>PROJEKT ZAHARI d.o.o. POREČ</izvorni_sadrzaj>
    <derivirana_varijabla naziv="DomainObject.Predmet.ProtustrankaNazivFormated_1">PROJEKT ZAHARI d.o.o. POREČ</derivirana_varijabla>
  </DomainObject.Predmet.ProtustrankaNazivFormated>
  <DomainObject.Predmet.ProtustrankaNazivFormatedOIB>
    <izvorni_sadrzaj>PROJEKT ZAHARI d.o.o. POREČ, OIB 81357430735</izvorni_sadrzaj>
    <derivirana_varijabla naziv="DomainObject.Predmet.ProtustrankaNazivFormatedOIB_1">PROJEKT ZAHARI d.o.o. POREČ, OIB 81357430735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156598.00</izvorni_sadrzaj>
    <derivirana_varijabla naziv="DomainObject.Predmet.TrenutnaVrijednost_1">156598.00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ZAHARI d.o.o. POREČ</item>
    </izvorni_sadrzaj>
    <derivirana_varijabla naziv="DomainObject.Predmet.ProtuStrankaListFormated_1">
      <item>PROJEKT ZAHARI d.o.o. POREČ</item>
    </derivirana_varijabla>
  </DomainObject.Predmet.ProtuStrankaListFormated>
  <DomainObject.Predmet.ProtuStrankaListFormatedOIB>
    <izvorni_sadrzaj>
      <item>PROJEKT ZAHARI d.o.o. POREČ, OIB 81357430735</item>
    </izvorni_sadrzaj>
    <derivirana_varijabla naziv="DomainObject.Predmet.ProtuStrankaListFormatedOIB_1">
      <item>PROJEKT ZAHARI d.o.o. POREČ, OIB 81357430735</item>
    </derivirana_varijabla>
  </DomainObject.Predmet.ProtuStrankaListFormatedOIB>
  <DomainObject.Predmet.ProtuStrankaListFormatedWithAdress>
    <izvorni_sadrzaj>
      <item>PROJEKT ZAHARI d.o.o. POREČ, Partizanska 13, 52440 Poreč</item>
    </izvorni_sadrzaj>
    <derivirana_varijabla naziv="DomainObject.Predmet.ProtuStrankaListFormatedWithAdress_1">
      <item>PROJEKT ZAHARI d.o.o. POREČ, Partizanska 13, 52440 Poreč</item>
    </derivirana_varijabla>
  </DomainObject.Predmet.ProtuStrankaListFormatedWithAdress>
  <DomainObject.Predmet.ProtuStrankaListFormatedWithAdressOIB>
    <izvorni_sadrzaj>
      <item>PROJEKT ZAHARI d.o.o. POREČ, OIB 81357430735, Partizanska 13, 52440 Poreč</item>
    </izvorni_sadrzaj>
    <derivirana_varijabla naziv="DomainObject.Predmet.ProtuStrankaListFormatedWithAdressOIB_1">
      <item>PROJEKT ZAHARI d.o.o. POREČ, OIB 81357430735, Partizanska 13, 52440 Poreč</item>
    </derivirana_varijabla>
  </DomainObject.Predmet.ProtuStrankaListFormatedWithAdressOIB>
  <DomainObject.Predmet.ProtuStrankaListNazivFormated>
    <izvorni_sadrzaj>
      <item>PROJEKT ZAHARI d.o.o. POREČ</item>
    </izvorni_sadrzaj>
    <derivirana_varijabla naziv="DomainObject.Predmet.ProtuStrankaListNazivFormated_1">
      <item>PROJEKT ZAHARI d.o.o. POREČ</item>
    </derivirana_varijabla>
  </DomainObject.Predmet.ProtuStrankaListNazivFormated>
  <DomainObject.Predmet.ProtuStrankaListNazivFormatedOIB>
    <izvorni_sadrzaj>
      <item>PROJEKT ZAHARI d.o.o. POREČ, OIB 81357430735</item>
    </izvorni_sadrzaj>
    <derivirana_varijabla naziv="DomainObject.Predmet.ProtuStrankaListNazivFormatedOIB_1">
      <item>PROJEKT ZAHARI d.o.o. POREČ, OIB 81357430735</item>
    </derivirana_varijabla>
  </DomainObject.Predmet.ProtuStrankaListNazivFormatedOIB>
  <DomainObject.Predmet.OstaliListFormated>
    <izvorni_sadrzaj>
      <item>ŽDO PULA</item>
      <item>Gordan Blagojević</item>
    </izvorni_sadrzaj>
    <derivirana_varijabla naziv="DomainObject.Predmet.OstaliListFormated_1">
      <item>ŽDO PULA</item>
      <item>Gordan Blagojević</item>
    </derivirana_varijabla>
  </DomainObject.Predmet.OstaliListFormated>
  <DomainObject.Predmet.OstaliListFormatedOIB>
    <izvorni_sadrzaj>
      <item>ŽDO PULA</item>
      <item>Gordan Blagojević, OIB 53507748090</item>
    </izvorni_sadrzaj>
    <derivirana_varijabla naziv="DomainObject.Predmet.OstaliListFormatedOIB_1">
      <item>ŽDO PULA</item>
      <item>Gordan Blagojević, OIB 53507748090</item>
    </derivirana_varijabla>
  </DomainObject.Predmet.OstaliListFormatedOIB>
  <DomainObject.Predmet.OstaliListFormatedWithAdress>
    <izvorni_sadrzaj>
      <item>ŽDO PULA</item>
      <item>Gordan Blagojević, Markovići 21, 51000 Rijeka</item>
    </izvorni_sadrzaj>
    <derivirana_varijabla naziv="DomainObject.Predmet.OstaliListFormatedWithAdress_1">
      <item>ŽDO PULA</item>
      <item>Gordan Blagojević, Markovići 21, 51000 Rijeka</item>
    </derivirana_varijabla>
  </DomainObject.Predmet.OstaliListFormatedWithAdress>
  <DomainObject.Predmet.OstaliListFormatedWithAdressOIB>
    <izvorni_sadrzaj>
      <item>ŽDO PULA</item>
      <item>Gordan Blagojević, OIB 53507748090, Markovići 21, 51000 Rijeka</item>
    </izvorni_sadrzaj>
    <derivirana_varijabla naziv="DomainObject.Predmet.OstaliListFormatedWithAdressOIB_1">
      <item>ŽDO PULA</item>
      <item>Gordan Blagojević, OIB 53507748090, Markovići 21, 51000 Rijeka</item>
    </derivirana_varijabla>
  </DomainObject.Predmet.OstaliListFormatedWithAdressOIB>
  <DomainObject.Predmet.OstaliListNazivFormated>
    <izvorni_sadrzaj>
      <item>ŽDO PULA</item>
      <item>Gordan Blagojević</item>
    </izvorni_sadrzaj>
    <derivirana_varijabla naziv="DomainObject.Predmet.OstaliListNazivFormated_1">
      <item>ŽDO PULA</item>
      <item>Gordan Blagojević</item>
    </derivirana_varijabla>
  </DomainObject.Predmet.OstaliListNazivFormated>
  <DomainObject.Predmet.OstaliListNazivFormatedOIB>
    <izvorni_sadrzaj>
      <item>ŽDO PULA</item>
      <item>Gordan Blagojević, OIB 53507748090</item>
    </izvorni_sadrzaj>
    <derivirana_varijabla naziv="DomainObject.Predmet.OstaliListNazivFormatedOIB_1">
      <item>ŽDO PULA</item>
      <item>Gordan Blagojević, OIB 53507748090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2015.</izvorni_sadrzaj>
    <derivirana_varijabla naziv="DomainObject.Datum_1">29.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ZAHARI d.o.o. POREČ</izvorni_sadrzaj>
    <derivirana_varijabla naziv="DomainObject.Predmet.ProtustrankaIDrugi_1">PROJEKT ZAHARI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ZAHARI d.o.o. POREČ, OIB 81357430735, Partizanska 13, 52440 Poreč</izvorni_sadrzaj>
    <derivirana_varijabla naziv="DomainObject.Predmet.ProtustrankaIDrugiAdressOIB_1">PROJEKT ZAHARI d.o.o. POREČ, OIB 81357430735,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ZAHARI d.o.o. POREČ</item>
      <item>ŽDO PULA</item>
      <item>Gordan Blagojević</item>
    </izvorni_sadrzaj>
    <derivirana_varijabla naziv="DomainObject.Predmet.SudioniciListNaziv_1">
      <item>REPUBLIKA HRVATSKA, Ministarstvo financija, Porezna uprava, Područni ured Istra, Hrvatsko primorje, Gorski  kotar i Lika</item>
      <item>PROJEKT ZAHARI d.o.o. POREČ</item>
      <item>ŽDO PULA</item>
      <item>Gordan Blagojević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ZAHARI d.o.o. POREČ, OIB 81357430735, Partizanska 13,52440 Poreč</item>
      <item>ŽDO PULA</item>
      <item>Gordan Blagojević, OIB 53507748090, Markovići 21,51000 Rijeka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ZAHARI d.o.o. POREČ, OIB 81357430735, Partizanska 13,52440 Poreč</item>
      <item>ŽDO PULA</item>
      <item>Gordan Blagojević, OIB 53507748090, Markovići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81357430735</item>
      <item>, OIB null</item>
      <item>, OIB 53507748090</item>
    </izvorni_sadrzaj>
    <derivirana_varijabla naziv="DomainObject.Predmet.SudioniciListNazivOIB_1">
      <item>, OIB 52634238587</item>
      <item>, OIB 81357430735</item>
      <item>, OIB null</item>
      <item>, OIB 53507748090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9703CB-B65F-41D8-9CF6-82CA56C288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1023</properties:Words>
  <properties:Characters>5499</properties:Characters>
  <properties:Lines>139</properties:Lines>
  <properties:Paragraphs>56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</vt:lpstr>
    </vt:vector>
  </properties:TitlesOfParts>
  <properties:LinksUpToDate>false</properties:LinksUpToDate>
  <properties:CharactersWithSpaces>6575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2015-09-29T06:56:00Z</dcterms:created>
  <dc:creator>drabar</dc:creator>
  <cp:lastModifiedBy>Emanuela Pincin</cp:lastModifiedBy>
  <cp:lastPrinted>2015-07-24T06:48:00Z</cp:lastPrinted>
  <dcterms:modified xmlns:xsi="http://www.w3.org/2001/XMLSchema-instance" xsi:type="dcterms:W3CDTF">2015-09-29T06:57:00Z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