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b05db" w14:paraId="10b05db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CB4CB4">
        <w:rPr>
          <w:b/>
        </w:rPr>
        <w:t>795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451E27" w:rsidRPr="00A27FE8">
        <w:t xml:space="preserve"> po sucu Katarini Franković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CB4CB4" w:rsidRPr="00CB4CB4">
        <w:t>FASADER d.o.o. za graditeljstvo, Split, Sedam Kaštela bb, MBS: 060239273, OIB: 26714079887</w:t>
      </w:r>
      <w:r w:rsidR="00451E27" w:rsidRPr="00A27FE8">
        <w:t xml:space="preserve">, dana </w:t>
      </w:r>
      <w:r w:rsidR="00CD5844">
        <w:t>2</w:t>
      </w:r>
      <w:r w:rsidR="00CB4CB4">
        <w:t>2</w:t>
      </w:r>
      <w:r w:rsidR="00451E27" w:rsidRPr="00A27FE8">
        <w:t xml:space="preserve">. </w:t>
      </w:r>
      <w:r>
        <w:t>srpnj</w:t>
      </w:r>
      <w:r w:rsidR="00511804">
        <w:t>a</w:t>
      </w:r>
      <w:r w:rsidR="00451E27" w:rsidRPr="00A27FE8">
        <w:t xml:space="preserve"> 2016.g. </w:t>
      </w:r>
    </w:p>
    <w:p w:rsidRDefault="00511804" w:rsidP="00F54DA7" w:rsidR="00511804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CB4CB4" w:rsidRPr="00CB4CB4">
        <w:t>FASADER d.o.o. za graditeljstvo, Split, Sedam Kaštela bb, MBS: 060239273, OIB: 26714079887</w:t>
      </w:r>
      <w:r w:rsidR="00C450DA">
        <w:t xml:space="preserve"> </w:t>
      </w:r>
      <w:r w:rsidR="00511804">
        <w:t xml:space="preserve">dana </w:t>
      </w:r>
      <w:r w:rsidR="000A36F8">
        <w:t>2</w:t>
      </w:r>
      <w:r w:rsidR="00CB4CB4">
        <w:t>2</w:t>
      </w:r>
      <w:r w:rsidR="00511804">
        <w:t xml:space="preserve">. </w:t>
      </w:r>
      <w:r w:rsidR="000A36F8">
        <w:t>srpnj</w:t>
      </w:r>
      <w:r w:rsidR="00511804">
        <w:t>a</w:t>
      </w:r>
      <w:r w:rsidR="009247F2" w:rsidRPr="00A27FE8">
        <w:t xml:space="preserve"> 2016. godine u 1</w:t>
      </w:r>
      <w:r w:rsidR="000A36F8">
        <w:t>4</w:t>
      </w:r>
      <w:r w:rsidR="009247F2" w:rsidRPr="00A27FE8">
        <w:t>,</w:t>
      </w:r>
      <w:r w:rsidR="007454FA">
        <w:t>2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CB4CB4" w:rsidRPr="00CB4CB4">
        <w:t>Dean Rahan, Supetar, Hrvatskih velikana 8, OIB: 52080522330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CB4CB4" w:rsidRPr="00CB4CB4">
        <w:t>FASADER d.o.o. za graditeljstvo, Split, Sedam Kaštela bb, MBS: 060239273, OIB: 26714079887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lastRenderedPageBreak/>
        <w:t>O b r a z l o ž e n j e</w:t>
      </w:r>
    </w:p>
    <w:p w:rsidRDefault="001E5DE4" w:rsidP="001E5DE4" w:rsidR="001E5DE4">
      <w:pPr>
        <w:ind w:firstLine="708"/>
        <w:jc w:val="both"/>
      </w:pPr>
    </w:p>
    <w:p w:rsidRDefault="007454FA" w:rsidP="00C450DA" w:rsidR="007454FA">
      <w:pPr>
        <w:ind w:firstLine="708"/>
        <w:jc w:val="both"/>
      </w:pPr>
      <w:r w:rsidRPr="007454FA">
        <w:t>Predlagatelj Financijska agencija, RC Split je prijedlogom zaprimljenim na Trgovačkom sudu u Splitu, dana 18. ožujka 2016. godine predložio otvaranje stečajnog postupka nad dužnikom FASADER d.o.o. za graditeljstvo, Split, Sedam Kaštela bb, MBS: 060239273, OIB: 26714079887. U prijedlogu se u bitnome navodi da temeljem čl. 444. st. 2. SZ-a podnosi prijedlog, te da na dan 01.09.2015.g. dužnik ima u očevidniku redoslijeda osnova za plaćanje evidentirane osnove za plaćanje u neprekinutom razdoblju od 2035 dana u ukupnom iznosu od 558.317,05 kuna u koji iznos je uračunata kamata i naknada predlagatelja za provedbu ovrhe na novčanim sredstvima. Navodi se da dužnik ima jednog zaposlenog, te nema otvoren račun.</w:t>
      </w:r>
    </w:p>
    <w:p w:rsidRDefault="00C450DA" w:rsidP="00C450DA" w:rsidR="00C450DA">
      <w:pPr>
        <w:ind w:firstLine="708"/>
        <w:jc w:val="both"/>
      </w:pPr>
      <w:r>
        <w:tab/>
      </w:r>
    </w:p>
    <w:p w:rsidRDefault="00C450DA" w:rsidP="00C450DA" w:rsidR="00C450DA">
      <w:pPr>
        <w:ind w:firstLine="708"/>
        <w:jc w:val="both"/>
      </w:pPr>
      <w:r>
        <w:t>Kako je predlagatelj učinio vjerojatnim postojanje stečajnog razloga, to je rj</w:t>
      </w:r>
      <w:r w:rsidR="00C2406A">
        <w:t>ešenjem ovog suda posl.br. St-</w:t>
      </w:r>
      <w:r w:rsidR="007454FA">
        <w:t>795</w:t>
      </w:r>
      <w:r>
        <w:t>/2016 od 0</w:t>
      </w:r>
      <w:r w:rsidR="007454FA">
        <w:t>6</w:t>
      </w:r>
      <w:r>
        <w:t>.05.2016.g. pokrenut prethodni postupak radi utvrđivanja uvjeta za otvaranje stečajnog postupka i zakazano ročište  na koje su pozvani predlagatelj, FINA, dužnik, zastupnik po zakonu dužnika.</w:t>
      </w:r>
    </w:p>
    <w:p w:rsidRDefault="00C450DA" w:rsidP="00C450DA" w:rsidR="00C450DA">
      <w:pPr>
        <w:ind w:firstLine="708"/>
        <w:jc w:val="both"/>
      </w:pPr>
    </w:p>
    <w:p w:rsidRDefault="007454FA" w:rsidP="007454FA" w:rsidR="007454FA">
      <w:pPr>
        <w:ind w:firstLine="708"/>
        <w:jc w:val="both"/>
      </w:pPr>
      <w:r>
        <w:t xml:space="preserve">Na ročištu dana 10. lipnja 2016.g. zastupnik po zakonu dužnika Ivica Vrkić je naveo da društvo ne radi i nema uvjeta za nastavak poslovanja. Od imovine navodi da ima imovinu i to neznatne vrijednosti, alat za bojanje zidova, skale, valjci, a što sada ne vrijedi ništa jer se ne radi od 2011. god. Ističe da je vrijednost imovine od oko 1.000,00 kn. Navodi da društvo nema nekretnina niti potraživanja od drugih. </w:t>
      </w:r>
    </w:p>
    <w:p w:rsidRDefault="007454FA" w:rsidP="007454FA" w:rsidR="007454FA">
      <w:pPr>
        <w:ind w:firstLine="708"/>
        <w:jc w:val="both"/>
      </w:pPr>
    </w:p>
    <w:p w:rsidRDefault="007454FA" w:rsidP="007454FA" w:rsidR="007454FA">
      <w:pPr>
        <w:ind w:firstLine="708"/>
        <w:jc w:val="both"/>
      </w:pPr>
      <w:r>
        <w:t>Iz potvrde FINA od 10.06.2016.g. (l.s. 10) je vidljivo da u Očevidniku redoslijeda osnova za plaćanje na dan izdavanja potvrde dužnik ima evidentirane ne izvršene osnove za plaćanje u neprekidnom razdoblju od 2317 dana. Kod stečajnog dužnika je stoga ispunjen stečajni razlog nesposobnosti za plaćanje.</w:t>
      </w:r>
    </w:p>
    <w:p w:rsidRDefault="00330AB0" w:rsidP="00C450DA" w:rsidR="00330AB0">
      <w:pPr>
        <w:ind w:firstLine="708"/>
        <w:jc w:val="both"/>
      </w:pPr>
      <w:r>
        <w:tab/>
      </w: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C2406A">
        <w:t>922</w:t>
      </w:r>
      <w:r w:rsidR="00CD5844">
        <w:t>/2016</w:t>
      </w:r>
      <w:r w:rsidR="009247F2" w:rsidRPr="00A27FE8">
        <w:t xml:space="preserve"> od </w:t>
      </w:r>
      <w:r w:rsidR="00CD5844">
        <w:t>10. lipnja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C450DA">
        <w:t>St-</w:t>
      </w:r>
      <w:r w:rsidR="007454FA">
        <w:t>795</w:t>
      </w:r>
      <w:r w:rsidR="00CD5844" w:rsidRPr="00CD5844">
        <w:t>/2016 od 10. lipnja 2016.g.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CD5844">
        <w:rPr>
          <w:b/>
        </w:rPr>
        <w:t>2</w:t>
      </w:r>
      <w:r w:rsidR="007454FA">
        <w:rPr>
          <w:b/>
        </w:rPr>
        <w:t>2</w:t>
      </w:r>
      <w:r w:rsidR="00CD5844">
        <w:rPr>
          <w:b/>
        </w:rPr>
        <w:t>. srpnj</w:t>
      </w:r>
      <w:r w:rsidR="00702035">
        <w:rPr>
          <w:b/>
        </w:rPr>
        <w:t>a</w:t>
      </w:r>
      <w:r w:rsidRPr="00A27FE8">
        <w:rPr>
          <w:b/>
        </w:rPr>
        <w:t xml:space="preserve"> 201</w:t>
      </w:r>
      <w:r w:rsidR="00A27FE8" w:rsidRPr="00A27FE8">
        <w:rPr>
          <w:b/>
        </w:rPr>
        <w:t>6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A27FE8" w:rsidR="00CD5844">
      <w:pPr>
        <w:jc w:val="both"/>
      </w:pPr>
      <w:r>
        <w:t>2.) Dužniku, 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CD5844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>Mrežna stranica e-Oglasna ploča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D84FC8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B4CB4">
      <w:rPr>
        <w:rFonts w:hAnsi="Book Antiqua" w:ascii="Book Antiqua"/>
        <w:b/>
        <w:sz w:val="20"/>
        <w:szCs w:val="20"/>
      </w:rPr>
      <w:t>795</w:t>
    </w:r>
    <w:r w:rsidR="000437A1">
      <w:rPr>
        <w:rFonts w:hAnsi="Book Antiqua" w:ascii="Book Antiqua"/>
        <w:b/>
        <w:sz w:val="20"/>
        <w:szCs w:val="20"/>
      </w:rPr>
      <w:t>/201</w:t>
    </w:r>
    <w:r w:rsidR="000A36F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36F8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2EA"/>
    <w:rsid w:val="004D559C"/>
    <w:rsid w:val="004E792B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2834"/>
    <w:rsid w:val="006E40C5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39BE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4FC8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84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F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F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F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F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84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F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F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F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F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St-795/2016</izvorni_sadrzaj>
    <derivirana_varijabla naziv="DomainObject.Predmet.OznakaBroj_1">St-795/2016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FASADER d.o.o. za graditeljstvo</izvorni_sadrzaj>
    <derivirana_varijabla naziv="DomainObject.Predmet.ProtustrankaFormated_1">  FASADER d.o.o. za graditeljstvo</derivirana_varijabla>
  </DomainObject.Predmet.ProtustrankaFormated>
  <DomainObject.Predmet.ProtustrankaFormatedOIB>
    <izvorni_sadrzaj>  FASADER d.o.o. za graditeljstvo, OIB 26714079887</izvorni_sadrzaj>
    <derivirana_varijabla naziv="DomainObject.Predmet.ProtustrankaFormatedOIB_1">  FASADER d.o.o. za graditeljstvo, OIB 26714079887</derivirana_varijabla>
  </DomainObject.Predmet.ProtustrankaFormatedOIB>
  <DomainObject.Predmet.ProtustrankaFormatedWithAdress>
    <izvorni_sadrzaj> FASADER d.o.o. za graditeljstvo, Sedam Kaštela/bb, 21000 Split</izvorni_sadrzaj>
    <derivirana_varijabla naziv="DomainObject.Predmet.ProtustrankaFormatedWithAdress_1"> FASADER d.o.o. za graditeljstvo, Sedam Kaštela/bb, 21000 Split</derivirana_varijabla>
  </DomainObject.Predmet.ProtustrankaFormatedWithAdress>
  <DomainObject.Predmet.ProtustrankaFormatedWithAdressOIB>
    <izvorni_sadrzaj> FASADER d.o.o. za graditeljstvo, OIB 26714079887, Sedam Kaštela/bb, 21000 Split</izvorni_sadrzaj>
    <derivirana_varijabla naziv="DomainObject.Predmet.ProtustrankaFormatedWithAdressOIB_1"> FASADER d.o.o. za graditeljstvo, OIB 26714079887, Sedam Kaštela/bb, 21000 Split</derivirana_varijabla>
  </DomainObject.Predmet.ProtustrankaFormatedWithAdressOIB>
  <DomainObject.Predmet.ProtustrankaWithAdress>
    <izvorni_sadrzaj>FASADER d.o.o. za graditeljstvo Sedam Kaštela/bb, 21000 Split</izvorni_sadrzaj>
    <derivirana_varijabla naziv="DomainObject.Predmet.ProtustrankaWithAdress_1">FASADER d.o.o. za graditeljstvo Sedam Kaštela/bb, 21000 Split</derivirana_varijabla>
  </DomainObject.Predmet.ProtustrankaWithAdress>
  <DomainObject.Predmet.ProtustrankaWithAdressOIB>
    <izvorni_sadrzaj>FASADER d.o.o. za graditeljstvo, OIB 26714079887, Sedam Kaštela/bb, 21000 Split</izvorni_sadrzaj>
    <derivirana_varijabla naziv="DomainObject.Predmet.ProtustrankaWithAdressOIB_1">FASADER d.o.o. za graditeljstvo, OIB 26714079887, Sedam Kaštela/bb, 21000 Split</derivirana_varijabla>
  </DomainObject.Predmet.ProtustrankaWithAdressOIB>
  <DomainObject.Predmet.ProtustrankaNazivFormated>
    <izvorni_sadrzaj>FASADER d.o.o. za graditeljstvo</izvorni_sadrzaj>
    <derivirana_varijabla naziv="DomainObject.Predmet.ProtustrankaNazivFormated_1">FASADER d.o.o. za graditeljstvo</derivirana_varijabla>
  </DomainObject.Predmet.ProtustrankaNazivFormated>
  <DomainObject.Predmet.ProtustrankaNazivFormatedOIB>
    <izvorni_sadrzaj>FASADER d.o.o. za graditeljstvo, OIB 26714079887</izvorni_sadrzaj>
    <derivirana_varijabla naziv="DomainObject.Predmet.ProtustrankaNazivFormatedOIB_1">FASADER d.o.o. za graditeljstvo, OIB 26714079887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558317.05</izvorni_sadrzaj>
    <derivirana_varijabla naziv="DomainObject.Predmet.TrenutnaVrijednost_1">558317.05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FASADER d.o.o. za graditeljstvo</item>
    </izvorni_sadrzaj>
    <derivirana_varijabla naziv="DomainObject.Predmet.ProtuStrankaListFormated_1">
      <item>FASADER d.o.o. za graditeljstvo</item>
    </derivirana_varijabla>
  </DomainObject.Predmet.ProtuStrankaListFormated>
  <DomainObject.Predmet.ProtuStrankaListFormatedOIB>
    <izvorni_sadrzaj>
      <item>FASADER d.o.o. za graditeljstvo, OIB 26714079887</item>
    </izvorni_sadrzaj>
    <derivirana_varijabla naziv="DomainObject.Predmet.ProtuStrankaListFormatedOIB_1">
      <item>FASADER d.o.o. za graditeljstvo, OIB 26714079887</item>
    </derivirana_varijabla>
  </DomainObject.Predmet.ProtuStrankaListFormatedOIB>
  <DomainObject.Predmet.ProtuStrankaListFormatedWithAdress>
    <izvorni_sadrzaj>
      <item>FASADER d.o.o. za graditeljstvo, Sedam Kaštela/bb, 21000 Split</item>
    </izvorni_sadrzaj>
    <derivirana_varijabla naziv="DomainObject.Predmet.ProtuStrankaListFormatedWithAdress_1">
      <item>FASADER d.o.o. za graditeljstvo, Sedam Kaštela/bb, 21000 Split</item>
    </derivirana_varijabla>
  </DomainObject.Predmet.ProtuStrankaListFormatedWithAdress>
  <DomainObject.Predmet.ProtuStrankaListFormatedWithAdressOIB>
    <izvorni_sadrzaj>
      <item>FASADER d.o.o. za graditeljstvo, OIB 26714079887, Sedam Kaštela/bb, 21000 Split</item>
    </izvorni_sadrzaj>
    <derivirana_varijabla naziv="DomainObject.Predmet.ProtuStrankaListFormatedWithAdressOIB_1">
      <item>FASADER d.o.o. za graditeljstvo, OIB 26714079887, Sedam Kaštela/bb, 21000 Split</item>
    </derivirana_varijabla>
  </DomainObject.Predmet.ProtuStrankaListFormatedWithAdressOIB>
  <DomainObject.Predmet.ProtuStrankaListNazivFormated>
    <izvorni_sadrzaj>
      <item>FASADER d.o.o. za graditeljstvo</item>
    </izvorni_sadrzaj>
    <derivirana_varijabla naziv="DomainObject.Predmet.ProtuStrankaListNazivFormated_1">
      <item>FASADER d.o.o. za graditeljstvo</item>
    </derivirana_varijabla>
  </DomainObject.Predmet.ProtuStrankaListNazivFormated>
  <DomainObject.Predmet.ProtuStrankaListNazivFormatedOIB>
    <izvorni_sadrzaj>
      <item>FASADER d.o.o. za graditeljstvo, OIB 26714079887</item>
    </izvorni_sadrzaj>
    <derivirana_varijabla naziv="DomainObject.Predmet.ProtuStrankaListNazivFormatedOIB_1">
      <item>FASADER d.o.o. za graditeljstvo, OIB 26714079887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FASADER d.o.o. za graditeljstvo</izvorni_sadrzaj>
    <derivirana_varijabla naziv="DomainObject.Predmet.ProtustrankaIDrugi_1">FASADER d.o.o. za graditeljstvo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FASADER d.o.o. za graditeljstvo, OIB 26714079887, Sedam Kaštela/bb, 21000 Split</izvorni_sadrzaj>
    <derivirana_varijabla naziv="DomainObject.Predmet.ProtustrankaIDrugiAdressOIB_1">FASADER d.o.o. za graditeljstvo, OIB 26714079887, Sedam Kaštela/bb,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FASADER d.o.o. za graditeljstvo</item>
      <item>FINANCIJSKA AGENCIJA, RC SPLIT</item>
    </izvorni_sadrzaj>
    <derivirana_varijabla naziv="DomainObject.Predmet.SudioniciListNaziv_1">
      <item>FASADER d.o.o. za graditeljstvo</item>
      <item>FINANCIJSKA AGENCIJA, RC SPLIT</item>
    </derivirana_varijabla>
  </DomainObject.Predmet.SudioniciListNaziv>
  <DomainObject.Predmet.SudioniciListAdressOIB>
    <izvorni_sadrzaj>
      <item>FASADER d.o.o. za graditeljstvo, OIB 26714079887, Sedam Kaštela/bb,21000 Split</item>
      <item>FINANCIJSKA AGENCIJA, RC SPLIT, OIB 85821130368, Mažuranićevo šetalište 24 b,21000 Split</item>
    </izvorni_sadrzaj>
    <derivirana_varijabla naziv="DomainObject.Predmet.SudioniciListAdressOIB_1">
      <item>FASADER d.o.o. za graditeljstvo, OIB 26714079887, Sedam Kaštela/bb,21000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26714079887</item>
      <item>, OIB 85821130368</item>
    </izvorni_sadrzaj>
    <derivirana_varijabla naziv="DomainObject.Predmet.SudioniciListNazivOIB_1">
      <item>, OIB 26714079887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898</properties:Words>
  <properties:Characters>5047</properties:Characters>
  <properties:Lines>135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2016-07-22T11:47:00Z</dcterms:created>
  <dc:creator>Katarina Franković</dc:creator>
  <cp:lastModifiedBy>Katarina Franković</cp:lastModifiedBy>
  <cp:lastPrinted>2016-07-20T09:48:00Z</cp:lastPrinted>
  <dcterms:modified xmlns:xsi="http://www.w3.org/2001/XMLSchema-instance" xsi:type="dcterms:W3CDTF">2016-07-22T11:50:00Z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