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877b" w14:paraId="176877b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50118">
        <w:rPr>
          <w:b/>
          <w:sz w:val="22"/>
          <w:szCs w:val="22"/>
        </w:rPr>
        <w:t>816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0D2594">
        <w:rPr>
          <w:sz w:val="22"/>
          <w:szCs w:val="22"/>
        </w:rPr>
        <w:t>GUSARI S NERETVE d.o.o</w:t>
      </w:r>
      <w:r w:rsidR="003B5296">
        <w:rPr>
          <w:sz w:val="22"/>
          <w:szCs w:val="22"/>
        </w:rPr>
        <w:t xml:space="preserve">,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FC6AA4">
        <w:rPr>
          <w:sz w:val="22"/>
          <w:szCs w:val="22"/>
        </w:rPr>
        <w:t xml:space="preserve"> 090024460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FC6AA4">
        <w:rPr>
          <w:sz w:val="22"/>
          <w:szCs w:val="22"/>
        </w:rPr>
        <w:t>69618665808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E04947">
        <w:rPr>
          <w:sz w:val="22"/>
          <w:szCs w:val="22"/>
        </w:rPr>
        <w:t>30. ožujka</w:t>
      </w:r>
      <w:r w:rsidR="003E41BB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947E3F" w:rsidRPr="00947E3F">
        <w:rPr>
          <w:sz w:val="22"/>
          <w:szCs w:val="22"/>
        </w:rPr>
        <w:t>GUSARI S NERETVE d.o.o, MBS:</w:t>
      </w:r>
      <w:r w:rsidR="00216E0F">
        <w:rPr>
          <w:sz w:val="22"/>
          <w:szCs w:val="22"/>
        </w:rPr>
        <w:t xml:space="preserve"> 090024460</w:t>
      </w:r>
      <w:r w:rsidR="00947E3F" w:rsidRPr="00947E3F">
        <w:rPr>
          <w:sz w:val="22"/>
          <w:szCs w:val="22"/>
        </w:rPr>
        <w:t xml:space="preserve">, OIB: </w:t>
      </w:r>
      <w:r w:rsidR="00216E0F">
        <w:rPr>
          <w:sz w:val="22"/>
          <w:szCs w:val="22"/>
        </w:rPr>
        <w:t>69618665808</w:t>
      </w:r>
      <w:r w:rsidR="00947E3F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7148F2" w:rsidRPr="007148F2">
        <w:rPr>
          <w:sz w:val="22"/>
          <w:szCs w:val="22"/>
        </w:rPr>
        <w:t>GUSARI S NERETVE d.o.o, MBS:</w:t>
      </w:r>
      <w:r w:rsidR="00F563C1">
        <w:rPr>
          <w:sz w:val="22"/>
          <w:szCs w:val="22"/>
        </w:rPr>
        <w:t xml:space="preserve"> 090024460</w:t>
      </w:r>
      <w:r w:rsidR="007148F2" w:rsidRPr="007148F2">
        <w:rPr>
          <w:sz w:val="22"/>
          <w:szCs w:val="22"/>
        </w:rPr>
        <w:t xml:space="preserve">, OIB: </w:t>
      </w:r>
      <w:r w:rsidR="00F563C1">
        <w:rPr>
          <w:sz w:val="22"/>
          <w:szCs w:val="22"/>
        </w:rPr>
        <w:t>69618665808</w:t>
      </w:r>
      <w:r w:rsidR="007148F2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433801">
        <w:rPr>
          <w:sz w:val="22"/>
          <w:szCs w:val="22"/>
        </w:rPr>
        <w:t>14.598,38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945A6">
        <w:rPr>
          <w:b/>
        </w:rPr>
        <w:t>30. ožujka</w:t>
      </w:r>
      <w:r w:rsidR="003E41BB">
        <w:rPr>
          <w:b/>
        </w:rPr>
        <w:t xml:space="preserve">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167B87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67B87"/>
    <w:rsid w:val="0019435B"/>
    <w:rsid w:val="001D154C"/>
    <w:rsid w:val="001E5487"/>
    <w:rsid w:val="001E59CC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67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8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B8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B8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B8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67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8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B8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B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B8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GUSARI S NERETVE turistička agencija društvo s ograničenom odgovornošću</izvorni_sadrzaj>
    <derivirana_varijabla naziv="DomainObject.Predmet.ProtustrankaFormated_1">  GUSARI S NERETVE turistička agencija društvo s ograničenom odgovornošću</derivirana_varijabla>
  </DomainObject.Predmet.ProtustrankaFormated>
  <DomainObject.Predmet.ProtustrankaFormatedOIB>
    <izvorni_sadrzaj>  GUSARI S NERETVE turistička agencija društvo s ograničenom odgovornošću, OIB 69618665808</izvorni_sadrzaj>
    <derivirana_varijabla naziv="DomainObject.Predmet.ProtustrankaFormatedOIB_1">  GUSARI S NERETVE turistička agencija društvo s ograničenom odgovornošću, OIB 69618665808</derivirana_varijabla>
  </DomainObject.Predmet.ProtustrankaFormatedOIB>
  <DomainObject.Predmet.ProtustrankaFormatedWithAdress>
    <izvorni_sadrzaj> GUSARI S NERETVE turistička agencija društvo s ograničenom odgovornošću, Klek, Dubrovačka/bb, 20356 Slivno Ravno</izvorni_sadrzaj>
    <derivirana_varijabla naziv="DomainObject.Predmet.ProtustrankaFormatedWithAdress_1"> GUSARI S NERETVE turistička agencija društvo s ograničenom odgovornošću, Klek, Dubrovačka/bb, 20356 Slivno Ravno</derivirana_varijabla>
  </DomainObject.Predmet.ProtustrankaFormatedWithAdress>
  <DomainObject.Predmet.ProtustrankaFormatedWithAdressOIB>
    <izvorni_sadrzaj> GUSARI S NERETVE turistička agencija društvo s ograničenom odgovornošću, OIB 69618665808, Klek, Dubrovačka/bb, 20356 Slivno Ravno</izvorni_sadrzaj>
    <derivirana_varijabla naziv="DomainObject.Predmet.ProtustrankaFormatedWithAdressOIB_1"> GUSARI S NERETVE turistička agencija društvo s ograničenom odgovornošću, OIB 69618665808, Klek, Dubrovačka/bb, 20356 Slivno Ravno</derivirana_varijabla>
  </DomainObject.Predmet.ProtustrankaFormatedWithAdressOIB>
  <DomainObject.Predmet.ProtustrankaWithAdress>
    <izvorni_sadrzaj>GUSARI S NERETVE turistička agencija društvo s ograničenom odgovornošću Klek, Dubrovačka/bb, 20356 Slivno Ravno</izvorni_sadrzaj>
    <derivirana_varijabla naziv="DomainObject.Predmet.ProtustrankaWithAdress_1">GUSARI S NERETVE turistička agencija društvo s ograničenom odgovornošću Klek, Dubrovačka/bb, 20356 Slivno Ravno</derivirana_varijabla>
  </DomainObject.Predmet.ProtustrankaWithAdress>
  <DomainObject.Predmet.ProtustrankaWithAdressOIB>
    <izvorni_sadrzaj>GUSARI S NERETVE turistička agencija društvo s ograničenom odgovornošću, OIB 69618665808, Klek, Dubrovačka/bb, 20356 Slivno Ravno</izvorni_sadrzaj>
    <derivirana_varijabla naziv="DomainObject.Predmet.ProtustrankaWithAdressOIB_1">GUSARI S NERETVE turistička agencija društvo s ograničenom odgovornošću, OIB 69618665808, Klek, Dubrovačka/bb, 20356 Slivno Ravno</derivirana_varijabla>
  </DomainObject.Predmet.ProtustrankaWithAdressOIB>
  <DomainObject.Predmet.ProtustrankaNazivFormated>
    <izvorni_sadrzaj>GUSARI S NERETVE turistička agencija društvo s ograničenom odgovornošću</izvorni_sadrzaj>
    <derivirana_varijabla naziv="DomainObject.Predmet.ProtustrankaNazivFormated_1">GUSARI S NERETVE turistička agencija društvo s ograničenom odgovornošću</derivirana_varijabla>
  </DomainObject.Predmet.ProtustrankaNazivFormated>
  <DomainObject.Predmet.ProtustrankaNazivFormatedOIB>
    <izvorni_sadrzaj>GUSARI S NERETVE turistička agencija društvo s ograničenom odgovornošću, OIB 69618665808</izvorni_sadrzaj>
    <derivirana_varijabla naziv="DomainObject.Predmet.ProtustrankaNazivFormatedOIB_1">GUSARI S NERETVE turistička agencija društvo s ograničenom odgovornošću, OIB 69618665808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14598.38</izvorni_sadrzaj>
    <derivirana_varijabla naziv="DomainObject.Predmet.TrenutnaVrijednost_1">14598.38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GUSARI S NERETVE turistička agencija društvo s ograničenom odgovornošću</item>
    </izvorni_sadrzaj>
    <derivirana_varijabla naziv="DomainObject.Predmet.ProtuStrankaListFormated_1">
      <item>GUSARI S NERETVE turistička agencija društvo s ograničenom odgovornošću</item>
    </derivirana_varijabla>
  </DomainObject.Predmet.ProtuStrankaListFormated>
  <DomainObject.Predmet.ProtuStrankaListFormatedOIB>
    <izvorni_sadrzaj>
      <item>GUSARI S NERETVE turistička agencija društvo s ograničenom odgovornošću, OIB 69618665808</item>
    </izvorni_sadrzaj>
    <derivirana_varijabla naziv="DomainObject.Predmet.ProtuStrankaListFormatedOIB_1">
      <item>GUSARI S NERETVE turistička agencija društvo s ograničenom odgovornošću, OIB 69618665808</item>
    </derivirana_varijabla>
  </DomainObject.Predmet.ProtuStrankaListFormatedOIB>
  <DomainObject.Predmet.ProtuStrankaListFormatedWithAdress>
    <izvorni_sadrzaj>
      <item>GUSARI S NERETVE turistička agencija društvo s ograničenom odgovornošću, Klek, Dubrovačka/bb, 20356 Slivno Ravno</item>
    </izvorni_sadrzaj>
    <derivirana_varijabla naziv="DomainObject.Predmet.ProtuStrankaListFormatedWithAdress_1">
      <item>GUSARI S NERETVE turistička agencija društvo s ograničenom odgovornošću, Klek, Dubrovačka/bb, 20356 Slivno Ravno</item>
    </derivirana_varijabla>
  </DomainObject.Predmet.ProtuStrankaListFormatedWithAdress>
  <DomainObject.Predmet.ProtuStrankaListFormatedWithAdressOIB>
    <izvorni_sadrzaj>
      <item>GUSARI S NERETVE turistička agencija društvo s ograničenom odgovornošću, OIB 69618665808, Klek, Dubrovačka/bb, 20356 Slivno Ravno</item>
    </izvorni_sadrzaj>
    <derivirana_varijabla naziv="DomainObject.Predmet.ProtuStrankaListFormatedWithAdressOIB_1">
      <item>GUSARI S NERETVE turistička agencija društvo s ograničenom odgovornošću, OIB 69618665808, Klek, Dubrovačka/bb, 20356 Slivno Ravno</item>
    </derivirana_varijabla>
  </DomainObject.Predmet.ProtuStrankaListFormatedWithAdressOIB>
  <DomainObject.Predmet.ProtuStrankaListNazivFormated>
    <izvorni_sadrzaj>
      <item>GUSARI S NERETVE turistička agencija društvo s ograničenom odgovornošću</item>
    </izvorni_sadrzaj>
    <derivirana_varijabla naziv="DomainObject.Predmet.ProtuStrankaListNazivFormated_1">
      <item>GUSARI S NERETVE turistička agencija društvo s ograničenom odgovornošću</item>
    </derivirana_varijabla>
  </DomainObject.Predmet.ProtuStrankaListNazivFormated>
  <DomainObject.Predmet.ProtuStrankaListNazivFormatedOIB>
    <izvorni_sadrzaj>
      <item>GUSARI S NERETVE turistička agencija društvo s ograničenom odgovornošću, OIB 69618665808</item>
    </izvorni_sadrzaj>
    <derivirana_varijabla naziv="DomainObject.Predmet.ProtuStrankaListNazivFormatedOIB_1">
      <item>GUSARI S NERETVE turistička agencija društvo s ograničenom odgovornošću, OIB 69618665808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GUSARI S NERETVE turistička agencija društvo s ograničenom odgovornošću</izvorni_sadrzaj>
    <derivirana_varijabla naziv="DomainObject.Predmet.ProtustrankaIDrugi_1">GUSARI S NERETVE turistička agencija društvo s ograničenom odgovornošću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GUSARI S NERETVE turistička agencija društvo s ograničenom odgovornošću, OIB 69618665808, Klek, Dubrovačka/bb, 20356 Slivno Ravno</izvorni_sadrzaj>
    <derivirana_varijabla naziv="DomainObject.Predmet.ProtustrankaIDrugiAdressOIB_1">GUSARI S NERETVE turistička agencija društvo s ograničenom odgovornošću, OIB 69618665808, Klek, Dubrovačka/bb, 20356 Slivno Ravno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GUSARI S NERETVE turistička agencija društvo s ograničenom odgovornošću</item>
    </izvorni_sadrzaj>
    <derivirana_varijabla naziv="DomainObject.Predmet.SudioniciListNaziv_1">
      <item>Financijska agencija, RC SPLIT, PODRUŽNICA DUBROVNIK</item>
      <item>GUSARI S NERETVE turistička agencija društvo s ograničenom odgovornošću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GUSARI S NERETVE turistička agencija društvo s ograničenom odgovornošću, OIB 69618665808, Klek, Dubrovačka/bb,20356 Slivno Ravno</item>
    </izvorni_sadrzaj>
    <derivirana_varijabla naziv="DomainObject.Predmet.SudioniciListAdressOIB_1">
      <item>Financijska agencija, RC SPLIT, PODRUŽNICA DUBROVNIK, OIB 85821130368, VUKOVARSKA 2,20000 Dubrovnik</item>
      <item>GUSARI S NERETVE turistička agencija društvo s ograničenom odgovornošću, OIB 69618665808, Klek, Dubrovačka/bb,20356 Slivno Ravno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69618665808</item>
    </izvorni_sadrzaj>
    <derivirana_varijabla naziv="DomainObject.Predmet.SudioniciListNazivOIB_1">
      <item>, OIB 85821130368</item>
      <item>, OIB 69618665808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59192-44D8-4B46-A788-4F7578A24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338</properties:Words>
  <properties:Characters>1938</properties:Characters>
  <properties:Lines>50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2016-03-30T06:21:00Z</dcterms:created>
  <dc:creator>Ante Kačić</dc:creator>
  <cp:lastModifiedBy>Augustina Majčica</cp:lastModifiedBy>
  <cp:lastPrinted>2016-02-29T12:45:00Z</cp:lastPrinted>
  <dcterms:modified xmlns:xsi="http://www.w3.org/2001/XMLSchema-instance" xsi:type="dcterms:W3CDTF">2016-03-30T10:41:00Z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