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8157" w14:paraId="114815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E01629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D61CFD">
              <w:t>2</w:t>
            </w:r>
            <w:r w:rsidR="00E01629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E01629" w:rsidRPr="00E01629">
        <w:t xml:space="preserve">DIN PROJEKT </w:t>
      </w:r>
      <w:proofErr w:type="spellStart"/>
      <w:r w:rsidR="00E01629" w:rsidRPr="00E01629">
        <w:t>AVERITAS</w:t>
      </w:r>
      <w:proofErr w:type="spellEnd"/>
      <w:r w:rsidR="00E01629" w:rsidRPr="00E01629">
        <w:t xml:space="preserve"> j.d.o.o. za usluge</w:t>
      </w:r>
      <w:r w:rsidR="008C7AF5">
        <w:t xml:space="preserve"> Zagreb, </w:t>
      </w:r>
      <w:r w:rsidR="00DB0D2E">
        <w:t xml:space="preserve">V. Trnjanski nasip 19, </w:t>
      </w:r>
      <w:proofErr w:type="spellStart"/>
      <w:r w:rsidR="00DB0D2E">
        <w:t>OIB</w:t>
      </w:r>
      <w:proofErr w:type="spellEnd"/>
      <w:r w:rsidR="00DB0D2E">
        <w:t xml:space="preserve">: </w:t>
      </w:r>
      <w:r w:rsidR="00DB0D2E" w:rsidRPr="00DB0D2E">
        <w:t>98705584451</w:t>
      </w:r>
      <w:r w:rsidR="00DB0D2E">
        <w:t xml:space="preserve"> </w:t>
      </w:r>
      <w:proofErr w:type="spellStart"/>
      <w:r w:rsidR="00DB0D2E">
        <w:t>MBS</w:t>
      </w:r>
      <w:proofErr w:type="spellEnd"/>
      <w:r w:rsidR="00DB0D2E">
        <w:t xml:space="preserve">: </w:t>
      </w:r>
      <w:r w:rsidR="00DB0D2E" w:rsidRPr="00DB0D2E">
        <w:t>080970791</w:t>
      </w:r>
      <w:r w:rsidR="00DB0D2E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DB0D2E" w:rsidRPr="00E01629">
        <w:t xml:space="preserve">DIN PROJEKT </w:t>
      </w:r>
      <w:proofErr w:type="spellStart"/>
      <w:r w:rsidR="00DB0D2E" w:rsidRPr="00E01629">
        <w:t>AVERITAS</w:t>
      </w:r>
      <w:proofErr w:type="spellEnd"/>
      <w:r w:rsidR="00DB0D2E" w:rsidRPr="00E01629">
        <w:t xml:space="preserve"> j.d.o.o. za usluge</w:t>
      </w:r>
      <w:r w:rsidR="00DB0D2E">
        <w:t xml:space="preserve"> Zagreb, V. Trnjanski nasip 19, </w:t>
      </w:r>
      <w:proofErr w:type="spellStart"/>
      <w:r w:rsidR="00DB0D2E">
        <w:t>OIB</w:t>
      </w:r>
      <w:proofErr w:type="spellEnd"/>
      <w:r w:rsidR="00DB0D2E">
        <w:t xml:space="preserve">: </w:t>
      </w:r>
      <w:r w:rsidR="00DB0D2E" w:rsidRPr="00DB0D2E">
        <w:t>98705584451</w:t>
      </w:r>
      <w:r w:rsidR="00DB0D2E">
        <w:t xml:space="preserve"> </w:t>
      </w:r>
      <w:proofErr w:type="spellStart"/>
      <w:r w:rsidR="00DB0D2E">
        <w:t>MBS</w:t>
      </w:r>
      <w:proofErr w:type="spellEnd"/>
      <w:r w:rsidR="00DB0D2E">
        <w:t xml:space="preserve">: </w:t>
      </w:r>
      <w:r w:rsidR="00DB0D2E" w:rsidRPr="00DB0D2E">
        <w:t>080970791</w:t>
      </w:r>
      <w:r w:rsidR="00DB0D2E">
        <w:t xml:space="preserve">, iznosi 24.572,29 kn.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DB0D2E">
        <w:t xml:space="preserve">Predrag Gađa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D61CFD">
        <w:t>2</w:t>
      </w:r>
      <w:r w:rsidR="00DB0D2E">
        <w:t>7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7AF5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8517D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E8517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517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17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17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E8517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517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17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17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St-2027/2018</izvorni_sadrzaj>
    <derivirana_varijabla naziv="DomainObject.Predmet.OznakaBroj_1">St-2027/2018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DIN PROJEKT AVERITAS j.d.o.o. za usluge</izvorni_sadrzaj>
    <derivirana_varijabla naziv="DomainObject.Predmet.ProtustrankaFormated_1">  DIN PROJEKT AVERITAS j.d.o.o. za usluge</derivirana_varijabla>
  </DomainObject.Predmet.ProtustrankaFormated>
  <DomainObject.Predmet.ProtustrankaFormatedOIB>
    <izvorni_sadrzaj>  DIN PROJEKT AVERITAS j.d.o.o. za usluge, OIB 98705584451</izvorni_sadrzaj>
    <derivirana_varijabla naziv="DomainObject.Predmet.ProtustrankaFormatedOIB_1">  DIN PROJEKT AVERITAS j.d.o.o. za usluge, OIB 98705584451</derivirana_varijabla>
  </DomainObject.Predmet.ProtustrankaFormatedOIB>
  <DomainObject.Predmet.ProtustrankaFormatedWithAdress>
    <izvorni_sadrzaj> DIN PROJEKT AVERITAS j.d.o.o. za usluge, V. Trnjanski nasip 19, 10000 Zagreb</izvorni_sadrzaj>
    <derivirana_varijabla naziv="DomainObject.Predmet.ProtustrankaFormatedWithAdress_1"> DIN PROJEKT AVERITAS j.d.o.o. za usluge, V. Trnjanski nasip 19, 10000 Zagreb</derivirana_varijabla>
  </DomainObject.Predmet.ProtustrankaFormatedWithAdress>
  <DomainObject.Predmet.ProtustrankaFormatedWithAdressOIB>
    <izvorni_sadrzaj> DIN PROJEKT AVERITAS j.d.o.o. za usluge, OIB 98705584451, V. Trnjanski nasip 19, 10000 Zagreb</izvorni_sadrzaj>
    <derivirana_varijabla naziv="DomainObject.Predmet.ProtustrankaFormatedWithAdressOIB_1"> DIN PROJEKT AVERITAS j.d.o.o. za usluge, OIB 98705584451, V. Trnjanski nasip 19, 10000 Zagreb</derivirana_varijabla>
  </DomainObject.Predmet.ProtustrankaFormatedWithAdressOIB>
  <DomainObject.Predmet.ProtustrankaWithAdress>
    <izvorni_sadrzaj>DIN PROJEKT AVERITAS j.d.o.o. za usluge V. Trnjanski nasip 19, 10000 Zagreb</izvorni_sadrzaj>
    <derivirana_varijabla naziv="DomainObject.Predmet.ProtustrankaWithAdress_1">DIN PROJEKT AVERITAS j.d.o.o. za usluge V. Trnjanski nasip 19, 10000 Zagreb</derivirana_varijabla>
  </DomainObject.Predmet.ProtustrankaWithAdress>
  <DomainObject.Predmet.ProtustrankaWithAdressOIB>
    <izvorni_sadrzaj>DIN PROJEKT AVERITAS j.d.o.o. za usluge, OIB 98705584451, V. Trnjanski nasip 19, 10000 Zagreb</izvorni_sadrzaj>
    <derivirana_varijabla naziv="DomainObject.Predmet.ProtustrankaWithAdressOIB_1">DIN PROJEKT AVERITAS j.d.o.o. za usluge, OIB 98705584451, V. Trnjanski nasip 19, 10000 Zagreb</derivirana_varijabla>
  </DomainObject.Predmet.ProtustrankaWithAdressOIB>
  <DomainObject.Predmet.ProtustrankaNazivFormated>
    <izvorni_sadrzaj>DIN PROJEKT AVERITAS j.d.o.o. za usluge</izvorni_sadrzaj>
    <derivirana_varijabla naziv="DomainObject.Predmet.ProtustrankaNazivFormated_1">DIN PROJEKT AVERITAS j.d.o.o. za usluge</derivirana_varijabla>
  </DomainObject.Predmet.ProtustrankaNazivFormated>
  <DomainObject.Predmet.ProtustrankaNazivFormatedOIB>
    <izvorni_sadrzaj>DIN PROJEKT AVERITAS j.d.o.o. za usluge, OIB 98705584451</izvorni_sadrzaj>
    <derivirana_varijabla naziv="DomainObject.Predmet.ProtustrankaNazivFormatedOIB_1">DIN PROJEKT AVERITAS j.d.o.o. za usluge, OIB 98705584451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 PROJEKT AVERITAS j.d.o.o. za usluge</item>
    </izvorni_sadrzaj>
    <derivirana_varijabla naziv="DomainObject.Predmet.ProtuStrankaListFormated_1">
      <item>DIN PROJEKT AVERITAS j.d.o.o. za usluge</item>
    </derivirana_varijabla>
  </DomainObject.Predmet.ProtuStrankaListFormated>
  <DomainObject.Predmet.ProtuStrankaListFormatedOIB>
    <izvorni_sadrzaj>
      <item>DIN PROJEKT AVERITAS j.d.o.o. za usluge, OIB 98705584451</item>
    </izvorni_sadrzaj>
    <derivirana_varijabla naziv="DomainObject.Predmet.ProtuStrankaListFormatedOIB_1">
      <item>DIN PROJEKT AVERITAS j.d.o.o. za usluge, OIB 98705584451</item>
    </derivirana_varijabla>
  </DomainObject.Predmet.ProtuStrankaListFormatedOIB>
  <DomainObject.Predmet.ProtuStrankaListFormatedWithAdress>
    <izvorni_sadrzaj>
      <item>DIN PROJEKT AVERITAS j.d.o.o. za usluge, V. Trnjanski nasip 19, 10000 Zagreb</item>
    </izvorni_sadrzaj>
    <derivirana_varijabla naziv="DomainObject.Predmet.ProtuStrankaListFormatedWithAdress_1">
      <item>DIN PROJEKT AVERITAS j.d.o.o. za usluge, V. Trnjanski nasip 19, 10000 Zagreb</item>
    </derivirana_varijabla>
  </DomainObject.Predmet.ProtuStrankaListFormatedWithAdress>
  <DomainObject.Predmet.ProtuStrankaListFormatedWithAdressOIB>
    <izvorni_sadrzaj>
      <item>DIN PROJEKT AVERITAS j.d.o.o. za usluge, OIB 98705584451, V. Trnjanski nasip 19, 10000 Zagreb</item>
    </izvorni_sadrzaj>
    <derivirana_varijabla naziv="DomainObject.Predmet.ProtuStrankaListFormatedWithAdressOIB_1">
      <item>DIN PROJEKT AVERITAS j.d.o.o. za usluge, OIB 98705584451, V. Trnjanski nasip 19, 10000 Zagreb</item>
    </derivirana_varijabla>
  </DomainObject.Predmet.ProtuStrankaListFormatedWithAdressOIB>
  <DomainObject.Predmet.ProtuStrankaListNazivFormated>
    <izvorni_sadrzaj>
      <item>DIN PROJEKT AVERITAS j.d.o.o. za usluge</item>
    </izvorni_sadrzaj>
    <derivirana_varijabla naziv="DomainObject.Predmet.ProtuStrankaListNazivFormated_1">
      <item>DIN PROJEKT AVERITAS j.d.o.o. za usluge</item>
    </derivirana_varijabla>
  </DomainObject.Predmet.ProtuStrankaListNazivFormated>
  <DomainObject.Predmet.ProtuStrankaListNazivFormatedOIB>
    <izvorni_sadrzaj>
      <item>DIN PROJEKT AVERITAS j.d.o.o. za usluge, OIB 98705584451</item>
    </izvorni_sadrzaj>
    <derivirana_varijabla naziv="DomainObject.Predmet.ProtuStrankaListNazivFormatedOIB_1">
      <item>DIN PROJEKT AVERITAS j.d.o.o. za usluge, OIB 98705584451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 PROJEKT AVERITAS j.d.o.o. za usluge</izvorni_sadrzaj>
    <derivirana_varijabla naziv="DomainObject.Predmet.ProtustrankaIDrugi_1">DIN PROJEKT AVERITAS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 PROJEKT AVERITAS j.d.o.o. za usluge, OIB 98705584451, V. Trnjanski nasip 19, 10000 Zagreb</izvorni_sadrzaj>
    <derivirana_varijabla naziv="DomainObject.Predmet.ProtustrankaIDrugiAdressOIB_1">DIN PROJEKT AVERITAS j.d.o.o. za usluge, OIB 98705584451, V. Trnjanski nasip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 PROJEKT AVERITAS j.d.o.o. za usluge</item>
      <item>FINA Regionalni centar Zagreb</item>
    </izvorni_sadrzaj>
    <derivirana_varijabla naziv="DomainObject.Predmet.SudioniciListNaziv_1">
      <item>DIN PROJEKT AVERITAS j.d.o.o. za usluge</item>
      <item>FINA Regionalni centar Zagreb</item>
    </derivirana_varijabla>
  </DomainObject.Predmet.SudioniciListNaziv>
  <DomainObject.Predmet.SudioniciListAdressOIB>
    <izvorni_sadrzaj>
      <item>DIN PROJEKT AVERITAS j.d.o.o. za usluge, OIB 98705584451, V. Trnjanski nasip 19,10000 Zagreb</item>
      <item>FINA Regionalni centar Zagreb, OIB 85821130368, Trg svibanjskih žrtava 1995. 1,10000 Zagreb</item>
    </izvorni_sadrzaj>
    <derivirana_varijabla naziv="DomainObject.Predmet.SudioniciListAdressOIB_1">
      <item>DIN PROJEKT AVERITAS j.d.o.o. za usluge, OIB 98705584451, V. Trnjanski nasip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98705584451</item>
      <item>, OIB 85821130368</item>
    </izvorni_sadrzaj>
    <derivirana_varijabla naziv="DomainObject.Predmet.SudioniciListNazivOIB_1">
      <item>, OIB 98705584451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1985</properties:Characters>
  <properties:Lines>48</properties:Lines>
  <properties:Paragraphs>16</properties:Paragraphs>
  <properties:TotalTime>712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2019-01-21T08:43:00Z</cp:lastPrinted>
  <dcterms:modified xmlns:xsi="http://www.w3.org/2001/XMLSchema-instance" xsi:type="dcterms:W3CDTF">2019-01-21T08:44:00Z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