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65e" w14:paraId="4c3365e" w:rsidRDefault="00AE649C" w:rsidP="00FA5B5E" w:rsidR="00AE649C" w:rsidRPr="00B76F3C">
      <w:pPr>
        <w:pStyle w:val="Naslov3"/>
        <w15:collapsed w:val="false"/>
      </w:pPr>
    </w:p>
    <w:p w:rsidRDefault="009C29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29AD" w:rsidP="009C29AD" w:rsidR="009C29AD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St-415/2015-3.</w:t>
      </w:r>
    </w:p>
    <w:p w:rsidRDefault="009C29AD" w:rsidP="009C29AD" w:rsidR="009C29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C29AD" w:rsidP="009C29AD" w:rsidR="009C29AD">
      <w:pPr>
        <w:jc w:val="center"/>
        <w:rPr>
          <w:rFonts w:cs="Arial" w:hAnsi="Arial" w:ascii="Arial"/>
          <w:b/>
        </w:rPr>
      </w:pPr>
    </w:p>
    <w:p w:rsidRDefault="009C29AD" w:rsidP="009C29AD" w:rsidR="009C29A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EVENTUS d.o.o. za ugostiteljstvo, turizam i trgovinu iz </w:t>
      </w:r>
      <w:proofErr w:type="spellStart"/>
      <w:r>
        <w:rPr>
          <w:rFonts w:cs="Arial" w:hAnsi="Arial" w:ascii="Arial"/>
        </w:rPr>
        <w:t>Narte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Narta</w:t>
      </w:r>
      <w:proofErr w:type="spellEnd"/>
      <w:r>
        <w:rPr>
          <w:rFonts w:cs="Arial" w:hAnsi="Arial" w:ascii="Arial"/>
        </w:rPr>
        <w:t xml:space="preserve"> 150, MBS 010080071, OIB 47919555788, dana 04. veljače 2016. godine  </w:t>
      </w:r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9C29AD" w:rsidP="009C29AD" w:rsidR="009C29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EVENTUS d.o.o. za ugostiteljstvo, turizam i trgovinu iz </w:t>
      </w:r>
      <w:proofErr w:type="spellStart"/>
      <w:r>
        <w:rPr>
          <w:rFonts w:cs="Arial" w:hAnsi="Arial" w:ascii="Arial"/>
        </w:rPr>
        <w:t>Narte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Narta</w:t>
      </w:r>
      <w:proofErr w:type="spellEnd"/>
      <w:r>
        <w:rPr>
          <w:rFonts w:cs="Arial" w:hAnsi="Arial" w:ascii="Arial"/>
        </w:rPr>
        <w:t xml:space="preserve"> 150, MBS 010080071, OIB 47919555788.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RENATO SABLJIĆ iz Zagreba, Zdenački zavoj 14, OIB 74644810692. 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EVENTUS d.o.o. za ugostiteljstvo, turizam i trgovinu iz </w:t>
      </w:r>
      <w:proofErr w:type="spellStart"/>
      <w:r>
        <w:rPr>
          <w:rFonts w:cs="Arial" w:hAnsi="Arial" w:ascii="Arial"/>
        </w:rPr>
        <w:t>Narte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Narta</w:t>
      </w:r>
      <w:proofErr w:type="spellEnd"/>
      <w:r>
        <w:rPr>
          <w:rFonts w:cs="Arial" w:hAnsi="Arial" w:ascii="Arial"/>
        </w:rPr>
        <w:t xml:space="preserve"> 150, MBS 010080071, OIB 47919555788.</w:t>
      </w:r>
    </w:p>
    <w:p w:rsidRDefault="009C29AD" w:rsidP="009C29AD" w:rsidR="009C29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04. veljače 2016. u 12,30 sati, kada je ovo rješenje objavljeno na e-oglasnoj ploči ovoga suda.</w:t>
      </w:r>
    </w:p>
    <w:p w:rsidRDefault="009C29AD" w:rsidP="009C29AD" w:rsidR="009C29A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C29AD" w:rsidP="009C29AD" w:rsidR="009C29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9C29AD" w:rsidP="009C29AD" w:rsidR="009C29AD">
      <w:pPr>
        <w:jc w:val="center"/>
        <w:rPr>
          <w:rFonts w:cs="Arial" w:hAnsi="Arial" w:ascii="Arial"/>
          <w:b/>
        </w:rPr>
      </w:pPr>
    </w:p>
    <w:p w:rsidRDefault="009C29AD" w:rsidP="009C29AD" w:rsidR="009C29AD">
      <w:pPr>
        <w:jc w:val="center"/>
        <w:rPr>
          <w:rFonts w:cs="Arial" w:hAnsi="Arial" w:ascii="Arial"/>
          <w:b/>
        </w:rPr>
      </w:pPr>
    </w:p>
    <w:p w:rsidRDefault="009C29AD" w:rsidP="009C29AD" w:rsidR="009C29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St-415/2015-2., koji je objavljen na mrežnoj stranici e-oglasna ploča Trgovačkog suda u Bjelovaru 3.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C29AD" w:rsidP="009C29AD" w:rsidR="009C29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C29AD" w:rsidP="009C29AD" w:rsidR="009C29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C29AD" w:rsidP="009C29AD" w:rsidR="009C29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04. veljače 2016. godine</w:t>
      </w:r>
    </w:p>
    <w:p w:rsidRDefault="009C29AD" w:rsidP="009C29AD" w:rsidR="009C29AD">
      <w:pPr>
        <w:rPr>
          <w:rFonts w:cs="Arial" w:hAnsi="Arial" w:ascii="Arial"/>
          <w:b/>
        </w:rPr>
      </w:pPr>
    </w:p>
    <w:p w:rsidRDefault="009C29AD" w:rsidP="009C29AD" w:rsidR="009C29A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C29AD" w:rsidP="009C29AD" w:rsidR="009C29A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C29AD" w:rsidP="009C29AD" w:rsidR="009C29AD">
      <w:pPr>
        <w:ind w:firstLine="4111"/>
        <w:jc w:val="both"/>
        <w:rPr>
          <w:rFonts w:cs="Arial" w:hAnsi="Arial" w:ascii="Arial"/>
        </w:rPr>
      </w:pP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9C29AD" w:rsidP="009C29AD" w:rsidR="009C29A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C29AD" w:rsidP="009C29AD" w:rsidR="009C29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04.2.2016.g.</w:t>
      </w:r>
    </w:p>
    <w:p w:rsidRDefault="009C29AD" w:rsidP="009C29AD" w:rsidR="009C29AD">
      <w:pPr>
        <w:rPr>
          <w:rFonts w:cs="Arial" w:hAnsi="Arial" w:ascii="Arial"/>
        </w:rPr>
      </w:pPr>
    </w:p>
    <w:p w:rsidRDefault="009C29AD" w:rsidP="009C29AD" w:rsidR="009C29A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AD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04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St-415/2015-3</izvorni_sadrzaj>
    <derivirana_varijabla naziv="DomainObject.Oznaka_1">St-415/2015-3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EVENTUS društvo s ograničenom odgovornošću za ugostiteljstvo, turizam i trgovinu, Narta zastupanog po punomoćniku SAŠA KIĐEMET</izvorni_sadrzaj>
    <derivirana_varijabla naziv="DomainObject.Predmet.ProtustrankaFormated_1">  EVENTUS društvo s ograničenom odgovornošću za ugostiteljstvo, turizam i trgovinu, Narta zastupanog po punomoćniku SAŠA KIĐEMET</derivirana_varijabla>
  </DomainObject.Predmet.ProtustrankaFormated>
  <DomainObject.Predmet.ProtustrankaFormatedOIB>
    <izvorni_sadrzaj>  EVENTUS društvo s ograničenom odgovornošću za ugostiteljstvo, turizam i trgovinu, Narta, OIB 47919555788 zastupanog po punomoćniku SAŠA KIĐEMET</izvorni_sadrzaj>
    <derivirana_varijabla naziv="DomainObject.Predmet.ProtustrankaFormatedOIB_1">  EVENTUS društvo s ograničenom odgovornošću za ugostiteljstvo, turizam i trgovinu, Narta, OIB 47919555788 zastupanog po punomoćniku SAŠA KIĐEMET</derivirana_varijabla>
  </DomainObject.Predmet.ProtustrankaFormatedOIB>
  <DomainObject.Predmet.ProtustrankaFormatedWithAdress>
    <izvorni_sadrzaj> EVENTUS društvo s ograničenom odgovornošću za ugostiteljstvo, turizam i trgovinu, Narta, Narta 150, 43000 Narta zastupanog po punomoćniku SAŠA KIĐEMET</izvorni_sadrzaj>
    <derivirana_varijabla naziv="DomainObject.Predmet.ProtustrankaFormatedWithAdress_1"> EVENTUS društvo s ograničenom odgovornošću za ugostiteljstvo, turizam i trgovinu, Narta, Narta 150, 43000 Narta zastupanog po punomoćniku SAŠA KIĐEMET</derivirana_varijabla>
  </DomainObject.Predmet.ProtustrankaFormatedWithAdress>
  <DomainObject.Predmet.ProtustrankaFormatedWithAdressOIB>
    <izvorni_sadrzaj> EVENTUS društvo s ograničenom odgovornošću za ugostiteljstvo, turizam i trgovinu, Narta, OIB 47919555788, Narta 150, 43000 Narta zastupanog po punomoćniku SAŠA KIĐEMET</izvorni_sadrzaj>
    <derivirana_varijabla naziv="DomainObject.Predmet.ProtustrankaFormatedWithAdressOIB_1"> EVENTUS društvo s ograničenom odgovornošću za ugostiteljstvo, turizam i trgovinu, Narta, OIB 47919555788, Narta 150, 43000 Narta zastupanog po punomoćniku SAŠA KIĐEMET</derivirana_varijabla>
  </DomainObject.Predmet.ProtustrankaFormatedWithAdressOIB>
  <DomainObject.Predmet.ProtustrankaWithAdress>
    <izvorni_sadrzaj>EVENTUS društvo s ograničenom odgovornošću za ugostiteljstvo, turizam i trgovinu, Narta Narta 150, 43000 Narta</izvorni_sadrzaj>
    <derivirana_varijabla naziv="DomainObject.Predmet.ProtustrankaWithAdress_1">EVENTUS društvo s ograničenom odgovornošću za ugostiteljstvo, turizam i trgovinu, Narta Narta 150, 43000 Narta</derivirana_varijabla>
  </DomainObject.Predmet.ProtustrankaWithAdress>
  <DomainObject.Predmet.ProtustrankaWithAdressOIB>
    <izvorni_sadrzaj>EVENTUS društvo s ograničenom odgovornošću za ugostiteljstvo, turizam i trgovinu, Narta, OIB 47919555788, Narta 150, 43000 Narta</izvorni_sadrzaj>
    <derivirana_varijabla naziv="DomainObject.Predmet.ProtustrankaWithAdressOIB_1">EVENTUS društvo s ograničenom odgovornošću za ugostiteljstvo, turizam i trgovinu, Narta, OIB 47919555788, Narta 150, 43000 Narta</derivirana_varijabla>
  </DomainObject.Predmet.ProtustrankaWithAdressOIB>
  <DomainObject.Predmet.ProtustrankaNazivFormated>
    <izvorni_sadrzaj>EVENTUS društvo s ograničenom odgovornošću za ugostiteljstvo, turizam i trgovinu, Narta</izvorni_sadrzaj>
    <derivirana_varijabla naziv="DomainObject.Predmet.ProtustrankaNazivFormated_1">EVENTUS društvo s ograničenom odgovornošću za ugostiteljstvo, turizam i trgovinu, Narta</derivirana_varijabla>
  </DomainObject.Predmet.ProtustrankaNazivFormated>
  <DomainObject.Predmet.ProtustrankaNazivFormatedOIB>
    <izvorni_sadrzaj>EVENTUS društvo s ograničenom odgovornošću za ugostiteljstvo, turizam i trgovinu, Narta, OIB 47919555788</izvorni_sadrzaj>
    <derivirana_varijabla naziv="DomainObject.Predmet.ProtustrankaNazivFormatedOIB_1">EVENTUS društvo s ograničenom odgovornošću za ugostiteljstvo, turizam i trgovinu, Narta, OIB 47919555788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EVENTUS društvo s ograničenom odgovornošću za ugostiteljstvo, turizam i trgovinu, Narta zastupanog po punomoćniku SAŠA KIĐEMET</item>
    </izvorni_sadrzaj>
    <derivirana_varijabla naziv="DomainObject.Predmet.ProtuStrankaListFormated_1">
      <item>EVENTUS društvo s ograničenom odgovornošću za ugostiteljstvo, turizam i trgovinu, Narta zastupanog po punomoćniku SAŠA KIĐEMET</item>
    </derivirana_varijabla>
  </DomainObject.Predmet.ProtuStrankaListFormated>
  <DomainObject.Predmet.ProtuStrankaListFormatedOIB>
    <izvorni_sadrzaj>
      <item>EVENTUS društvo s ograničenom odgovornošću za ugostiteljstvo, turizam i trgovinu, Narta, OIB 47919555788 zastupanog po punomoćniku SAŠA KIĐEMET</item>
    </izvorni_sadrzaj>
    <derivirana_varijabla naziv="DomainObject.Predmet.ProtuStrankaListFormatedOIB_1">
      <item>EVENTUS društvo s ograničenom odgovornošću za ugostiteljstvo, turizam i trgovinu, Narta, OIB 47919555788 zastupanog po punomoćniku SAŠA KIĐEMET</item>
    </derivirana_varijabla>
  </DomainObject.Predmet.ProtuStrankaListFormatedOIB>
  <DomainObject.Predmet.ProtuStrankaListFormatedWithAdress>
    <izvorni_sadrzaj>
      <item>EVENTUS društvo s ograničenom odgovornošću za ugostiteljstvo, turizam i trgovinu, Narta, Narta 150, 43000 Narta zastupanog po punomoćniku SAŠA KIĐEMET</item>
    </izvorni_sadrzaj>
    <derivirana_varijabla naziv="DomainObject.Predmet.ProtuStrankaListFormatedWithAdress_1">
      <item>EVENTUS društvo s ograničenom odgovornošću za ugostiteljstvo, turizam i trgovinu, Narta, Narta 150, 43000 Narta zastupanog po punomoćniku SAŠA KIĐEMET</item>
    </derivirana_varijabla>
  </DomainObject.Predmet.ProtuStrankaListFormatedWithAdress>
  <DomainObject.Predmet.ProtuStrankaListFormatedWithAdressOIB>
    <izvorni_sadrzaj>
      <item>EVENTUS društvo s ograničenom odgovornošću za ugostiteljstvo, turizam i trgovinu, Narta, OIB 47919555788, Narta 150, 43000 Narta zastupanog po punomoćniku SAŠA KIĐEMET</item>
    </izvorni_sadrzaj>
    <derivirana_varijabla naziv="DomainObject.Predmet.ProtuStrankaListFormatedWithAdressOIB_1">
      <item>EVENTUS društvo s ograničenom odgovornošću za ugostiteljstvo, turizam i trgovinu, Narta, OIB 47919555788, Narta 150, 43000 Narta zastupanog po punomoćniku SAŠA KIĐEMET</item>
    </derivirana_varijabla>
  </DomainObject.Predmet.ProtuStrankaListFormatedWithAdressOIB>
  <DomainObject.Predmet.ProtuStrankaListNazivFormated>
    <izvorni_sadrzaj>
      <item>EVENTUS društvo s ograničenom odgovornošću za ugostiteljstvo, turizam i trgovinu, Narta</item>
    </izvorni_sadrzaj>
    <derivirana_varijabla naziv="DomainObject.Predmet.ProtuStrankaListNazivFormated_1">
      <item>EVENTUS društvo s ograničenom odgovornošću za ugostiteljstvo, turizam i trgovinu, Narta</item>
    </derivirana_varijabla>
  </DomainObject.Predmet.ProtuStrankaListNazivFormated>
  <DomainObject.Predmet.ProtuStrankaListNazivFormatedOIB>
    <izvorni_sadrzaj>
      <item>EVENTUS društvo s ograničenom odgovornošću za ugostiteljstvo, turizam i trgovinu, Narta, OIB 47919555788</item>
    </izvorni_sadrzaj>
    <derivirana_varijabla naziv="DomainObject.Predmet.ProtuStrankaListNazivFormatedOIB_1">
      <item>EVENTUS društvo s ograničenom odgovornošću za ugostiteljstvo, turizam i trgovinu, Narta, OIB 47919555788</item>
    </derivirana_varijabla>
  </DomainObject.Predmet.ProtuStrankaListNazivFormatedOIB>
  <DomainObject.Predmet.OstaliListFormated>
    <izvorni_sadrzaj>
      <item>SAŠA KIĐEMET punomoćnik sudionika u postupku EVENTUS društvo s ograničenom odgovornošću za ugostiteljstvo, turizam i trgovinu, Narta</item>
    </izvorni_sadrzaj>
    <derivirana_varijabla naziv="DomainObject.Predmet.OstaliListFormated_1">
      <item>SAŠA KIĐEMET punomoćnik sudionika u postupku EVENTUS društvo s ograničenom odgovornošću za ugostiteljstvo, turizam i trgovinu, Narta</item>
    </derivirana_varijabla>
  </DomainObject.Predmet.OstaliListFormated>
  <DomainObject.Predmet.OstaliListFormatedOIB>
    <izvorni_sadrzaj>
      <item>SAŠA KIĐEMET, OIB 23227915505 punomoćnik sudionika u postupku EVENTUS društvo s ograničenom odgovornošću za ugostiteljstvo, turizam i trgovinu, Narta</item>
    </izvorni_sadrzaj>
    <derivirana_varijabla naziv="DomainObject.Predmet.OstaliListFormatedOIB_1">
      <item>SAŠA KIĐEMET, OIB 23227915505 punomoćnik sudionika u postupku EVENTUS društvo s ograničenom odgovornošću za ugostiteljstvo, turizam i trgovinu, Narta</item>
    </derivirana_varijabla>
  </DomainObject.Predmet.OstaliListFormatedOIB>
  <DomainObject.Predmet.OstaliListFormatedWithAdress>
    <izvorni_sadrzaj>
      <item>SAŠA KIĐEMET, Narta 150., 43000 Narta punomoćnik sudionika u postupku EVENTUS društvo s ograničenom odgovornošću za ugostiteljstvo, turizam i trgovinu, Narta</item>
    </izvorni_sadrzaj>
    <derivirana_varijabla naziv="DomainObject.Predmet.OstaliListFormatedWithAdress_1">
      <item>SAŠA KIĐEMET, Narta 150., 43000 Narta punomoćnik sudionika u postupku EVENTUS društvo s ograničenom odgovornošću za ugostiteljstvo, turizam i trgovinu, Narta</item>
    </derivirana_varijabla>
  </DomainObject.Predmet.OstaliListFormatedWithAdress>
  <DomainObject.Predmet.OstaliListFormatedWithAdressOIB>
    <izvorni_sadrzaj>
      <item>SAŠA KIĐEMET, OIB 23227915505, Narta 150., 43000 Narta punomoćnik sudionika u postupku EVENTUS društvo s ograničenom odgovornošću za ugostiteljstvo, turizam i trgovinu, Narta</item>
    </izvorni_sadrzaj>
    <derivirana_varijabla naziv="DomainObject.Predmet.OstaliListFormatedWithAdressOIB_1">
      <item>SAŠA KIĐEMET, OIB 23227915505, Narta 150., 43000 Narta punomoćnik sudionika u postupku EVENTUS društvo s ograničenom odgovornošću za ugostiteljstvo, turizam i trgovinu, Narta</item>
    </derivirana_varijabla>
  </DomainObject.Predmet.OstaliListFormatedWithAdressOIB>
  <DomainObject.Predmet.OstaliListNazivFormated>
    <izvorni_sadrzaj>
      <item>SAŠA KIĐEMET</item>
    </izvorni_sadrzaj>
    <derivirana_varijabla naziv="DomainObject.Predmet.OstaliListNazivFormated_1">
      <item>SAŠA KIĐEMET</item>
    </derivirana_varijabla>
  </DomainObject.Predmet.OstaliListNazivFormated>
  <DomainObject.Predmet.OstaliListNazivFormatedOIB>
    <izvorni_sadrzaj>
      <item>SAŠA KIĐEMET, OIB 23227915505</item>
    </izvorni_sadrzaj>
    <derivirana_varijabla naziv="DomainObject.Predmet.OstaliListNazivFormatedOIB_1">
      <item>SAŠA KIĐEMET, OIB 23227915505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St-415/2015-3</izvorni_sadrzaj>
    <derivirana_varijabla naziv="DomainObject.PoslovniBrojDokumenta_1">St-415/2015-3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EVENTUS društvo s ograničenom odgovornošću za ugostiteljstvo, turizam i trgovinu, Narta</izvorni_sadrzaj>
    <derivirana_varijabla naziv="DomainObject.Predmet.ProtustrankaIDrugi_1">EVENTUS društvo s ograničenom odgovornošću za ugostiteljstvo, turizam i trgovinu, Narta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EVENTUS društvo s ograničenom odgovornošću za ugostiteljstvo, turizam i trgovinu, Narta, OIB 47919555788, Narta 150, 43000 Narta</izvorni_sadrzaj>
    <derivirana_varijabla naziv="DomainObject.Predmet.ProtustrankaIDrugiAdressOIB_1">EVENTUS društvo s ograničenom odgovornošću za ugostiteljstvo, turizam i trgovinu, Narta, OIB 47919555788, Narta 150, 43000 Narta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EVENTUS društvo s ograničenom odgovornošću za ugostiteljstvo, turizam i trgovinu, Narta</item>
      <item>SAŠA KIĐEMET</item>
    </izvorni_sadrzaj>
    <derivirana_varijabla naziv="DomainObject.Predmet.SudioniciListNaziv_1">
      <item>FINA, RC ZAGREB, Podružnica Bjelovar</item>
      <item>EVENTUS društvo s ograničenom odgovornošću za ugostiteljstvo, turizam i trgovinu, Narta</item>
      <item>SAŠA KIĐEMET</item>
    </derivirana_varijabla>
  </DomainObject.Predmet.SudioniciListNaziv>
  <DomainObject.Predmet.SudioniciListAdressOIB>
    <izvorni_sadrzaj>
      <item>FINA, RC ZAGREB, Podružnica Bjelovar, OIB 85821130368, F. Supila 4,43000 Bjelovar</item>
      <item>EVENTUS društvo s ograničenom odgovornošću za ugostiteljstvo, turizam i trgovinu, Narta, OIB 47919555788, Narta 150,43000 Narta</item>
      <item>SAŠA KIĐEMET, OIB 23227915505, Narta 150.,43000 Narta</item>
    </izvorni_sadrzaj>
    <derivirana_varijabla naziv="DomainObject.Predmet.SudioniciListAdressOIB_1">
      <item>FINA, RC ZAGREB, Podružnica Bjelovar, OIB 85821130368, F. Supila 4,43000 Bjelovar</item>
      <item>EVENTUS društvo s ograničenom odgovornošću za ugostiteljstvo, turizam i trgovinu, Narta, OIB 47919555788, Narta 150,43000 Narta</item>
      <item>SAŠA KIĐEMET, OIB 23227915505, Narta 150.,43000 Narta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15D1A-2A40-45E2-A218-91FD5F936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3794</properties:Characters>
  <properties:Lines>97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2016-02-04T06:02:00Z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