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a2b0" w14:paraId="7a9a2b0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36701C">
        <w:rPr>
          <w:rFonts w:hAnsi="Times New Roman" w:ascii="Times New Roman"/>
        </w:rPr>
        <w:t>75. St-4205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E731A7">
        <w:rPr>
          <w:rFonts w:hAnsi="Times New Roman" w:ascii="Times New Roman"/>
          <w:szCs w:val="24"/>
          <w:lang w:val="hr-HR"/>
        </w:rPr>
        <w:t xml:space="preserve"> "ROS-ART" poduzeće za proizvodnju i promet umjetninama i suvenirima d.o.o., Zagreb, Clare Zetkin 18/1, OIB: 69142095080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E731A7" w:rsidRPr="00E731A7">
        <w:rPr>
          <w:rFonts w:hAnsi="Times New Roman" w:ascii="Times New Roman"/>
          <w:szCs w:val="24"/>
          <w:lang w:val="hr-HR"/>
        </w:rPr>
        <w:t>"ROS-ART" poduzeće za proizvodnju i promet umjetninama i suvenirima d.o.o., Zagreb, Clare Zetkin 18/1, OIB: 69142095080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E731A7" w:rsidRPr="00E731A7">
        <w:rPr>
          <w:rFonts w:hAnsi="Times New Roman" w:ascii="Times New Roman"/>
          <w:szCs w:val="24"/>
          <w:lang w:val="hr-HR"/>
        </w:rPr>
        <w:t>"ROS-ART" poduzeće za proizvodnju i promet umjetninama i suvenirima d.o.o., Zagreb, Clare Zetkin 18/1, OIB: 69142095080</w:t>
      </w:r>
      <w:r w:rsidR="001C55FB">
        <w:rPr>
          <w:rFonts w:hAnsi="Times New Roman" w:ascii="Times New Roman"/>
          <w:szCs w:val="24"/>
          <w:lang w:val="hr-HR"/>
        </w:rPr>
        <w:t xml:space="preserve">,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</w:t>
      </w:r>
      <w:r w:rsidR="00A92EA9">
        <w:rPr>
          <w:rFonts w:hAnsi="Times New Roman" w:ascii="Times New Roman"/>
          <w:szCs w:val="24"/>
          <w:lang w:val="hr-HR"/>
        </w:rPr>
        <w:t xml:space="preserve">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B53751">
        <w:rPr>
          <w:rFonts w:hAnsi="Times New Roman" w:ascii="Times New Roman"/>
          <w:szCs w:val="24"/>
          <w:lang w:val="hr-HR"/>
        </w:rPr>
        <w:t xml:space="preserve">1/1030-69 od 19. rujna 2012.,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71CBC"/>
    <w:rsid w:val="0036701C"/>
    <w:rsid w:val="00393720"/>
    <w:rsid w:val="003C1607"/>
    <w:rsid w:val="003F750D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53751"/>
    <w:rsid w:val="00B60868"/>
    <w:rsid w:val="00B72373"/>
    <w:rsid w:val="00C55819"/>
    <w:rsid w:val="00CD5848"/>
    <w:rsid w:val="00CF2939"/>
    <w:rsid w:val="00D44D4F"/>
    <w:rsid w:val="00D955F3"/>
    <w:rsid w:val="00DB29D2"/>
    <w:rsid w:val="00DB4528"/>
    <w:rsid w:val="00DD2707"/>
    <w:rsid w:val="00E4251A"/>
    <w:rsid w:val="00E731A7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St-4205/2015</izvorni_sadrzaj>
    <derivirana_varijabla naziv="DomainObject.Predmet.OznakaBroj_1">St-4205/2015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po OIB-u</izvorni_sadrzaj>
    <derivirana_varijabla naziv="DomainObject.Predmet.PrimjedbaSuca_1">u sudskom registru se ne nalazi poslovni
subjekt po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ROS-ART poduzeće za proizvodnju i promet umjetninama i suvenirima d.o.o.</izvorni_sadrzaj>
    <derivirana_varijabla naziv="DomainObject.Predmet.ProtustrankaFormated_1">  ROS-ART poduzeće za proizvodnju i promet umjetninama i suvenirima d.o.o.</derivirana_varijabla>
  </DomainObject.Predmet.ProtustrankaFormated>
  <DomainObject.Predmet.ProtustrankaFormatedOIB>
    <izvorni_sadrzaj>  ROS-ART poduzeće za proizvodnju i promet umjetninama i suvenirima d.o.o., OIB 69142095080</izvorni_sadrzaj>
    <derivirana_varijabla naziv="DomainObject.Predmet.ProtustrankaFormatedOIB_1">  ROS-ART poduzeće za proizvodnju i promet umjetninama i suvenirima d.o.o., OIB 69142095080</derivirana_varijabla>
  </DomainObject.Predmet.ProtustrankaFormatedOIB>
  <DomainObject.Predmet.ProtustrankaFormatedWithAdress>
    <izvorni_sadrzaj> ROS-ART poduzeće za proizvodnju i promet umjetninama i suvenirima d.o.o., Clare Zetkin 18/1, 10000 Zagreb</izvorni_sadrzaj>
    <derivirana_varijabla naziv="DomainObject.Predmet.ProtustrankaFormatedWithAdress_1"> ROS-ART poduzeće za proizvodnju i promet umjetninama i suvenirima d.o.o., Clare Zetkin 18/1, 10000 Zagreb</derivirana_varijabla>
  </DomainObject.Predmet.ProtustrankaFormatedWithAdress>
  <DomainObject.Predmet.ProtustrankaFormatedWithAdressOIB>
    <izvorni_sadrzaj> ROS-ART poduzeće za proizvodnju i promet umjetninama i suvenirima d.o.o., OIB 69142095080, Clare Zetkin 18/1, 10000 Zagreb</izvorni_sadrzaj>
    <derivirana_varijabla naziv="DomainObject.Predmet.ProtustrankaFormatedWithAdressOIB_1"> ROS-ART poduzeće za proizvodnju i promet umjetninama i suvenirima d.o.o., OIB 69142095080, Clare Zetkin 18/1, 10000 Zagreb</derivirana_varijabla>
  </DomainObject.Predmet.ProtustrankaFormatedWithAdressOIB>
  <DomainObject.Predmet.ProtustrankaWithAdress>
    <izvorni_sadrzaj>ROS-ART poduzeće za proizvodnju i promet umjetninama i suvenirima d.o.o. Clare Zetkin 18/1, 10000 Zagreb</izvorni_sadrzaj>
    <derivirana_varijabla naziv="DomainObject.Predmet.ProtustrankaWithAdress_1">ROS-ART poduzeće za proizvodnju i promet umjetninama i suvenirima d.o.o. Clare Zetkin 18/1, 10000 Zagreb</derivirana_varijabla>
  </DomainObject.Predmet.ProtustrankaWithAdress>
  <DomainObject.Predmet.ProtustrankaWithAdressOIB>
    <izvorni_sadrzaj>ROS-ART poduzeće za proizvodnju i promet umjetninama i suvenirima d.o.o., OIB 69142095080, Clare Zetkin 18/1, 10000 Zagreb</izvorni_sadrzaj>
    <derivirana_varijabla naziv="DomainObject.Predmet.ProtustrankaWithAdressOIB_1">ROS-ART poduzeće za proizvodnju i promet umjetninama i suvenirima d.o.o., OIB 69142095080, Clare Zetkin 18/1, 10000 Zagreb</derivirana_varijabla>
  </DomainObject.Predmet.ProtustrankaWithAdressOIB>
  <DomainObject.Predmet.ProtustrankaNazivFormated>
    <izvorni_sadrzaj>ROS-ART poduzeće za proizvodnju i promet umjetninama i suvenirima d.o.o.</izvorni_sadrzaj>
    <derivirana_varijabla naziv="DomainObject.Predmet.ProtustrankaNazivFormated_1">ROS-ART poduzeće za proizvodnju i promet umjetninama i suvenirima d.o.o.</derivirana_varijabla>
  </DomainObject.Predmet.ProtustrankaNazivFormated>
  <DomainObject.Predmet.ProtustrankaNazivFormatedOIB>
    <izvorni_sadrzaj>ROS-ART poduzeće za proizvodnju i promet umjetninama i suvenirima d.o.o., OIB 69142095080</izvorni_sadrzaj>
    <derivirana_varijabla naziv="DomainObject.Predmet.ProtustrankaNazivFormatedOIB_1">ROS-ART poduzeće za proizvodnju i promet umjetninama i suvenirima d.o.o., OIB 69142095080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ROS-ART poduzeće za proizvodnju i promet umjetninama i suvenirima d.o.o.</item>
    </izvorni_sadrzaj>
    <derivirana_varijabla naziv="DomainObject.Predmet.ProtuStrankaListFormated_1">
      <item>ROS-ART poduzeće za proizvodnju i promet umjetninama i suvenirima d.o.o.</item>
    </derivirana_varijabla>
  </DomainObject.Predmet.ProtuStrankaListFormated>
  <DomainObject.Predmet.ProtuStrankaListFormatedOIB>
    <izvorni_sadrzaj>
      <item>ROS-ART poduzeće za proizvodnju i promet umjetninama i suvenirima d.o.o., OIB 69142095080</item>
    </izvorni_sadrzaj>
    <derivirana_varijabla naziv="DomainObject.Predmet.ProtuStrankaListFormatedOIB_1">
      <item>ROS-ART poduzeće za proizvodnju i promet umjetninama i suvenirima d.o.o., OIB 69142095080</item>
    </derivirana_varijabla>
  </DomainObject.Predmet.ProtuStrankaListFormatedOIB>
  <DomainObject.Predmet.ProtuStrankaListFormatedWithAdress>
    <izvorni_sadrzaj>
      <item>ROS-ART poduzeće za proizvodnju i promet umjetninama i suvenirima d.o.o., Clare Zetkin 18/1, 10000 Zagreb</item>
    </izvorni_sadrzaj>
    <derivirana_varijabla naziv="DomainObject.Predmet.ProtuStrankaListFormatedWithAdress_1">
      <item>ROS-ART poduzeće za proizvodnju i promet umjetninama i suvenirima d.o.o., Clare Zetkin 18/1, 10000 Zagreb</item>
    </derivirana_varijabla>
  </DomainObject.Predmet.ProtuStrankaListFormatedWithAdress>
  <DomainObject.Predmet.ProtuStrankaListFormatedWithAdressOIB>
    <izvorni_sadrzaj>
      <item>ROS-ART poduzeće za proizvodnju i promet umjetninama i suvenirima d.o.o., OIB 69142095080, Clare Zetkin 18/1, 10000 Zagreb</item>
    </izvorni_sadrzaj>
    <derivirana_varijabla naziv="DomainObject.Predmet.ProtuStrankaListFormatedWithAdressOIB_1">
      <item>ROS-ART poduzeće za proizvodnju i promet umjetninama i suvenirima d.o.o., OIB 69142095080, Clare Zetkin 18/1, 10000 Zagreb</item>
    </derivirana_varijabla>
  </DomainObject.Predmet.ProtuStrankaListFormatedWithAdressOIB>
  <DomainObject.Predmet.ProtuStrankaListNazivFormated>
    <izvorni_sadrzaj>
      <item>ROS-ART poduzeće za proizvodnju i promet umjetninama i suvenirima d.o.o.</item>
    </izvorni_sadrzaj>
    <derivirana_varijabla naziv="DomainObject.Predmet.ProtuStrankaListNazivFormated_1">
      <item>ROS-ART poduzeće za proizvodnju i promet umjetninama i suvenirima d.o.o.</item>
    </derivirana_varijabla>
  </DomainObject.Predmet.ProtuStrankaListNazivFormated>
  <DomainObject.Predmet.ProtuStrankaListNazivFormatedOIB>
    <izvorni_sadrzaj>
      <item>ROS-ART poduzeće za proizvodnju i promet umjetninama i suvenirima d.o.o., OIB 69142095080</item>
    </izvorni_sadrzaj>
    <derivirana_varijabla naziv="DomainObject.Predmet.ProtuStrankaListNazivFormatedOIB_1">
      <item>ROS-ART poduzeće za proizvodnju i promet umjetninama i suvenirima d.o.o., OIB 69142095080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ROS-ART poduzeće za proizvodnju i promet umjetninama i suvenirima d.o.o.</izvorni_sadrzaj>
    <derivirana_varijabla naziv="DomainObject.Predmet.ProtustrankaIDrugi_1">ROS-ART poduzeće za proizvodnju i promet umjetninama i suvenirima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ROS-ART poduzeće za proizvodnju i promet umjetninama i suvenirima d.o.o., OIB 69142095080, Clare Zetkin 18/1, 10000 Zagreb</izvorni_sadrzaj>
    <derivirana_varijabla naziv="DomainObject.Predmet.ProtustrankaIDrugiAdressOIB_1">ROS-ART poduzeće za proizvodnju i promet umjetninama i suvenirima d.o.o., OIB 69142095080, Clare Zetkin 18/1,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ROS-ART poduzeće za proizvodnju i promet umjetninama i suvenirima d.o.o.</item>
    </izvorni_sadrzaj>
    <derivirana_varijabla naziv="DomainObject.Predmet.SudioniciListNaziv_1">
      <item>FINA Regionalni centar Zagreb</item>
      <item>ROS-ART poduzeće za proizvodnju i promet umjetninama i suvenirima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ROS-ART poduzeće za proizvodnju i promet umjetninama i suvenirima d.o.o., OIB 69142095080, Clare Zetkin 18/1,10000 Zagreb</item>
    </izvorni_sadrzaj>
    <derivirana_varijabla naziv="DomainObject.Predmet.SudioniciListAdressOIB_1">
      <item>FINA Regionalni centar Zagreb, OIB 85821130368, Trg svibanjskih žrtava 1995. 1,10000 Zagreb</item>
      <item>ROS-ART poduzeće za proizvodnju i promet umjetninama i suvenirima d.o.o., OIB 69142095080, Clare Zetkin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69142095080</item>
    </izvorni_sadrzaj>
    <derivirana_varijabla naziv="DomainObject.Predmet.SudioniciListNazivOIB_1">
      <item>, OIB 85821130368</item>
      <item>, OIB 69142095080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313</properties:Words>
  <properties:Characters>1652</properties:Characters>
  <properties:Lines>46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2016-01-18T13:58:00Z</dcterms:created>
  <dc:creator>Sudsko vijeæe</dc:creator>
  <cp:lastModifiedBy>Anita Ban</cp:lastModifiedBy>
  <cp:lastPrinted>2016-01-18T14:07:00Z</cp:lastPrinted>
  <dcterms:modified xmlns:xsi="http://www.w3.org/2001/XMLSchema-instance" xsi:type="dcterms:W3CDTF">2016-01-18T14:08:00Z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