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87f9" w14:paraId="e0e87f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B831B0">
        <w:rPr>
          <w:szCs w:val="24"/>
        </w:rPr>
        <w:t>18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B63983">
        <w:t>FUNDACIJA MIROSLAV ŠUTEJ</w:t>
      </w:r>
      <w:r w:rsidR="00520D09">
        <w:t xml:space="preserve"> </w:t>
      </w:r>
      <w:r w:rsidR="00071958" w:rsidRPr="00071958">
        <w:t xml:space="preserve">sa sjedištem u </w:t>
      </w:r>
      <w:r w:rsidR="00CB3D9A">
        <w:t>Motovunu</w:t>
      </w:r>
      <w:r w:rsidR="00CB3D9A" w:rsidRPr="00071958">
        <w:t xml:space="preserve">, </w:t>
      </w:r>
      <w:r w:rsidR="00CB3D9A">
        <w:t>Gradaziol 42</w:t>
      </w:r>
      <w:r w:rsidR="00CB3D9A" w:rsidRPr="00071958">
        <w:t xml:space="preserve">, </w:t>
      </w:r>
      <w:r w:rsidR="00071958" w:rsidRPr="00071958">
        <w:t xml:space="preserve">OIB: </w:t>
      </w:r>
      <w:r w:rsidR="00CB3D9A">
        <w:t>86361996259</w:t>
      </w:r>
      <w:r w:rsidR="0090293D">
        <w:rPr>
          <w:szCs w:val="24"/>
        </w:rPr>
        <w:t xml:space="preserve">, </w:t>
      </w:r>
      <w:r w:rsidR="00B831B0">
        <w:rPr>
          <w:szCs w:val="24"/>
        </w:rPr>
        <w:t>19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31B0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983" w:rsidR="00B63983">
      <w:pPr>
        <w:spacing w:lineRule="auto" w:line="240" w:after="0"/>
      </w:pPr>
      <w:r>
        <w:separator/>
      </w:r>
    </w:p>
  </w:endnote>
  <w:endnote w:id="0" w:type="continuationSeparator">
    <w:p w:rsidRDefault="00B63983" w:rsidR="00B639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983" w:rsidR="00B63983">
      <w:pPr>
        <w:spacing w:lineRule="auto" w:line="240" w:after="0"/>
      </w:pPr>
      <w:r>
        <w:separator/>
      </w:r>
    </w:p>
  </w:footnote>
  <w:footnote w:id="0" w:type="continuationSeparator">
    <w:p w:rsidRDefault="00B63983" w:rsidR="00B639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983" w:rsidP="0090293D" w:rsidR="00B63983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983" w:rsidP="007D2609" w:rsidR="00B63983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St-679/16-12</w:t>
    </w:r>
  </w:p>
  <w:p w:rsidRDefault="00B63983" w:rsidP="007D2609" w:rsidR="00B63983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0ED6"/>
    <w:rsid w:val="0008549A"/>
    <w:rsid w:val="0014789C"/>
    <w:rsid w:val="002040FC"/>
    <w:rsid w:val="00223D57"/>
    <w:rsid w:val="00227EB1"/>
    <w:rsid w:val="00255E5D"/>
    <w:rsid w:val="0030158A"/>
    <w:rsid w:val="00302F28"/>
    <w:rsid w:val="00520D09"/>
    <w:rsid w:val="0058023C"/>
    <w:rsid w:val="007D2609"/>
    <w:rsid w:val="00850DC5"/>
    <w:rsid w:val="0090293D"/>
    <w:rsid w:val="00A26188"/>
    <w:rsid w:val="00B63983"/>
    <w:rsid w:val="00B831B0"/>
    <w:rsid w:val="00C0298E"/>
    <w:rsid w:val="00CB3D9A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08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E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0ED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0E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0E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08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0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0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0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1028</properties:Characters>
  <properties:Lines>49</properties:Lines>
  <properties:Paragraphs>17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2016-12-19T13:27:00Z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