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c3fd" w14:paraId="dfdc3f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DB0ACB">
        <w:t>389</w:t>
      </w:r>
      <w:r w:rsidR="00A40BA6" w:rsidRPr="00257DF6">
        <w:t>/201</w:t>
      </w:r>
      <w:r w:rsidR="00463FD1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B0ACB" w:rsidRPr="00DB0ACB">
        <w:t>ZAJEDNICA GRAĐANSKIH UDRUGA REPUBLIKE HRVATSKE</w:t>
      </w:r>
      <w:r w:rsidR="002727F8">
        <w:t xml:space="preserve">, </w:t>
      </w:r>
      <w:r w:rsidR="00EB7F57">
        <w:t>iz Zagreba</w:t>
      </w:r>
      <w:r w:rsidR="00463FD1">
        <w:t xml:space="preserve">, </w:t>
      </w:r>
      <w:r w:rsidR="00DB0ACB">
        <w:t>Bogovićeva 1 III</w:t>
      </w:r>
      <w:r w:rsidR="00EB7F57">
        <w:t>,</w:t>
      </w:r>
      <w:r w:rsidR="00763773">
        <w:t xml:space="preserve"> OIB:</w:t>
      </w:r>
      <w:r w:rsidR="00DB0ACB">
        <w:t>26254710634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2727F8">
        <w:t>38</w:t>
      </w:r>
      <w:r w:rsidR="00DB0ACB">
        <w:t>9</w:t>
      </w:r>
      <w:r w:rsidR="00CE507E" w:rsidRPr="00257DF6">
        <w:t>/201</w:t>
      </w:r>
      <w:r w:rsidR="00463FD1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E3677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DB0ACB">
        <w:t>9</w:t>
      </w:r>
      <w:r w:rsidR="00463FD1">
        <w:t>.</w:t>
      </w:r>
      <w:r w:rsidR="00DB0ACB">
        <w:t>254</w:t>
      </w:r>
      <w:r w:rsidR="00463FD1">
        <w:t>,</w:t>
      </w:r>
      <w:r w:rsidR="002727F8">
        <w:t>1</w:t>
      </w:r>
      <w:r w:rsidR="00DB0ACB">
        <w:t>6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EB7F57">
        <w:rPr>
          <w:b/>
        </w:rPr>
        <w:t xml:space="preserve"> </w:t>
      </w:r>
      <w:r w:rsidRPr="00257DF6">
        <w:t>Poziva se osoba ovlaštena za zastupanje</w:t>
      </w:r>
      <w:r w:rsidR="00EE3677">
        <w:t xml:space="preserve"> </w:t>
      </w:r>
      <w:r w:rsidR="00257DF6" w:rsidRPr="00257DF6">
        <w:t>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EB7F5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EB7F5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463FD1">
        <w:t>1</w:t>
      </w:r>
      <w:r w:rsidR="00EB7F57">
        <w:t>7</w:t>
      </w:r>
      <w:r w:rsidR="00A40BA6" w:rsidRPr="00257DF6">
        <w:t xml:space="preserve">. </w:t>
      </w:r>
      <w:r w:rsidR="00463FD1">
        <w:t>lipnja</w:t>
      </w:r>
      <w:r w:rsidR="002C4144" w:rsidRPr="00257DF6">
        <w:t xml:space="preserve"> 201</w:t>
      </w:r>
      <w:r w:rsidR="00463FD1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463FD1" w:rsidR="00A70C94" w:rsidRPr="00257DF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0C94" w:rsidRPr="00257DF6">
        <w:t>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1D2CEA">
        <w:t xml:space="preserve"> i putem pošte</w:t>
      </w:r>
    </w:p>
    <w:p w:rsidRDefault="00E82A7E" w:rsidP="000A3F4D" w:rsidR="00257DF6">
      <w:pPr>
        <w:jc w:val="both"/>
      </w:pPr>
      <w:r>
        <w:t xml:space="preserve">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463FD1">
        <w:t>1</w:t>
      </w:r>
      <w:r w:rsidR="00EB7F57">
        <w:t>7</w:t>
      </w:r>
      <w:r>
        <w:t>.</w:t>
      </w:r>
      <w:r w:rsidR="00463FD1">
        <w:t>06</w:t>
      </w:r>
      <w:r>
        <w:t>.201</w:t>
      </w:r>
      <w:r w:rsidR="00463FD1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87C" w:rsidR="00B6387C">
      <w:r>
        <w:separator/>
      </w:r>
    </w:p>
  </w:endnote>
  <w:endnote w:id="0" w:type="continuationSeparator">
    <w:p w:rsidRDefault="00B6387C" w:rsidR="00B6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87C" w:rsidR="00B6387C">
      <w:r>
        <w:separator/>
      </w:r>
    </w:p>
  </w:footnote>
  <w:footnote w:id="0" w:type="continuationSeparator">
    <w:p w:rsidRDefault="00B6387C" w:rsidR="00B63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51C1"/>
    <w:rsid w:val="00092FD6"/>
    <w:rsid w:val="000962D9"/>
    <w:rsid w:val="000A3F4D"/>
    <w:rsid w:val="000B0F32"/>
    <w:rsid w:val="000B75BC"/>
    <w:rsid w:val="000D75B0"/>
    <w:rsid w:val="000E0CF1"/>
    <w:rsid w:val="00185301"/>
    <w:rsid w:val="00190BCD"/>
    <w:rsid w:val="001D2CEA"/>
    <w:rsid w:val="001E5E08"/>
    <w:rsid w:val="00204FD2"/>
    <w:rsid w:val="00252B2F"/>
    <w:rsid w:val="00257DF6"/>
    <w:rsid w:val="002727F8"/>
    <w:rsid w:val="00274C1A"/>
    <w:rsid w:val="002B5CD9"/>
    <w:rsid w:val="002C4144"/>
    <w:rsid w:val="002D4544"/>
    <w:rsid w:val="002E42C5"/>
    <w:rsid w:val="003C4BD3"/>
    <w:rsid w:val="003E3990"/>
    <w:rsid w:val="003F3907"/>
    <w:rsid w:val="003F7660"/>
    <w:rsid w:val="00401827"/>
    <w:rsid w:val="004226FF"/>
    <w:rsid w:val="00463FD1"/>
    <w:rsid w:val="004F282D"/>
    <w:rsid w:val="00593EA3"/>
    <w:rsid w:val="005E5E88"/>
    <w:rsid w:val="00606F08"/>
    <w:rsid w:val="00633C92"/>
    <w:rsid w:val="006B5E06"/>
    <w:rsid w:val="00734020"/>
    <w:rsid w:val="00763773"/>
    <w:rsid w:val="007A0658"/>
    <w:rsid w:val="007D1F01"/>
    <w:rsid w:val="00872CA9"/>
    <w:rsid w:val="00881BD5"/>
    <w:rsid w:val="00882B10"/>
    <w:rsid w:val="0089377F"/>
    <w:rsid w:val="008A524F"/>
    <w:rsid w:val="008B4C8A"/>
    <w:rsid w:val="008F7724"/>
    <w:rsid w:val="00917834"/>
    <w:rsid w:val="00940C27"/>
    <w:rsid w:val="009751CA"/>
    <w:rsid w:val="009D697C"/>
    <w:rsid w:val="009F6FD9"/>
    <w:rsid w:val="00A40BA6"/>
    <w:rsid w:val="00A46F62"/>
    <w:rsid w:val="00A70C94"/>
    <w:rsid w:val="00B253F8"/>
    <w:rsid w:val="00B6387C"/>
    <w:rsid w:val="00C171B8"/>
    <w:rsid w:val="00C607D8"/>
    <w:rsid w:val="00CE507E"/>
    <w:rsid w:val="00CF6FD4"/>
    <w:rsid w:val="00D06827"/>
    <w:rsid w:val="00DB0ACB"/>
    <w:rsid w:val="00DE089B"/>
    <w:rsid w:val="00E1588A"/>
    <w:rsid w:val="00E2385C"/>
    <w:rsid w:val="00E2720F"/>
    <w:rsid w:val="00E50961"/>
    <w:rsid w:val="00E82A7E"/>
    <w:rsid w:val="00EB7F57"/>
    <w:rsid w:val="00EE3677"/>
    <w:rsid w:val="00F016FE"/>
    <w:rsid w:val="00FA13EF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8F7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72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72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72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8F7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72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72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72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GRAĐANSKIH UDRUGA REPUBLIKE HRVATSKE</izvorni_sadrzaj>
    <derivirana_varijabla naziv="DomainObject.Predmet.ProtustrankaFormated_1">  ZAJEDNICA GRAĐANSKIH UDRUGA REPUBLIKE HRVATSKE</derivirana_varijabla>
  </DomainObject.Predmet.ProtustrankaFormated>
  <DomainObject.Predmet.ProtustrankaFormatedOIB>
    <izvorni_sadrzaj>  ZAJEDNICA GRAĐANSKIH UDRUGA REPUBLIKE HRVATSKE, OIB 26254710634</izvorni_sadrzaj>
    <derivirana_varijabla naziv="DomainObject.Predmet.ProtustrankaFormatedOIB_1">  ZAJEDNICA GRAĐANSKIH UDRUGA REPUBLIKE HRVATSKE, OIB 26254710634</derivirana_varijabla>
  </DomainObject.Predmet.ProtustrankaFormatedOIB>
  <DomainObject.Predmet.ProtustrankaFormatedWithAdress>
    <izvorni_sadrzaj> ZAJEDNICA GRAĐANSKIH UDRUGA REPUBLIKE HRVATSKE, Bogovićeva 1/III, 10000 Zagreb</izvorni_sadrzaj>
    <derivirana_varijabla naziv="DomainObject.Predmet.ProtustrankaFormatedWithAdress_1"> ZAJEDNICA GRAĐANSKIH UDRUGA REPUBLIKE HRVATSKE, Bogovićeva 1/III, 10000 Zagreb</derivirana_varijabla>
  </DomainObject.Predmet.ProtustrankaFormatedWithAdress>
  <DomainObject.Predmet.ProtustrankaFormatedWithAdressOIB>
    <izvorni_sadrzaj> ZAJEDNICA GRAĐANSKIH UDRUGA REPUBLIKE HRVATSKE, OIB 26254710634, Bogovićeva 1/III, 10000 Zagreb</izvorni_sadrzaj>
    <derivirana_varijabla naziv="DomainObject.Predmet.ProtustrankaFormatedWithAdressOIB_1"> ZAJEDNICA GRAĐANSKIH UDRUGA REPUBLIKE HRVATSKE, OIB 26254710634, Bogovićeva 1/III, 10000 Zagreb</derivirana_varijabla>
  </DomainObject.Predmet.ProtustrankaFormatedWithAdressOIB>
  <DomainObject.Predmet.ProtustrankaWithAdress>
    <izvorni_sadrzaj>ZAJEDNICA GRAĐANSKIH UDRUGA REPUBLIKE HRVATSKE Bogovićeva 1/III, 10000 Zagreb</izvorni_sadrzaj>
    <derivirana_varijabla naziv="DomainObject.Predmet.ProtustrankaWithAdress_1">ZAJEDNICA GRAĐANSKIH UDRUGA REPUBLIKE HRVATSKE Bogovićeva 1/III, 10000 Zagreb</derivirana_varijabla>
  </DomainObject.Predmet.ProtustrankaWithAdress>
  <DomainObject.Predmet.ProtustrankaWithAdressOIB>
    <izvorni_sadrzaj>ZAJEDNICA GRAĐANSKIH UDRUGA REPUBLIKE HRVATSKE, OIB 26254710634, Bogovićeva 1/III, 10000 Zagreb</izvorni_sadrzaj>
    <derivirana_varijabla naziv="DomainObject.Predmet.ProtustrankaWithAdressOIB_1">ZAJEDNICA GRAĐANSKIH UDRUGA REPUBLIKE HRVATSKE, OIB 26254710634, Bogovićeva 1/III, 10000 Zagreb</derivirana_varijabla>
  </DomainObject.Predmet.ProtustrankaWithAdressOIB>
  <DomainObject.Predmet.ProtustrankaNazivFormated>
    <izvorni_sadrzaj>ZAJEDNICA GRAĐANSKIH UDRUGA REPUBLIKE HRVATSKE</izvorni_sadrzaj>
    <derivirana_varijabla naziv="DomainObject.Predmet.ProtustrankaNazivFormated_1">ZAJEDNICA GRAĐANSKIH UDRUGA REPUBLIKE HRVATSKE</derivirana_varijabla>
  </DomainObject.Predmet.ProtustrankaNazivFormated>
  <DomainObject.Predmet.ProtustrankaNazivFormatedOIB>
    <izvorni_sadrzaj>ZAJEDNICA GRAĐANSKIH UDRUGA REPUBLIKE HRVATSKE, OIB 26254710634</izvorni_sadrzaj>
    <derivirana_varijabla naziv="DomainObject.Predmet.ProtustrankaNazivFormatedOIB_1">ZAJEDNICA GRAĐANSKIH UDRUGA REPUBLIKE HRVATSKE, OIB 26254710634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GRAĐANSKIH UDRUGA REPUBLIKE HRVATSKE</item>
    </izvorni_sadrzaj>
    <derivirana_varijabla naziv="DomainObject.Predmet.ProtuStrankaListFormated_1">
      <item>ZAJEDNICA GRAĐANSKIH UDRUGA REPUBLIKE HRVATSKE</item>
    </derivirana_varijabla>
  </DomainObject.Predmet.ProtuStrankaListFormated>
  <DomainObject.Predmet.ProtuStrankaListFormatedOIB>
    <izvorni_sadrzaj>
      <item>ZAJEDNICA GRAĐANSKIH UDRUGA REPUBLIKE HRVATSKE, OIB 26254710634</item>
    </izvorni_sadrzaj>
    <derivirana_varijabla naziv="DomainObject.Predmet.ProtuStrankaListFormatedOIB_1">
      <item>ZAJEDNICA GRAĐANSKIH UDRUGA REPUBLIKE HRVATSKE, OIB 26254710634</item>
    </derivirana_varijabla>
  </DomainObject.Predmet.ProtuStrankaListFormatedOIB>
  <DomainObject.Predmet.ProtuStrankaListFormatedWithAdress>
    <izvorni_sadrzaj>
      <item>ZAJEDNICA GRAĐANSKIH UDRUGA REPUBLIKE HRVATSKE, Bogovićeva 1/III, 10000 Zagreb</item>
    </izvorni_sadrzaj>
    <derivirana_varijabla naziv="DomainObject.Predmet.ProtuStrankaListFormatedWithAdress_1">
      <item>ZAJEDNICA GRAĐANSKIH UDRUGA REPUBLIKE HRVATSKE, Bogovićeva 1/III, 10000 Zagreb</item>
    </derivirana_varijabla>
  </DomainObject.Predmet.ProtuStrankaListFormatedWithAdress>
  <DomainObject.Predmet.ProtuStrankaListFormatedWithAdressOIB>
    <izvorni_sadrzaj>
      <item>ZAJEDNICA GRAĐANSKIH UDRUGA REPUBLIKE HRVATSKE, OIB 26254710634, Bogovićeva 1/III, 10000 Zagreb</item>
    </izvorni_sadrzaj>
    <derivirana_varijabla naziv="DomainObject.Predmet.ProtuStrankaListFormatedWithAdressOIB_1">
      <item>ZAJEDNICA GRAĐANSKIH UDRUGA REPUBLIKE HRVATSKE, OIB 26254710634, Bogovićeva 1/III, 10000 Zagreb</item>
    </derivirana_varijabla>
  </DomainObject.Predmet.ProtuStrankaListFormatedWithAdressOIB>
  <DomainObject.Predmet.ProtuStrankaListNazivFormated>
    <izvorni_sadrzaj>
      <item>ZAJEDNICA GRAĐANSKIH UDRUGA REPUBLIKE HRVATSKE</item>
    </izvorni_sadrzaj>
    <derivirana_varijabla naziv="DomainObject.Predmet.ProtuStrankaListNazivFormated_1">
      <item>ZAJEDNICA GRAĐANSKIH UDRUGA REPUBLIKE HRVATSKE</item>
    </derivirana_varijabla>
  </DomainObject.Predmet.ProtuStrankaListNazivFormated>
  <DomainObject.Predmet.ProtuStrankaListNazivFormatedOIB>
    <izvorni_sadrzaj>
      <item>ZAJEDNICA GRAĐANSKIH UDRUGA REPUBLIKE HRVATSKE, OIB 26254710634</item>
    </izvorni_sadrzaj>
    <derivirana_varijabla naziv="DomainObject.Predmet.ProtuStrankaListNazivFormatedOIB_1">
      <item>ZAJEDNICA GRAĐANSKIH UDRUGA REPUBLIKE HRVATSKE, OIB 26254710634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GRAĐANSKIH UDRUGA REPUBLIKE HRVATSKE</izvorni_sadrzaj>
    <derivirana_varijabla naziv="DomainObject.Predmet.ProtustrankaIDrugi_1">ZAJEDNICA GRAĐANSKIH UDRUGA REPUBLIKE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GRAĐANSKIH UDRUGA REPUBLIKE HRVATSKE, OIB 26254710634, Bogovićeva 1/III, 10000 Zagreb</izvorni_sadrzaj>
    <derivirana_varijabla naziv="DomainObject.Predmet.ProtustrankaIDrugiAdressOIB_1">ZAJEDNICA GRAĐANSKIH UDRUGA REPUBLIKE HRVATSKE, OIB 26254710634, Bogovićeva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GRAĐANSKIH UDRUGA REPUBLIKE HRVATSKE</item>
      <item>FINA Regionalni centar Zagreb</item>
    </izvorni_sadrzaj>
    <derivirana_varijabla naziv="DomainObject.Predmet.SudioniciListNaziv_1">
      <item>ZAJEDNICA GRAĐANSKIH UDRUGA REPUBLIKE HRVATSKE</item>
      <item>FINA Regionalni centar Zagreb</item>
    </derivirana_varijabla>
  </DomainObject.Predmet.SudioniciListNaziv>
  <DomainObject.Predmet.SudioniciListAdressOIB>
    <izvorni_sadrzaj>
      <item>ZAJEDNICA GRAĐANSKIH UDRUGA REPUBLIKE HRVATSKE, OIB 26254710634, Bogovićeva 1/III,10000 Zagreb</item>
      <item>FINA Regionalni centar Zagreb, OIB 85821130368, Trg svibanjskih žrtava 1995. 1,10000 Zagreb</item>
    </izvorni_sadrzaj>
    <derivirana_varijabla naziv="DomainObject.Predmet.SudioniciListAdressOIB_1">
      <item>ZAJEDNICA GRAĐANSKIH UDRUGA REPUBLIKE HRVATSKE, OIB 26254710634, Bogovićeva 1/III,10000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26254710634</item>
      <item>, OIB 85821130368</item>
    </izvorni_sadrzaj>
    <derivirana_varijabla naziv="DomainObject.Predmet.SudioniciListNazivOIB_1">
      <item>, OIB 26254710634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290</properties:Words>
  <properties:Characters>1631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2016-06-17T07:30:00Z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