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7320" w14:paraId="3e07320" w:rsidRDefault="0093750A" w:rsidP="0093750A" w:rsidR="0093750A">
      <w:pPr>
        <w15:collapsed w:val="false"/>
      </w:pPr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2D6C71">
        <w:t>61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2D6C71">
        <w:t>SIMPLICIJA d.o.o. VIROVITICA, Hrvatskih žrtava 13, OIB: 07225873348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2D6C71">
        <w:t>61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0547CF">
        <w:t>5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2D6C71">
        <w:t xml:space="preserve">e u ukupnom iznosu od 245.326,29 </w:t>
      </w:r>
      <w:r w:rsidR="00055253">
        <w:t>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2D6C71">
        <w:t xml:space="preserve">Željko </w:t>
      </w:r>
      <w:proofErr w:type="spellStart"/>
      <w:r w:rsidR="002D6C71">
        <w:t>Tumpić</w:t>
      </w:r>
      <w:proofErr w:type="spellEnd"/>
      <w:r w:rsidR="002D6C71">
        <w:t xml:space="preserve"> iz Virovitice, Matije Gupca 4, OIB: 37718779632</w:t>
      </w:r>
      <w:bookmarkStart w:name="_GoBack" w:id="0"/>
      <w:bookmarkEnd w:id="0"/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2D6C71"/>
    <w:rsid w:val="005E2A4E"/>
    <w:rsid w:val="00913FF5"/>
    <w:rsid w:val="0093750A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D6C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6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D6C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6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St-61/2015-2</izvorni_sadrzaj>
    <derivirana_varijabla naziv="DomainObject.Oznaka_1">St-61/2015-2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SIMPLICIJA društvo za trgovinu d.o.o. Virovitica</izvorni_sadrzaj>
    <derivirana_varijabla naziv="DomainObject.Predmet.ProtustrankaFormated_1">  SIMPLICIJA društvo za trgovinu d.o.o. Virovitica</derivirana_varijabla>
  </DomainObject.Predmet.ProtustrankaFormated>
  <DomainObject.Predmet.ProtustrankaFormatedOIB>
    <izvorni_sadrzaj>  SIMPLICIJA društvo za trgovinu d.o.o. Virovitica, OIB 07225873348</izvorni_sadrzaj>
    <derivirana_varijabla naziv="DomainObject.Predmet.ProtustrankaFormatedOIB_1">  SIMPLICIJA društvo za trgovinu d.o.o. Virovitica, OIB 07225873348</derivirana_varijabla>
  </DomainObject.Predmet.ProtustrankaFormatedOIB>
  <DomainObject.Predmet.ProtustrankaFormatedWithAdress>
    <izvorni_sadrzaj> SIMPLICIJA društvo za trgovinu d.o.o. Virovitica, Hrvatskih Žrtava 13, 33000 Virovitica</izvorni_sadrzaj>
    <derivirana_varijabla naziv="DomainObject.Predmet.ProtustrankaFormatedWithAdress_1"> SIMPLICIJA društvo za trgovinu d.o.o. Virovitica, Hrvatskih Žrtava 13, 33000 Virovitica</derivirana_varijabla>
  </DomainObject.Predmet.ProtustrankaFormatedWithAdress>
  <DomainObject.Predmet.ProtustrankaFormatedWithAdressOIB>
    <izvorni_sadrzaj> SIMPLICIJA društvo za trgovinu d.o.o. Virovitica, OIB 07225873348, Hrvatskih Žrtava 13, 33000 Virovitica</izvorni_sadrzaj>
    <derivirana_varijabla naziv="DomainObject.Predmet.ProtustrankaFormatedWithAdressOIB_1"> SIMPLICIJA društvo za trgovinu d.o.o. Virovitica, OIB 07225873348, Hrvatskih Žrtava 13, 33000 Virovitica</derivirana_varijabla>
  </DomainObject.Predmet.ProtustrankaFormatedWithAdressOIB>
  <DomainObject.Predmet.ProtustrankaWithAdress>
    <izvorni_sadrzaj>SIMPLICIJA društvo za trgovinu d.o.o. Virovitica Hrvatskih Žrtava 13, 33000 Virovitica</izvorni_sadrzaj>
    <derivirana_varijabla naziv="DomainObject.Predmet.ProtustrankaWithAdress_1">SIMPLICIJA društvo za trgovinu d.o.o. Virovitica Hrvatskih Žrtava 13, 33000 Virovitica</derivirana_varijabla>
  </DomainObject.Predmet.ProtustrankaWithAdress>
  <DomainObject.Predmet.ProtustrankaWithAdressOIB>
    <izvorni_sadrzaj>SIMPLICIJA društvo za trgovinu d.o.o. Virovitica, OIB 07225873348, Hrvatskih Žrtava 13, 33000 Virovitica</izvorni_sadrzaj>
    <derivirana_varijabla naziv="DomainObject.Predmet.ProtustrankaWithAdressOIB_1">SIMPLICIJA društvo za trgovinu d.o.o. Virovitica, OIB 07225873348, Hrvatskih Žrtava 13, 33000 Virovitica</derivirana_varijabla>
  </DomainObject.Predmet.ProtustrankaWithAdressOIB>
  <DomainObject.Predmet.ProtustrankaNazivFormated>
    <izvorni_sadrzaj>SIMPLICIJA društvo za trgovinu d.o.o. Virovitica</izvorni_sadrzaj>
    <derivirana_varijabla naziv="DomainObject.Predmet.ProtustrankaNazivFormated_1">SIMPLICIJA društvo za trgovinu d.o.o. Virovitica</derivirana_varijabla>
  </DomainObject.Predmet.ProtustrankaNazivFormated>
  <DomainObject.Predmet.ProtustrankaNazivFormatedOIB>
    <izvorni_sadrzaj>SIMPLICIJA društvo za trgovinu d.o.o. Virovitica, OIB 07225873348</izvorni_sadrzaj>
    <derivirana_varijabla naziv="DomainObject.Predmet.ProtustrankaNazivFormatedOIB_1">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SIMPLICIJA društvo za trgovinu d.o.o. Virovitica</item>
    </izvorni_sadrzaj>
    <derivirana_varijabla naziv="DomainObject.Predmet.ProtuStrankaListFormated_1">
      <item>SIMPLICIJA društvo za trgovinu d.o.o. Virovitica</item>
    </derivirana_varijabla>
  </DomainObject.Predmet.ProtuStrankaListFormated>
  <DomainObject.Predmet.ProtuStrankaListFormatedOIB>
    <izvorni_sadrzaj>
      <item>SIMPLICIJA društvo za trgovinu d.o.o. Virovitica, OIB 07225873348</item>
    </izvorni_sadrzaj>
    <derivirana_varijabla naziv="DomainObject.Predmet.ProtuStrankaListFormatedOIB_1">
      <item>SIMPLICIJA društvo za trgovinu d.o.o. Virovitica, OIB 07225873348</item>
    </derivirana_varijabla>
  </DomainObject.Predmet.ProtuStrankaListFormatedOIB>
  <DomainObject.Predmet.ProtuStrankaListFormatedWithAdress>
    <izvorni_sadrzaj>
      <item>SIMPLICIJA društvo za trgovinu d.o.o. Virovitica, Hrvatskih Žrtava 13, 33000 Virovitica</item>
    </izvorni_sadrzaj>
    <derivirana_varijabla naziv="DomainObject.Predmet.ProtuStrankaListFormatedWithAdress_1">
      <item>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SIMPLICIJA društvo za trgovinu d.o.o. Virovitica, OIB 07225873348, Hrvatskih Žrtava 13, 33000 Virovitica</item>
    </izvorni_sadrzaj>
    <derivirana_varijabla naziv="DomainObject.Predmet.ProtuStrankaListFormatedWithAdressOIB_1">
      <item>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SIMPLICIJA društvo za trgovinu d.o.o. Virovitica</item>
    </izvorni_sadrzaj>
    <derivirana_varijabla naziv="DomainObject.Predmet.ProtuStrankaListNazivFormated_1">
      <item>SIMPLICIJA društvo za trgovinu d.o.o. Virovitica</item>
    </derivirana_varijabla>
  </DomainObject.Predmet.ProtuStrankaListNazivFormated>
  <DomainObject.Predmet.ProtuStrankaListNazivFormatedOIB>
    <izvorni_sadrzaj>
      <item>SIMPLICIJA društvo za trgovinu d.o.o. Virovitica, OIB 07225873348</item>
    </izvorni_sadrzaj>
    <derivirana_varijabla naziv="DomainObject.Predmet.ProtuStrankaListNazivFormatedOIB_1">
      <item>SIMPLICIJA društvo za trgovinu d.o.o. Virovitica, OIB 07225873348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St-61/2015-2</izvorni_sadrzaj>
    <derivirana_varijabla naziv="DomainObject.PoslovniBrojDokumenta_1">St-61/2015-2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SIMPLICIJA društvo za trgovinu d.o.o. Virovitica</izvorni_sadrzaj>
    <derivirana_varijabla naziv="DomainObject.Predmet.ProtustrankaIDrugi_1">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SIMPLICIJA društvo za trgovinu d.o.o. Virovitica, OIB 07225873348, Hrvatskih Žrtava 13, 33000 Virovitica</izvorni_sadrzaj>
    <derivirana_varijabla naziv="DomainObject.Predmet.ProtustrankaIDrugiAdressOIB_1">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SIMPLICIJA društvo za trgovinu d.o.o. Virovitica</item>
    </izvorni_sadrzaj>
    <derivirana_varijabla naziv="DomainObject.Predmet.SudioniciListNaziv_1">
      <item>FINANCIJSKA AGENCIJA, RC ZAGREB, Podružnica Bjelovar</item>
      <item>SIMPLICIJA društvo za trgovinu d.o.o. Virovitica</item>
    </derivirana_varijabla>
  </DomainObject.Predmet.SudioniciListNaziv>
  <DomainObject.Predmet.SudioniciListAdressOIB>
    <izvorni_sadrzaj>
      <item>FINANCIJSKA AGENCIJA, RC ZAGREB, Podružnica Bjelovar, F. Supila 4,43000 Bjelovar</item>
      <item>SIMPLICIJA društvo za trgovinu d.o.o. Virovitica, OIB 07225873348, Hrvatskih Žrtava 13,33000 Virovitica</item>
    </izvorni_sadrzaj>
    <derivirana_varijabla naziv="DomainObject.Predmet.SudioniciListAdressOIB_1">
      <item>FINANCIJSKA AGENCIJA, RC ZAGREB, Podružnica Bjelovar, F. Supila 4,43000 Bjelovar</item>
      <item>SIMPLICIJA društvo za trgovinu d.o.o. Virovitica, OIB 07225873348, Hrvatskih Žrtava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07225873348</item>
    </izvorni_sadrzaj>
    <derivirana_varijabla naziv="DomainObject.Predmet.SudioniciListNazivOIB_1">
      <item>, OIB null</item>
      <item>, OIB 07225873348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1618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2015-10-06T11:43:00Z</cp:lastPrinted>
  <dcterms:modified xmlns:xsi="http://www.w3.org/2001/XMLSchema-instance" xsi:type="dcterms:W3CDTF">2015-10-06T11:43:00Z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