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37d2" w14:paraId="42037d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287650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otvaranje stečajnog postupka nad dužnikom </w:t>
      </w:r>
      <w:r w:rsidR="00BF0B12" w:rsidRPr="00BF0B12">
        <w:t>CENTAR PODUKE MEMENTO j.d.o.o.</w:t>
      </w:r>
      <w:r w:rsidR="009745DD">
        <w:t xml:space="preserve">, </w:t>
      </w:r>
      <w:r w:rsidR="00BF0B12" w:rsidRPr="00BF0B12">
        <w:t>Đakovo</w:t>
      </w:r>
      <w:r w:rsidR="009745DD">
        <w:t xml:space="preserve">, </w:t>
      </w:r>
      <w:r w:rsidR="00BF0B12" w:rsidRPr="00BF0B12">
        <w:t>Petra Svačića 72</w:t>
      </w:r>
      <w:r w:rsidR="009745DD">
        <w:t xml:space="preserve">, MBS: </w:t>
      </w:r>
      <w:r w:rsidR="00BF0B12" w:rsidRPr="00BF0B12">
        <w:t>030157087</w:t>
      </w:r>
      <w:r w:rsidR="009745DD">
        <w:t xml:space="preserve">, OIB: </w:t>
      </w:r>
      <w:r w:rsidR="00BF0B12" w:rsidRPr="00BF0B12">
        <w:t>05013398426</w:t>
      </w:r>
      <w:r w:rsidRPr="00B37760">
        <w:rPr>
          <w:color w:val="000000"/>
        </w:rPr>
        <w:t xml:space="preserve">, dana </w:t>
      </w:r>
      <w:r w:rsidR="00DC537F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31411" w:rsidRPr="00BF0B12">
        <w:t>CENTAR PODUKE MEMENTO j.d.o.o.</w:t>
      </w:r>
      <w:r w:rsidR="00631411">
        <w:t xml:space="preserve">, </w:t>
      </w:r>
      <w:r w:rsidR="00631411" w:rsidRPr="00BF0B12">
        <w:t>Đakovo</w:t>
      </w:r>
      <w:r w:rsidR="00631411">
        <w:t xml:space="preserve">, </w:t>
      </w:r>
      <w:r w:rsidR="00631411" w:rsidRPr="00BF0B12">
        <w:t>Petra Svačića 72</w:t>
      </w:r>
      <w:r w:rsidR="00631411">
        <w:t xml:space="preserve">, MBS: </w:t>
      </w:r>
      <w:r w:rsidR="00631411" w:rsidRPr="00BF0B12">
        <w:t>030157087</w:t>
      </w:r>
      <w:r w:rsidR="00631411">
        <w:t xml:space="preserve">, OIB: </w:t>
      </w:r>
      <w:r w:rsidR="00631411" w:rsidRPr="00BF0B12">
        <w:t>05013398426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Sanda Marinac </w:t>
      </w:r>
      <w:r w:rsidR="008C3722">
        <w:t>OIB</w:t>
      </w:r>
      <w:r w:rsidR="001419BB">
        <w:t>:</w:t>
      </w:r>
      <w:r w:rsidR="008C3722">
        <w:t xml:space="preserve"> 01875522309 </w:t>
      </w:r>
      <w:r>
        <w:t>sa sjedištem, poslovnom adresom i adresom prebivališta u Požegi, Kralja Krešimira 53,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C054C" w:rsidRPr="00BF0B12">
        <w:t>CENTAR PODUKE MEMENTO j.d.o.o.</w:t>
      </w:r>
      <w:r w:rsidR="00CC054C">
        <w:t xml:space="preserve">, </w:t>
      </w:r>
      <w:r w:rsidR="00CC054C" w:rsidRPr="00BF0B12">
        <w:t>Đakovo</w:t>
      </w:r>
      <w:r w:rsidR="00CC054C">
        <w:t xml:space="preserve">, </w:t>
      </w:r>
      <w:r w:rsidR="00CC054C" w:rsidRPr="00BF0B12">
        <w:t>Petra Svačića 72</w:t>
      </w:r>
      <w:r w:rsidR="00CC054C">
        <w:t xml:space="preserve">, MBS: </w:t>
      </w:r>
      <w:r w:rsidR="00CC054C" w:rsidRPr="00BF0B12">
        <w:t>030157087</w:t>
      </w:r>
      <w:r w:rsidR="00CC054C">
        <w:t xml:space="preserve">, OIB: </w:t>
      </w:r>
      <w:r w:rsidR="00CC054C" w:rsidRPr="00BF0B12">
        <w:t>05013398426</w:t>
      </w:r>
      <w:r w:rsidR="005D0309">
        <w:t>,</w:t>
      </w:r>
      <w:r w:rsidR="005A3D9C">
        <w:t xml:space="preserve"> za dan</w:t>
      </w:r>
    </w:p>
    <w:p w:rsidRDefault="0043157D" w:rsidP="00043877" w:rsidR="0085221D" w:rsidRPr="00043877">
      <w:pPr>
        <w:pStyle w:val="Odlomakpopisa"/>
        <w:numPr>
          <w:ilvl w:val="0"/>
          <w:numId w:val="15"/>
        </w:numPr>
        <w:jc w:val="center"/>
        <w:rPr>
          <w:b/>
        </w:rPr>
      </w:pPr>
      <w:r w:rsidRPr="00043877">
        <w:rPr>
          <w:b/>
          <w:color w:val="000000"/>
        </w:rPr>
        <w:t>ožujka</w:t>
      </w:r>
      <w:r w:rsidR="00ED6F97" w:rsidRPr="00043877">
        <w:rPr>
          <w:b/>
          <w:color w:val="000000"/>
        </w:rPr>
        <w:t xml:space="preserve"> 201</w:t>
      </w:r>
      <w:r w:rsidR="00DB48D4" w:rsidRPr="00043877">
        <w:rPr>
          <w:b/>
          <w:color w:val="000000"/>
        </w:rPr>
        <w:t>8</w:t>
      </w:r>
      <w:r w:rsidR="00ED6F97" w:rsidRPr="00043877">
        <w:rPr>
          <w:b/>
          <w:color w:val="000000"/>
        </w:rPr>
        <w:t xml:space="preserve">. u </w:t>
      </w:r>
      <w:r w:rsidR="00CC054C">
        <w:rPr>
          <w:b/>
          <w:color w:val="000000"/>
        </w:rPr>
        <w:t>10</w:t>
      </w:r>
      <w:r w:rsidR="00FE73E4" w:rsidRPr="00043877">
        <w:rPr>
          <w:b/>
          <w:color w:val="000000"/>
        </w:rPr>
        <w:t>,</w:t>
      </w:r>
      <w:r w:rsidR="00CC054C">
        <w:rPr>
          <w:b/>
          <w:color w:val="000000"/>
        </w:rPr>
        <w:t>2</w:t>
      </w:r>
      <w:r w:rsidR="00043877">
        <w:rPr>
          <w:b/>
          <w:color w:val="000000"/>
        </w:rPr>
        <w:t>0</w:t>
      </w:r>
      <w:r w:rsidR="0085221D" w:rsidRPr="00043877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B547CB">
        <w:t>3. kolovoza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B547CB">
        <w:t>3995</w:t>
      </w:r>
      <w:r>
        <w:t xml:space="preserve"> od </w:t>
      </w:r>
      <w:r w:rsidR="00B547CB">
        <w:t>2. kolovoza</w:t>
      </w:r>
      <w:r>
        <w:t xml:space="preserve"> 2017. godine, za provedbu skraćenog stečajnog postupka nad dužnikom </w:t>
      </w:r>
      <w:r w:rsidR="00B547CB">
        <w:t>CENTAR PODUKE MEMENTO j.d.o.o., Đakovo, Petra Svačića 72, MBS: 030157087, OIB: 05013398426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B547CB">
        <w:t xml:space="preserve">1. kolovoza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630D0E">
        <w:t>18.687,61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5B4A18">
        <w:t xml:space="preserve">1. kolovoza </w:t>
      </w:r>
      <w:r>
        <w:t xml:space="preserve">2017. godine te u svom podnesku od </w:t>
      </w:r>
      <w:r w:rsidR="005B4A18">
        <w:t xml:space="preserve">2. kolovoza </w:t>
      </w:r>
      <w:r>
        <w:t xml:space="preserve">2017. godine navodi da dužnik na dan </w:t>
      </w:r>
      <w:r w:rsidR="005B4A18">
        <w:t xml:space="preserve">1. kolovoza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5B4A18">
        <w:t xml:space="preserve">HR7024020061100735077 </w:t>
      </w:r>
      <w:r w:rsidR="005B4A18" w:rsidRPr="00D81B51">
        <w:rPr>
          <w:color w:val="000000"/>
        </w:rPr>
        <w:t xml:space="preserve">Erste &amp; </w:t>
      </w:r>
      <w:proofErr w:type="spellStart"/>
      <w:r w:rsidR="005B4A18" w:rsidRPr="00D81B51">
        <w:rPr>
          <w:color w:val="000000"/>
        </w:rPr>
        <w:t>Steierm</w:t>
      </w:r>
      <w:r w:rsidR="005B4A18">
        <w:rPr>
          <w:color w:val="000000"/>
        </w:rPr>
        <w:t>ä</w:t>
      </w:r>
      <w:r w:rsidR="005B4A18" w:rsidRPr="00D81B51">
        <w:rPr>
          <w:color w:val="000000"/>
        </w:rPr>
        <w:t>rkische</w:t>
      </w:r>
      <w:proofErr w:type="spellEnd"/>
      <w:r w:rsidR="005B4A18" w:rsidRPr="00D81B51">
        <w:rPr>
          <w:color w:val="000000"/>
        </w:rPr>
        <w:t xml:space="preserve"> </w:t>
      </w:r>
      <w:proofErr w:type="spellStart"/>
      <w:r w:rsidR="005B4A18" w:rsidRPr="00D81B51">
        <w:rPr>
          <w:color w:val="000000"/>
        </w:rPr>
        <w:t>bank</w:t>
      </w:r>
      <w:proofErr w:type="spellEnd"/>
      <w:r w:rsidR="005B4A18" w:rsidRPr="00D81B51">
        <w:rPr>
          <w:color w:val="000000"/>
        </w:rPr>
        <w:t xml:space="preserve"> d.d.</w:t>
      </w:r>
      <w:r w:rsidR="005B4A18">
        <w:rPr>
          <w:color w:val="000000"/>
        </w:rPr>
        <w:t>, HR4423400091110819769 Privredna banka</w:t>
      </w:r>
      <w:r>
        <w:t xml:space="preserve">, te da na temelju čl. 112. st. 5. SZ-a dužnik na ime predujma za namirenje troškova stečajnog postupka na dan </w:t>
      </w:r>
      <w:r w:rsidR="00CB67B1">
        <w:t xml:space="preserve">1. kolovoza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A240A0">
        <w:t>6</w:t>
      </w:r>
      <w:r w:rsidR="003B1BD3" w:rsidRPr="00A240A0">
        <w:t xml:space="preserve">. </w:t>
      </w:r>
      <w:r w:rsidR="00A240A0">
        <w:t xml:space="preserve">rujna </w:t>
      </w:r>
      <w:r w:rsidRPr="00A240A0">
        <w:t>2017. godine objavio oglas na mrežnoj</w:t>
      </w:r>
      <w:r>
        <w:t xml:space="preserve"> stranici e-Oglasna ploča sudova pod poslovnim brojem </w:t>
      </w:r>
      <w:r w:rsidR="000C0924">
        <w:t>1</w:t>
      </w:r>
      <w:r w:rsidR="00A240A0">
        <w:t>3</w:t>
      </w:r>
      <w:r>
        <w:t xml:space="preserve"> St-</w:t>
      </w:r>
      <w:r w:rsidR="00A240A0">
        <w:t>1355</w:t>
      </w:r>
      <w:r>
        <w:t>/17-</w:t>
      </w:r>
      <w:r w:rsidR="000C0924">
        <w:t>3</w:t>
      </w:r>
      <w:r>
        <w:t xml:space="preserve"> od </w:t>
      </w:r>
      <w:r w:rsidR="00A240A0">
        <w:t>5. rujna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733090">
        <w:t>15. rujna</w:t>
      </w:r>
      <w:r>
        <w:t xml:space="preserve"> 2017. godine, vjerovnik </w:t>
      </w:r>
      <w:r w:rsidR="00A12129">
        <w:rPr>
          <w:color w:val="000000"/>
        </w:rPr>
        <w:t xml:space="preserve">REPUBLIKA HRVATSKA, </w:t>
      </w:r>
      <w:r w:rsidR="00A12129">
        <w:t>Ministarstvo financija, Porezna uprava, Područni ured Osijek, OIB: 18683136487,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6D3960">
        <w:t>CENTAR PODUKE MEMENTO j.d.o.o., Đakovo, Petra Svačića 72, MBS: 030157087, OIB: 05013398426</w:t>
      </w:r>
      <w:r>
        <w:t xml:space="preserve">, uz koji prijedlog je dostavila dokaz o postojanju svoje tražbine i postojanju stečajnog razloga iz članka 6. stav 2. Stečajnog zakona: nesposobnosti za plaćanje.     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85F63">
        <w:t>1.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D3960" w:rsidP="006D3960" w:rsidR="006D3960">
      <w:pPr>
        <w:jc w:val="both"/>
      </w:pPr>
      <w:r>
        <w:t>-</w:t>
      </w:r>
      <w:proofErr w:type="spellStart"/>
      <w:r>
        <w:t>priv</w:t>
      </w:r>
      <w:proofErr w:type="spellEnd"/>
      <w:r w:rsidR="004F55B6">
        <w:t>.</w:t>
      </w:r>
      <w:r>
        <w:t xml:space="preserve"> </w:t>
      </w:r>
      <w:proofErr w:type="spellStart"/>
      <w:r>
        <w:t>steč</w:t>
      </w:r>
      <w:proofErr w:type="spellEnd"/>
      <w:r>
        <w:t>. upravitelju Sandi Marinac, Požega, Kralja Krešimira 53 uz presliku lista 7-26</w:t>
      </w:r>
    </w:p>
    <w:p w:rsidRDefault="006D3960" w:rsidP="006D3960" w:rsidR="00E21166">
      <w:pPr>
        <w:jc w:val="both"/>
      </w:pPr>
      <w:r>
        <w:t>-dužniku</w:t>
      </w:r>
      <w:r w:rsidR="00E21166">
        <w:t xml:space="preserve"> CENTAR PODUKE MEMENTO j.d.o.o., Đakovo, Petra Svačića 72</w:t>
      </w:r>
    </w:p>
    <w:p w:rsidRDefault="006D3960" w:rsidP="006D3960" w:rsidR="006D3960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E21166">
        <w:t xml:space="preserve"> </w:t>
      </w:r>
      <w:r w:rsidR="00E21166" w:rsidRPr="00E21166">
        <w:t>Jasna Šola</w:t>
      </w:r>
      <w:r w:rsidR="00E21166">
        <w:t xml:space="preserve">, </w:t>
      </w:r>
      <w:r w:rsidR="00E21166" w:rsidRPr="00E21166">
        <w:t>Đakovo, Petra Svačića 72</w:t>
      </w:r>
    </w:p>
    <w:p w:rsidRDefault="006D3960" w:rsidP="006D3960" w:rsidR="006D3960">
      <w:pPr>
        <w:jc w:val="both"/>
      </w:pPr>
      <w:r>
        <w:t>-ŽDO GUO Osijek</w:t>
      </w:r>
    </w:p>
    <w:p w:rsidRDefault="006D3960" w:rsidP="006D3960" w:rsidR="006D3960">
      <w:pPr>
        <w:jc w:val="both"/>
      </w:pPr>
      <w:r>
        <w:t xml:space="preserve">-FINA </w:t>
      </w:r>
    </w:p>
    <w:p w:rsidRDefault="006D3960" w:rsidP="006D3960" w:rsidR="006D3960">
      <w:pPr>
        <w:jc w:val="both"/>
      </w:pPr>
      <w:r>
        <w:t>-Ministarstvu pravosuđa RH, Zagreb, Ulica Grada Vukovara 49, elektroničkom poštom</w:t>
      </w:r>
    </w:p>
    <w:p w:rsidRDefault="006D3960" w:rsidP="006D3960" w:rsidR="006D3960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6D3960" w:rsidP="006D3960" w:rsidR="006D3C3F" w:rsidRPr="00B37760">
      <w:pPr>
        <w:jc w:val="both"/>
      </w:pPr>
      <w:r>
        <w:t>- R 27.3.2018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6B2" w:rsidR="002C16B2">
      <w:r>
        <w:separator/>
      </w:r>
    </w:p>
  </w:endnote>
  <w:endnote w:id="0" w:type="continuationSeparator">
    <w:p w:rsidRDefault="002C16B2" w:rsidR="002C1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6B2" w:rsidR="002C16B2">
      <w:r>
        <w:separator/>
      </w:r>
    </w:p>
  </w:footnote>
  <w:footnote w:id="0" w:type="continuationSeparator">
    <w:p w:rsidRDefault="002C16B2" w:rsidR="002C1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A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87650" w:rsidR="0028765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87650">
      <w:t>7 St-1570/17-14</w:t>
    </w: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BE3570">
      <w:t>70</w:t>
    </w:r>
    <w:r w:rsidR="00705FB3">
      <w:t>/17-</w:t>
    </w:r>
    <w:r w:rsidR="00BE3570">
      <w:t>14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16B2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095C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85A9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742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6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9637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37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37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6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9637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37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37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St-1570/2017-14</izvorni_sadrzaj>
    <derivirana_varijabla naziv="DomainObject.Oznaka_1">St-1570/2017-14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St-1570/2017</izvorni_sadrzaj>
    <derivirana_varijabla naziv="DomainObject.Predmet.OznakaBroj_1">St-1570/2017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St-1570/2017-14</izvorni_sadrzaj>
    <derivirana_varijabla naziv="DomainObject.PoslovniBrojDokumenta_1">St-1570/2017-14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PODUKE MEMENTO j.d.o.o. za poduku, savjetovanje i pružanje intelektualnih usluga</item>
      <item>RH MF PU PODRUČNI URED OSIJEK</item>
    </izvorni_sadrzaj>
    <derivirana_varijabla naziv="DomainObject.Predmet.SudioniciListNaziv_1">
      <item>CENTAR PODUKE MEMENTO j.d.o.o. za poduku, savjetovanje i pružanje intelektualnih usluga</item>
      <item>RH MF PU PODRUČNI URED OSIJEK</item>
    </derivirana_varijabla>
  </DomainObject.Predmet.SudioniciListNaziv>
  <DomainObject.Predmet.SudioniciListAdressOIB>
    <izvorni_sadrzaj>
      <item>CENTAR PODUKE MEMENTO j.d.o.o. za poduku, savjetovanje i pružanje intelektualnih usluga, OIB 05013398426, Petra Svačića 72,31400 Đakovo</item>
      <item>RH MF PU PODRUČNI URED OSIJEK, OIB 18683136487</item>
    </izvorni_sadrzaj>
    <derivirana_varijabla naziv="DomainObject.Predmet.SudioniciListAdressOIB_1">
      <item>CENTAR PODUKE MEMENTO j.d.o.o. za poduku, savjetovanje i pružanje intelektualnih usluga, OIB 05013398426, Petra Svačića 72,31400 Đakovo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05013398426</item>
      <item>, OIB 18683136487</item>
    </izvorni_sadrzaj>
    <derivirana_varijabla naziv="DomainObject.Predmet.SudioniciListNazivOIB_1">
      <item>, OIB 05013398426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7343E-38E3-4719-90B2-C852149C8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5596</properties:Characters>
  <properties:Lines>130</properties:Lines>
  <properties:Paragraphs>40</properties:Paragraphs>
  <properties:TotalTime>869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2018-02-01T13:28:00Z</cp:lastPrinted>
  <dcterms:modified xmlns:xsi="http://www.w3.org/2001/XMLSchema-instance" xsi:type="dcterms:W3CDTF">2018-02-01T13:28:00Z</dcterms:modified>
  <cp:revision>818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St-1570/2017-14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