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b816" w14:paraId="2bfb816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A74AFB">
        <w:rPr>
          <w:rFonts w:hAnsi="Times New Roman" w:ascii="Times New Roman"/>
          <w:szCs w:val="24"/>
          <w:lang w:val="hr-HR"/>
        </w:rPr>
        <w:t xml:space="preserve">IVAMAR </w:t>
      </w:r>
      <w:r w:rsidR="00547D4A">
        <w:rPr>
          <w:rFonts w:hAnsi="Times New Roman" w:ascii="Times New Roman"/>
          <w:szCs w:val="24"/>
          <w:lang w:val="hr-HR"/>
        </w:rPr>
        <w:t xml:space="preserve">d.o.o. </w:t>
      </w:r>
      <w:r w:rsidR="00A74AFB">
        <w:rPr>
          <w:rFonts w:hAnsi="Times New Roman" w:ascii="Times New Roman"/>
          <w:szCs w:val="24"/>
          <w:lang w:val="hr-HR"/>
        </w:rPr>
        <w:t>Zagreb, Baštijanova ulica 54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A74AFB">
        <w:rPr>
          <w:rFonts w:hAnsi="Times New Roman" w:ascii="Times New Roman"/>
          <w:szCs w:val="24"/>
          <w:lang w:val="hr-HR"/>
        </w:rPr>
        <w:t>20650038264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A74AFB">
        <w:rPr>
          <w:rFonts w:hAnsi="Times New Roman" w:ascii="Times New Roman"/>
          <w:szCs w:val="24"/>
          <w:lang w:val="hr-HR"/>
        </w:rPr>
        <w:t>IVAMAR d.o.o. Zagreb, Baštijanova ulica 54, OIB 20650038264</w:t>
      </w:r>
      <w:r w:rsidR="00DE6D1C">
        <w:rPr>
          <w:rFonts w:hAnsi="Times New Roman" w:ascii="Times New Roman"/>
          <w:szCs w:val="24"/>
          <w:lang w:val="hr-HR"/>
        </w:rPr>
        <w:t>, d</w:t>
      </w:r>
      <w:r w:rsidR="00E31A21" w:rsidRPr="00E31A21">
        <w:rPr>
          <w:rFonts w:hAnsi="Times New Roman" w:ascii="Times New Roman"/>
          <w:szCs w:val="24"/>
          <w:lang w:val="hr-HR"/>
        </w:rPr>
        <w:t xml:space="preserve">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</w:t>
      </w:r>
      <w:r w:rsidR="00D541F6">
        <w:rPr>
          <w:rFonts w:hAnsi="Times New Roman" w:ascii="Times New Roman"/>
          <w:szCs w:val="24"/>
          <w:lang w:val="hr-HR"/>
        </w:rPr>
        <w:t>1,</w:t>
      </w:r>
      <w:r w:rsidR="00A74AFB">
        <w:rPr>
          <w:rFonts w:hAnsi="Times New Roman" w:ascii="Times New Roman"/>
          <w:szCs w:val="24"/>
          <w:lang w:val="hr-HR"/>
        </w:rPr>
        <w:t>30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A74AFB">
        <w:rPr>
          <w:rFonts w:hAnsi="Times New Roman" w:ascii="Times New Roman"/>
          <w:szCs w:val="24"/>
          <w:lang w:val="hr-HR"/>
        </w:rPr>
        <w:t>David Jakovljević iz Sesveta, Kašinska 7,</w:t>
      </w:r>
      <w:r w:rsidR="00A53C5D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A74AFB">
        <w:rPr>
          <w:rFonts w:hAnsi="Times New Roman" w:ascii="Times New Roman"/>
          <w:szCs w:val="24"/>
          <w:lang w:val="hr-HR"/>
        </w:rPr>
        <w:t>63014812654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74AFB">
        <w:rPr>
          <w:rFonts w:hAnsi="Times New Roman" w:ascii="Times New Roman"/>
          <w:szCs w:val="24"/>
          <w:lang w:val="hr-HR"/>
        </w:rPr>
        <w:t>IVAMAR d.o.o. Zagreb, Baštijanova ulica 54, OIB 20650038264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3710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A74AFB">
        <w:rPr>
          <w:rFonts w:hAnsi="Times New Roman" w:ascii="Times New Roman"/>
          <w:szCs w:val="24"/>
          <w:lang w:val="hr-HR"/>
        </w:rPr>
        <w:t>, v.r.</w:t>
      </w:r>
    </w:p>
    <w:p w:rsidRDefault="005C70AA" w:rsidP="000A5874" w:rsidR="005C70AA">
      <w:pPr>
        <w:jc w:val="right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74AFB" w:rsidR="00A74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74AFB" w:rsidR="00A74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74AFB" w:rsidR="00A74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9D799D" w:rsidP="009D799D" w:rsidR="009D799D">
      <w:pPr>
        <w:jc w:val="both"/>
        <w:rPr>
          <w:rFonts w:hAnsi="Times New Roman" w:ascii="Times New Roman"/>
          <w:szCs w:val="24"/>
          <w:lang w:val="hr-HR"/>
        </w:rPr>
      </w:pPr>
    </w:p>
    <w:p w:rsidRDefault="009D799D" w:rsidP="00E31A21" w:rsidR="009D799D">
      <w:pPr>
        <w:jc w:val="both"/>
        <w:rPr>
          <w:rFonts w:hAnsi="Times New Roman" w:ascii="Times New Roman"/>
          <w:szCs w:val="24"/>
          <w:lang w:val="hr-HR"/>
        </w:rPr>
      </w:pPr>
    </w:p>
    <w:p w:rsidRDefault="00A92E1D" w:rsidP="00E31A21" w:rsidR="00A92E1D">
      <w:pPr>
        <w:jc w:val="both"/>
        <w:rPr>
          <w:rFonts w:hAnsi="Times New Roman" w:ascii="Times New Roman"/>
          <w:szCs w:val="24"/>
          <w:lang w:val="hr-HR"/>
        </w:rPr>
      </w:pPr>
    </w:p>
    <w:sectPr w:rsidR="00A92E1D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7F9" w:rsidP="00352BE7" w:rsidR="00CC27F9">
      <w:r>
        <w:separator/>
      </w:r>
    </w:p>
  </w:endnote>
  <w:endnote w:id="0" w:type="continuationSeparator">
    <w:p w:rsidRDefault="00CC27F9" w:rsidP="00352BE7" w:rsidR="00CC2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D4791E" w:rsidRPr="00D4791E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7F9" w:rsidP="00352BE7" w:rsidR="00CC27F9">
      <w:r>
        <w:separator/>
      </w:r>
    </w:p>
  </w:footnote>
  <w:footnote w:id="0" w:type="continuationSeparator">
    <w:p w:rsidRDefault="00CC27F9" w:rsidP="00352BE7" w:rsidR="00CC2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</w:t>
    </w:r>
    <w:r w:rsidR="00A74AFB">
      <w:rPr>
        <w:rFonts w:hAnsi="Times New Roman" w:ascii="Times New Roman"/>
        <w:szCs w:val="24"/>
        <w:lang w:val="hr-HR"/>
      </w:rPr>
      <w:t>27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B6A9B"/>
    <w:rsid w:val="002F2EDE"/>
    <w:rsid w:val="002F5404"/>
    <w:rsid w:val="00320924"/>
    <w:rsid w:val="00352BE7"/>
    <w:rsid w:val="0037103C"/>
    <w:rsid w:val="00386BFB"/>
    <w:rsid w:val="003C1636"/>
    <w:rsid w:val="003D5C1F"/>
    <w:rsid w:val="003E6947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47D4A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A17EE"/>
    <w:rsid w:val="007E4903"/>
    <w:rsid w:val="0080365D"/>
    <w:rsid w:val="00847777"/>
    <w:rsid w:val="00872319"/>
    <w:rsid w:val="008839C3"/>
    <w:rsid w:val="00897F96"/>
    <w:rsid w:val="008D1DF6"/>
    <w:rsid w:val="008F0EDE"/>
    <w:rsid w:val="009456B3"/>
    <w:rsid w:val="0094795A"/>
    <w:rsid w:val="00957AD5"/>
    <w:rsid w:val="009779D5"/>
    <w:rsid w:val="00984564"/>
    <w:rsid w:val="009C002C"/>
    <w:rsid w:val="009D4DB5"/>
    <w:rsid w:val="009D799D"/>
    <w:rsid w:val="009E7E9D"/>
    <w:rsid w:val="00A27851"/>
    <w:rsid w:val="00A457F3"/>
    <w:rsid w:val="00A53C5D"/>
    <w:rsid w:val="00A53F8C"/>
    <w:rsid w:val="00A73E93"/>
    <w:rsid w:val="00A74AFB"/>
    <w:rsid w:val="00A840D0"/>
    <w:rsid w:val="00A92E1D"/>
    <w:rsid w:val="00AB5082"/>
    <w:rsid w:val="00AD35BE"/>
    <w:rsid w:val="00AF1C98"/>
    <w:rsid w:val="00B16DA9"/>
    <w:rsid w:val="00B42854"/>
    <w:rsid w:val="00B513CA"/>
    <w:rsid w:val="00B6049D"/>
    <w:rsid w:val="00B672EF"/>
    <w:rsid w:val="00B765D2"/>
    <w:rsid w:val="00B93CCC"/>
    <w:rsid w:val="00BA7897"/>
    <w:rsid w:val="00C014EB"/>
    <w:rsid w:val="00C04EC4"/>
    <w:rsid w:val="00C129E2"/>
    <w:rsid w:val="00C25C60"/>
    <w:rsid w:val="00C40768"/>
    <w:rsid w:val="00C90CF6"/>
    <w:rsid w:val="00CC27F9"/>
    <w:rsid w:val="00CC6943"/>
    <w:rsid w:val="00CC7D8C"/>
    <w:rsid w:val="00CD4B72"/>
    <w:rsid w:val="00D13A6F"/>
    <w:rsid w:val="00D4791E"/>
    <w:rsid w:val="00D541F6"/>
    <w:rsid w:val="00D70D9D"/>
    <w:rsid w:val="00DA3266"/>
    <w:rsid w:val="00DC6FE4"/>
    <w:rsid w:val="00DE6D1C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7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9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7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9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IVAMAR d.o.o. zastupanog po punomoćniku Darko Nemčić</izvorni_sadrzaj>
    <derivirana_varijabla naziv="DomainObject.Predmet.ProtustrankaFormated_1">  IVAMAR d.o.o. zastupanog po punomoćniku Darko Nemčić</derivirana_varijabla>
  </DomainObject.Predmet.ProtustrankaFormated>
  <DomainObject.Predmet.ProtustrankaFormatedOIB>
    <izvorni_sadrzaj>  IVAMAR d.o.o., OIB 20650038264 zastupanog po punomoćniku Darko Nemčić</izvorni_sadrzaj>
    <derivirana_varijabla naziv="DomainObject.Predmet.ProtustrankaFormatedOIB_1">  IVAMAR d.o.o., OIB 20650038264 zastupanog po punomoćniku Darko Nemčić</derivirana_varijabla>
  </DomainObject.Predmet.ProtustrankaFormatedOIB>
  <DomainObject.Predmet.ProtustrankaFormatedWithAdress>
    <izvorni_sadrzaj> IVAMAR d.o.o., Baštijanova ulica 54, 10000 Zagreb zastupanog po punomoćniku Darko Nemčić</izvorni_sadrzaj>
    <derivirana_varijabla naziv="DomainObject.Predmet.ProtustrankaFormatedWithAdress_1"> IVAMAR d.o.o., Baštijanova ulica 54, 10000 Zagreb zastupanog po punomoćniku Darko Nemčić</derivirana_varijabla>
  </DomainObject.Predmet.ProtustrankaFormatedWithAdress>
  <DomainObject.Predmet.ProtustrankaFormatedWithAdressOIB>
    <izvorni_sadrzaj> IVAMAR d.o.o., OIB 20650038264, Baštijanova ulica 54, 10000 Zagreb zastupanog po punomoćniku Darko Nemčić</izvorni_sadrzaj>
    <derivirana_varijabla naziv="DomainObject.Predmet.ProtustrankaFormatedWithAdressOIB_1"> IVAMAR d.o.o., OIB 20650038264, Baštijanova ulica 54, 10000 Zagreb zastupanog po punomoćniku Darko Nemčić</derivirana_varijabla>
  </DomainObject.Predmet.ProtustrankaFormatedWithAdressOIB>
  <DomainObject.Predmet.ProtustrankaWithAdress>
    <izvorni_sadrzaj>IVAMAR d.o.o. Baštijanova ulica 54, 10000 Zagreb</izvorni_sadrzaj>
    <derivirana_varijabla naziv="DomainObject.Predmet.ProtustrankaWithAdress_1">IVAMAR d.o.o. Baštijanova ulica 54, 10000 Zagreb</derivirana_varijabla>
  </DomainObject.Predmet.ProtustrankaWithAdress>
  <DomainObject.Predmet.ProtustrankaWithAdressOIB>
    <izvorni_sadrzaj>IVAMAR d.o.o., OIB 20650038264, Baštijanova ulica 54, 10000 Zagreb</izvorni_sadrzaj>
    <derivirana_varijabla naziv="DomainObject.Predmet.ProtustrankaWithAdressOIB_1">IVAMAR d.o.o., OIB 20650038264, Baštijanova ulica 54, 10000 Zagreb</derivirana_varijabla>
  </DomainObject.Predmet.ProtustrankaWithAdressOIB>
  <DomainObject.Predmet.ProtustrankaNazivFormated>
    <izvorni_sadrzaj>IVAMAR d.o.o.</izvorni_sadrzaj>
    <derivirana_varijabla naziv="DomainObject.Predmet.ProtustrankaNazivFormated_1">IVAMAR d.o.o.</derivirana_varijabla>
  </DomainObject.Predmet.ProtustrankaNazivFormated>
  <DomainObject.Predmet.ProtustrankaNazivFormatedOIB>
    <izvorni_sadrzaj>IVAMAR d.o.o., OIB 20650038264</izvorni_sadrzaj>
    <derivirana_varijabla naziv="DomainObject.Predmet.ProtustrankaNazivFormatedOIB_1">IVAMAR d.o.o., OIB 20650038264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IVAMAR d.o.o. zastupanog po punomoćniku Darko Nemčić</item>
    </izvorni_sadrzaj>
    <derivirana_varijabla naziv="DomainObject.Predmet.ProtuStrankaListFormated_1">
      <item>IVAMAR d.o.o. zastupanog po punomoćniku Darko Nemčić</item>
    </derivirana_varijabla>
  </DomainObject.Predmet.ProtuStrankaListFormated>
  <DomainObject.Predmet.ProtuStrankaListFormatedOIB>
    <izvorni_sadrzaj>
      <item>IVAMAR d.o.o., OIB 20650038264 zastupanog po punomoćniku Darko Nemčić</item>
    </izvorni_sadrzaj>
    <derivirana_varijabla naziv="DomainObject.Predmet.ProtuStrankaListFormatedOIB_1">
      <item>IVAMAR d.o.o., OIB 20650038264 zastupanog po punomoćniku Darko Nemčić</item>
    </derivirana_varijabla>
  </DomainObject.Predmet.ProtuStrankaListFormatedOIB>
  <DomainObject.Predmet.ProtuStrankaListFormatedWithAdress>
    <izvorni_sadrzaj>
      <item>IVAMAR d.o.o., Baštijanova ulica 54, 10000 Zagreb zastupanog po punomoćniku Darko Nemčić</item>
    </izvorni_sadrzaj>
    <derivirana_varijabla naziv="DomainObject.Predmet.ProtuStrankaListFormatedWithAdress_1">
      <item>IVAMAR d.o.o., Baštijanova ulica 54, 10000 Zagreb zastupanog po punomoćniku Darko Nemčić</item>
    </derivirana_varijabla>
  </DomainObject.Predmet.ProtuStrankaListFormatedWithAdress>
  <DomainObject.Predmet.ProtuStrankaListFormatedWithAdressOIB>
    <izvorni_sadrzaj>
      <item>IVAMAR d.o.o., OIB 20650038264, Baštijanova ulica 54, 10000 Zagreb zastupanog po punomoćniku Darko Nemčić</item>
    </izvorni_sadrzaj>
    <derivirana_varijabla naziv="DomainObject.Predmet.ProtuStrankaListFormatedWithAdressOIB_1">
      <item>IVAMAR d.o.o., OIB 20650038264, Baštijanova ulica 54, 10000 Zagreb zastupanog po punomoćniku Darko Nemčić</item>
    </derivirana_varijabla>
  </DomainObject.Predmet.ProtuStrankaListFormatedWithAdressOIB>
  <DomainObject.Predmet.ProtuStrankaListNazivFormated>
    <izvorni_sadrzaj>
      <item>IVAMAR d.o.o.</item>
    </izvorni_sadrzaj>
    <derivirana_varijabla naziv="DomainObject.Predmet.ProtuStrankaListNazivFormated_1">
      <item>IVAMAR d.o.o.</item>
    </derivirana_varijabla>
  </DomainObject.Predmet.ProtuStrankaListNazivFormated>
  <DomainObject.Predmet.ProtuStrankaListNazivFormatedOIB>
    <izvorni_sadrzaj>
      <item>IVAMAR d.o.o., OIB 20650038264</item>
    </izvorni_sadrzaj>
    <derivirana_varijabla naziv="DomainObject.Predmet.ProtuStrankaListNazivFormatedOIB_1">
      <item>IVAMAR d.o.o., OIB 20650038264</item>
    </derivirana_varijabla>
  </DomainObject.Predmet.ProtuStrankaListNazivFormatedOIB>
  <DomainObject.Predmet.OstaliListFormated>
    <izvorni_sadrzaj>
      <item>Darko Nemčić punomoćnik sudionika u postupku IVAMAR d.o.o.</item>
    </izvorni_sadrzaj>
    <derivirana_varijabla naziv="DomainObject.Predmet.OstaliListFormated_1">
      <item>Darko Nemčić punomoćnik sudionika u postupku IVAMAR d.o.o.</item>
    </derivirana_varijabla>
  </DomainObject.Predmet.OstaliListFormated>
  <DomainObject.Predmet.OstaliListFormatedOIB>
    <izvorni_sadrzaj>
      <item>Darko Nemčić, OIB 23512455927 punomoćnik sudionika u postupku IVAMAR d.o.o.</item>
    </izvorni_sadrzaj>
    <derivirana_varijabla naziv="DomainObject.Predmet.OstaliListFormatedOIB_1">
      <item>Darko Nemčić, OIB 23512455927 punomoćnik sudionika u postupku IVAMAR d.o.o.</item>
    </derivirana_varijabla>
  </DomainObject.Predmet.OstaliListFormatedOIB>
  <DomainObject.Predmet.OstaliListFormatedWithAdress>
    <izvorni_sadrzaj>
      <item>Darko Nemčić, M. Gupca 26, 43000 Bjelovar punomoćnik sudionika u postupku IVAMAR d.o.o.</item>
    </izvorni_sadrzaj>
    <derivirana_varijabla naziv="DomainObject.Predmet.OstaliListFormatedWithAdress_1">
      <item>Darko Nemčić, M. Gupca 26, 43000 Bjelovar punomoćnik sudionika u postupku IVAMAR d.o.o.</item>
    </derivirana_varijabla>
  </DomainObject.Predmet.OstaliListFormatedWithAdress>
  <DomainObject.Predmet.OstaliListFormatedWithAdressOIB>
    <izvorni_sadrzaj>
      <item>Darko Nemčić, OIB 23512455927, M. Gupca 26, 43000 Bjelovar punomoćnik sudionika u postupku IVAMAR d.o.o.</item>
    </izvorni_sadrzaj>
    <derivirana_varijabla naziv="DomainObject.Predmet.OstaliListFormatedWithAdressOIB_1">
      <item>Darko Nemčić, OIB 23512455927, M. Gupca 26, 43000 Bjelovar punomoćnik sudionika u postupku IVAMAR d.o.o.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IVAMAR d.o.o.</izvorni_sadrzaj>
    <derivirana_varijabla naziv="DomainObject.Predmet.ProtustrankaIDrugi_1">IVAMAR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IVAMAR d.o.o., OIB 20650038264, Baštijanova ulica 54, 10000 Zagreb</izvorni_sadrzaj>
    <derivirana_varijabla naziv="DomainObject.Predmet.ProtustrankaIDrugiAdressOIB_1">IVAMAR d.o.o., OIB 20650038264, Baštijanova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IVAMAR d.o.o.</item>
      <item>Darko Nemčić</item>
    </izvorni_sadrzaj>
    <derivirana_varijabla naziv="DomainObject.Predmet.SudioniciListNaziv_1">
      <item>FINA Regionalni centar Zagreb</item>
      <item>IVAMAR d.o.o.</item>
      <item>Darko Nemčić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IVAMAR d.o.o., OIB 20650038264, Baštijanova ulica 54,10000 Zagreb</item>
      <item>Darko Nemčić, OIB 23512455927, M. Gupca 26,43000 Bjelovar</item>
    </izvorni_sadrzaj>
    <derivirana_varijabla naziv="DomainObject.Predmet.SudioniciListAdressOIB_1">
      <item>FINA Regionalni centar Zagreb, OIB 85821130368, Trg svibanjskih žrtava 1995. br. 1,10000 Zagreb</item>
      <item>IVAMAR d.o.o., OIB 20650038264, Baštijanova ulica 54,10000 Zagreb</item>
      <item>Darko Nemčić, OIB 23512455927, M.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20650038264</item>
      <item>, OIB 23512455927</item>
    </izvorni_sadrzaj>
    <derivirana_varijabla naziv="DomainObject.Predmet.SudioniciListNazivOIB_1">
      <item>, OIB 85821130368</item>
      <item>, OIB 20650038264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0F2E2-2372-47A7-B317-AF79739BB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2137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2017-08-16T10:44:00Z</dcterms:created>
  <dc:creator>Jasna Mirt</dc:creator>
  <cp:lastModifiedBy>Jasna Mirt</cp:lastModifiedBy>
  <cp:lastPrinted>2017-08-16T10:48:00Z</cp:lastPrinted>
  <dcterms:modified xmlns:xsi="http://www.w3.org/2001/XMLSchema-instance" xsi:type="dcterms:W3CDTF">2017-08-22T11:37:00Z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