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a315" w14:paraId="ceaa315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E00BC3">
        <w:rPr>
          <w:rFonts w:hAnsi="Times New Roman" w:ascii="Times New Roman"/>
        </w:rPr>
        <w:t>109/17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E00BC3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služba, </w:t>
      </w:r>
      <w:r w:rsidRPr="00E00BC3">
        <w:rPr>
          <w:rFonts w:hAnsi="Times New Roman" w:ascii="Times New Roman"/>
        </w:rPr>
        <w:t xml:space="preserve">po sucu Goranki Boljkovac, kao stečajnom sucu, u stečajnom postupku nad stečajnim dužnikom </w:t>
      </w:r>
      <w:r w:rsidR="00E00BC3" w:rsidRPr="00E00BC3">
        <w:rPr>
          <w:rFonts w:hAnsi="Times New Roman" w:ascii="Times New Roman"/>
        </w:rPr>
        <w:t>BARIJERE d.o.o. u stečaju, Zagreb, Ante Jakšića 36, OIB 27159107867</w:t>
      </w:r>
      <w:r w:rsidRPr="00E00BC3">
        <w:rPr>
          <w:rFonts w:hAnsi="Times New Roman" w:ascii="Times New Roman"/>
        </w:rPr>
        <w:t xml:space="preserve">, dana </w:t>
      </w:r>
      <w:r w:rsidR="00E00BC3">
        <w:rPr>
          <w:rFonts w:hAnsi="Times New Roman" w:ascii="Times New Roman"/>
        </w:rPr>
        <w:t>2</w:t>
      </w:r>
      <w:r w:rsidR="00D90BA9" w:rsidRPr="00E00BC3">
        <w:rPr>
          <w:rFonts w:hAnsi="Times New Roman" w:ascii="Times New Roman"/>
        </w:rPr>
        <w:t>5</w:t>
      </w:r>
      <w:r w:rsidR="00C02561" w:rsidRPr="00E00BC3">
        <w:rPr>
          <w:rFonts w:hAnsi="Times New Roman" w:ascii="Times New Roman"/>
        </w:rPr>
        <w:t>. rujna 2018.</w:t>
      </w:r>
    </w:p>
    <w:p w:rsidRDefault="001774A0" w:rsidP="005D1D09" w:rsidR="001774A0" w:rsidRPr="00E00BC3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AE1138" w:rsidRPr="00E00BC3">
        <w:rPr>
          <w:rFonts w:hAnsi="Times New Roman" w:ascii="Times New Roman"/>
        </w:rPr>
        <w:t>BARIJERE d.o.o. u stečaju, Zagreb, Ante Jakšića 36, OIB 27159107867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AE1138">
        <w:rPr>
          <w:rFonts w:hAnsi="Times New Roman" w:ascii="Times New Roman"/>
          <w:noProof w:val="false"/>
          <w:szCs w:val="24"/>
        </w:rPr>
        <w:t>7. studenog</w:t>
      </w:r>
      <w:r w:rsidR="0031637E">
        <w:rPr>
          <w:rFonts w:hAnsi="Times New Roman" w:ascii="Times New Roman"/>
          <w:noProof w:val="false"/>
          <w:szCs w:val="24"/>
        </w:rPr>
        <w:t xml:space="preserve">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AE1138">
        <w:rPr>
          <w:rFonts w:hAnsi="Times New Roman" w:ascii="Times New Roman"/>
          <w:noProof w:val="false"/>
          <w:szCs w:val="24"/>
        </w:rPr>
        <w:t>12,30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  <w:r w:rsidR="00AE1138">
        <w:rPr>
          <w:rFonts w:hAnsi="Times New Roman" w:ascii="Times New Roman"/>
          <w:noProof w:val="false"/>
          <w:szCs w:val="24"/>
        </w:rPr>
        <w:t xml:space="preserve"> 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AE1138">
        <w:rPr>
          <w:rFonts w:hAnsi="Times New Roman" w:ascii="Times New Roman"/>
          <w:noProof w:val="false"/>
          <w:szCs w:val="24"/>
        </w:rPr>
        <w:t>109/17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AE1138">
        <w:rPr>
          <w:rFonts w:hAnsi="Times New Roman" w:ascii="Times New Roman"/>
          <w:szCs w:val="24"/>
        </w:rPr>
        <w:t>2</w:t>
      </w:r>
      <w:r w:rsidR="00304ECE">
        <w:rPr>
          <w:rFonts w:hAnsi="Times New Roman" w:ascii="Times New Roman"/>
          <w:szCs w:val="24"/>
        </w:rPr>
        <w:t>5</w:t>
      </w:r>
      <w:r w:rsidR="0031637E">
        <w:rPr>
          <w:rFonts w:hAnsi="Times New Roman" w:ascii="Times New Roman"/>
          <w:szCs w:val="24"/>
        </w:rPr>
        <w:t>. rujna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04ECE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E1138"/>
    <w:rsid w:val="00AF0972"/>
    <w:rsid w:val="00B314E8"/>
    <w:rsid w:val="00B36C59"/>
    <w:rsid w:val="00B47849"/>
    <w:rsid w:val="00B678F4"/>
    <w:rsid w:val="00BC2CFC"/>
    <w:rsid w:val="00C02561"/>
    <w:rsid w:val="00C10BDA"/>
    <w:rsid w:val="00C75C60"/>
    <w:rsid w:val="00C82DD3"/>
    <w:rsid w:val="00C84B2B"/>
    <w:rsid w:val="00D34170"/>
    <w:rsid w:val="00D90BA9"/>
    <w:rsid w:val="00DE61BE"/>
    <w:rsid w:val="00DE7084"/>
    <w:rsid w:val="00E00BC3"/>
    <w:rsid w:val="00E17C5A"/>
    <w:rsid w:val="00E4345F"/>
    <w:rsid w:val="00E855C5"/>
    <w:rsid w:val="00EB7440"/>
    <w:rsid w:val="00F041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1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1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1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1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1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1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BARIJERE d.o.o. za usluge u stečaju zastupanog po punomoćniku Tomislav Marinac</izvorni_sadrzaj>
    <derivirana_varijabla naziv="DomainObject.Predmet.ProtustrankaFormated_1">  BARIJERE d.o.o. za usluge u stečaju zastupanog po punomoćniku Tomislav Marinac</derivirana_varijabla>
  </DomainObject.Predmet.ProtustrankaFormated>
  <DomainObject.Predmet.ProtustrankaFormatedOIB>
    <izvorni_sadrzaj>  BARIJERE d.o.o. za usluge u stečaju, OIB 27159107867 zastupanog po punomoćniku Tomislav Marinac</izvorni_sadrzaj>
    <derivirana_varijabla naziv="DomainObject.Predmet.ProtustrankaFormatedOIB_1">  BARIJERE d.o.o. za usluge u stečaju, OIB 27159107867 zastupanog po punomoćniku Tomislav Marinac</derivirana_varijabla>
  </DomainObject.Predmet.ProtustrankaFormatedOIB>
  <DomainObject.Predmet.ProtustrankaFormatedWithAdress>
    <izvorni_sadrzaj> BARIJERE d.o.o. za usluge u stečaju, Ante Jakšića 36, 10000 Zagreb zastupanog po punomoćniku Tomislav Marinac</izvorni_sadrzaj>
    <derivirana_varijabla naziv="DomainObject.Predmet.ProtustrankaFormatedWithAdress_1"> BARIJERE d.o.o. za usluge u stečaju, Ante Jakšića 36, 10000 Zagreb zastupanog po punomoćniku Tomislav Marinac</derivirana_varijabla>
  </DomainObject.Predmet.ProtustrankaFormatedWithAdress>
  <DomainObject.Predmet.ProtustrankaFormatedWithAdressOIB>
    <izvorni_sadrzaj> BARIJERE d.o.o. za usluge u stečaju, OIB 27159107867, Ante Jakšića 36, 10000 Zagreb zastupanog po punomoćniku Tomislav Marinac</izvorni_sadrzaj>
    <derivirana_varijabla naziv="DomainObject.Predmet.ProtustrankaFormatedWithAdressOIB_1"> BARIJERE d.o.o. za usluge u stečaju, OIB 27159107867, Ante Jakšića 36, 10000 Zagreb zastupanog po punomoćniku Tomislav Marinac</derivirana_varijabla>
  </DomainObject.Predmet.ProtustrankaFormatedWithAdressOIB>
  <DomainObject.Predmet.ProtustrankaWithAdress>
    <izvorni_sadrzaj>BARIJERE d.o.o. za usluge u stečaju Ante Jakšića 36, 10000 Zagreb</izvorni_sadrzaj>
    <derivirana_varijabla naziv="DomainObject.Predmet.ProtustrankaWithAdress_1">BARIJERE d.o.o. za usluge u stečaju Ante Jakšića 36, 10000 Zagreb</derivirana_varijabla>
  </DomainObject.Predmet.ProtustrankaWithAdress>
  <DomainObject.Predmet.ProtustrankaWithAdressOIB>
    <izvorni_sadrzaj>BARIJERE d.o.o. za usluge u stečaju, OIB 27159107867, Ante Jakšića 36, 10000 Zagreb</izvorni_sadrzaj>
    <derivirana_varijabla naziv="DomainObject.Predmet.ProtustrankaWithAdressOIB_1">BARIJERE d.o.o. za usluge u stečaju, OIB 27159107867, Ante Jakšića 36, 10000 Zagreb</derivirana_varijabla>
  </DomainObject.Predmet.ProtustrankaWithAdressOIB>
  <DomainObject.Predmet.ProtustrankaNazivFormated>
    <izvorni_sadrzaj>BARIJERE d.o.o. za usluge u stečaju</izvorni_sadrzaj>
    <derivirana_varijabla naziv="DomainObject.Predmet.ProtustrankaNazivFormated_1">BARIJERE d.o.o. za usluge u stečaju</derivirana_varijabla>
  </DomainObject.Predmet.ProtustrankaNazivFormated>
  <DomainObject.Predmet.ProtustrankaNazivFormatedOIB>
    <izvorni_sadrzaj>BARIJERE d.o.o. za usluge u stečaju, OIB 27159107867</izvorni_sadrzaj>
    <derivirana_varijabla naziv="DomainObject.Predmet.ProtustrankaNazivFormatedOIB_1">BARIJERE d.o.o. za usluge u stečaju, OIB 27159107867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BERNER društvo s ograničenom odgovornošću montažna i spojna tehnika, izvoz-uvoz</izvorni_sadrzaj>
    <derivirana_varijabla naziv="DomainObject.Predmet.StrankaFormated_1">  FINA Regionalni centar Zagreb; BERNER društvo s ograničenom odgovornošću montažna i spojna tehnika, izvoz-uvoz</derivirana_varijabla>
  </DomainObject.Predmet.StrankaFormated>
  <DomainObject.Predmet.StrankaFormatedOIB>
    <izvorni_sadrzaj>  FINA Regionalni centar Zagreb, OIB 85821130368; BERNER društvo s ograničenom odgovornošću montažna i spojna tehnika, izvoz-uvoz, OIB 66471923099</izvorni_sadrzaj>
    <derivirana_varijabla naziv="DomainObject.Predmet.StrankaFormatedOIB_1">  FINA Regionalni centar Zagreb, OIB 85821130368; BERNER društvo s ograničenom odgovornošću montažna i spojna tehnika, izvoz-uvoz, OIB 66471923099</derivirana_varijabla>
  </DomainObject.Predmet.StrankaFormatedOIB>
  <DomainObject.Predmet.StrankaFormatedWithAdress>
    <izvorni_sadrzaj> FINA Regionalni centar Zagreb, Trg svibanjskih žrtava 1995. br. 1, 10000 Zagreb; BERNER društvo s ograničenom odgovornošću montažna i spojna tehnika, izvoz-uvoz, Majstorska 9, 10000 Zagreb</izvorni_sadrzaj>
    <derivirana_varijabla naziv="DomainObject.Predmet.StrankaFormatedWithAdress_1"> FINA Regionalni centar Zagreb, Trg svibanjskih žrtava 1995. br. 1, 10000 Zagreb; BERNER društvo s ograničenom odgovornošću montažna i spojna tehnika, izvoz-uvoz, Majstorska 9, 10000 Zagreb</derivirana_varijabla>
  </DomainObject.Predmet.StrankaFormatedWithAdress>
  <DomainObject.Predmet.StrankaFormatedWithAdressOIB>
    <izvorni_sadrzaj> FINA Regionalni centar Zagreb, OIB 85821130368, Trg svibanjskih žrtava 1995. br. 1, 10000 Zagreb; BERNER društvo s ograničenom odgovornošću montažna i spojna tehnika, izvoz-uvoz, OIB 66471923099, Majstorska 9, 10000 Zagreb</izvorni_sadrzaj>
    <derivirana_varijabla naziv="DomainObject.Predmet.StrankaFormatedWithAdressOIB_1"> FINA Regionalni centar Zagreb, OIB 85821130368, Trg svibanjskih žrtava 1995. br. 1, 10000 Zagreb; BERNER društvo s ograničenom odgovornošću montažna i spojna tehnika, izvoz-uvoz, OIB 66471923099, Majstorska 9, 10000 Zagreb</derivirana_varijabla>
  </DomainObject.Predmet.StrankaFormatedWithAdressOIB>
  <DomainObject.Predmet.StrankaWithAdress>
    <izvorni_sadrzaj>FINA Regionalni centar Zagreb Trg svibanjskih žrtava 1995. br. 1,10000 Zagreb,BERNER društvo s ograničenom odgovornošću montažna i spojna tehnika, izvoz-uvoz Majstorska 9,10000 Zagreb</izvorni_sadrzaj>
    <derivirana_varijabla naziv="DomainObject.Predmet.StrankaWithAdress_1">FINA Regionalni centar Zagreb Trg svibanjskih žrtava 1995. br. 1,10000 Zagreb,BERNER društvo s ograničenom odgovornošću montažna i spojna tehnika, izvoz-uvoz Majstorska 9,10000 Zagreb</derivirana_varijabla>
  </DomainObject.Predmet.StrankaWithAdress>
  <DomainObject.Predmet.StrankaWithAdressOIB>
    <izvorni_sadrzaj>FINA Regionalni centar Zagreb, OIB 85821130368, Trg svibanjskih žrtava 1995. br. 1,10000 Zagreb,BERNER društvo s ograničenom odgovornošću montažna i spojna tehnika, izvoz-uvoz, OIB 66471923099, Majstorska 9,10000 Zagreb</izvorni_sadrzaj>
    <derivirana_varijabla naziv="DomainObject.Predmet.StrankaWithAdressOIB_1">FINA Regionalni centar Zagreb, OIB 85821130368, Trg svibanjskih žrtava 1995. br. 1,10000 Zagreb,BERNER društvo s ograničenom odgovornošću montažna i spojna tehnika, izvoz-uvoz, OIB 66471923099, Majstorska 9,10000 Zagreb</derivirana_varijabla>
  </DomainObject.Predmet.StrankaWithAdressOIB>
  <DomainObject.Predmet.StrankaNazivFormated>
    <izvorni_sadrzaj>FINA Regionalni centar Zagreb,BERNER društvo s ograničenom odgovornošću montažna i spojna tehnika, izvoz-uvoz</izvorni_sadrzaj>
    <derivirana_varijabla naziv="DomainObject.Predmet.StrankaNazivFormated_1">FINA Regionalni centar Zagreb,BERNER društvo s ograničenom odgovornošću montažna i spojna tehnika, izvoz-uvoz</derivirana_varijabla>
  </DomainObject.Predmet.StrankaNazivFormated>
  <DomainObject.Predmet.StrankaNazivFormatedOIB>
    <izvorni_sadrzaj>FINA Regionalni centar Zagreb, OIB 85821130368,BERNER društvo s ograničenom odgovornošću montažna i spojna tehnika, izvoz-uvoz, OIB 66471923099</izvorni_sadrzaj>
    <derivirana_varijabla naziv="DomainObject.Predmet.StrankaNazivFormatedOIB_1">FINA Regionalni centar Zagreb, OIB 85821130368,BERNER društvo s ograničenom odgovornošću montažna i spojna tehnika, izvoz-uvoz, OIB 66471923099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BERNER društvo s ograničenom odgovornošću montažna i spojna tehnika, izvoz-uvoz</item>
    </izvorni_sadrzaj>
    <derivirana_varijabla naziv="DomainObject.Predmet.StrankaListFormated_1">
      <item>FINA Regionalni centar Zagreb</item>
      <item>BERNER društvo s ograničenom odgovornošću montažna i spojna tehnika, izvoz-uvoz</item>
    </derivirana_varijabla>
  </DomainObject.Predmet.StrankaListFormated>
  <DomainObject.Predmet.StrankaList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FormatedOIB_1">
      <item>FINA Regionalni centar Zagreb, OIB 85821130368</item>
      <item>BERNER društvo s ograničenom odgovornošću montažna i spojna tehnika, izvoz-uvoz, OIB 66471923099</item>
    </derivirana_varijabla>
  </DomainObject.Predmet.StrankaListFormatedOIB>
  <DomainObject.Predmet.StrankaListFormatedWithAdress>
    <izvorni_sadrzaj>
      <item>FINA Regionalni centar Zagreb, Trg svibanjskih žrtava 1995. br. 1, 10000 Zagreb</item>
      <item>BERNER društvo s ograničenom odgovornošću montažna i spojna tehnika, izvoz-uvoz, Majstorska 9, 10000 Zagreb</item>
    </izvorni_sadrzaj>
    <derivirana_varijabla naziv="DomainObject.Predmet.StrankaListFormatedWithAdress_1">
      <item>FINA Regionalni centar Zagreb, Trg svibanjskih žrtava 1995. br. 1, 10000 Zagreb</item>
      <item>BERNER društvo s ograničenom odgovornošću montažna i spojna tehnika, izvoz-uvoz, Majstorska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BERNER društvo s ograničenom odgovornošću montažna i spojna tehnika, izvoz-uvoz, OIB 66471923099, Majstorska 9, 10000 Zagreb</item>
    </izvorni_sadrzaj>
    <derivirana_varijabla naziv="DomainObject.Predmet.StrankaListFormatedWithAdressOIB_1">
      <item>FINA Regionalni centar Zagreb, OIB 85821130368, Trg svibanjskih žrtava 1995. br. 1, 10000 Zagreb</item>
      <item>BERNER društvo s ograničenom odgovornošću montažna i spojna tehnika, izvoz-uvoz, OIB 66471923099, Majstorska 9, 10000 Zagreb</item>
    </derivirana_varijabla>
  </DomainObject.Predmet.StrankaListFormatedWithAdressOIB>
  <DomainObject.Predmet.StrankaListNazivFormated>
    <izvorni_sadrzaj>
      <item>FINA Regionalni centar Zagreb</item>
      <item>BERNER društvo s ograničenom odgovornošću montažna i spojna tehnika, izvoz-uvoz</item>
    </izvorni_sadrzaj>
    <derivirana_varijabla naziv="DomainObject.Predmet.StrankaListNazivFormated_1">
      <item>FINA Regionalni centar Zagreb</item>
      <item>BERNER društvo s ograničenom odgovornošću montažna i spojna tehnika, izvoz-uvoz</item>
    </derivirana_varijabla>
  </DomainObject.Predmet.StrankaListNazivFormated>
  <DomainObject.Predmet.StrankaListNaziv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NazivFormatedOIB_1">
      <item>FINA Regionalni centar Zagreb, OIB 85821130368</item>
      <item>BERNER društvo s ograničenom odgovornošću montažna i spojna tehnika, izvoz-uvoz, OIB 66471923099</item>
    </derivirana_varijabla>
  </DomainObject.Predmet.StrankaListNazivFormatedOIB>
  <DomainObject.Predmet.ProtuStrankaListFormated>
    <izvorni_sadrzaj>
      <item>BARIJERE d.o.o. za usluge u stečaju zastupanog po punomoćniku Tomislav Marinac</item>
    </izvorni_sadrzaj>
    <derivirana_varijabla naziv="DomainObject.Predmet.ProtuStrankaListFormated_1">
      <item>BARIJERE d.o.o. za usluge u stečaju zastupanog po punomoćniku Tomislav Marinac</item>
    </derivirana_varijabla>
  </DomainObject.Predmet.ProtuStrankaListFormated>
  <DomainObject.Predmet.ProtuStrankaListFormatedOIB>
    <izvorni_sadrzaj>
      <item>BARIJERE d.o.o. za usluge u stečaju, OIB 27159107867 zastupanog po punomoćniku Tomislav Marinac</item>
    </izvorni_sadrzaj>
    <derivirana_varijabla naziv="DomainObject.Predmet.ProtuStrankaListFormatedOIB_1">
      <item>BARIJERE d.o.o. za usluge u stečaju, OIB 27159107867 zastupanog po punomoćniku Tomislav Marinac</item>
    </derivirana_varijabla>
  </DomainObject.Predmet.ProtuStrankaListFormatedOIB>
  <DomainObject.Predmet.ProtuStrankaListFormatedWithAdress>
    <izvorni_sadrzaj>
      <item>BARIJERE d.o.o. za usluge u stečaju, Ante Jakšića 36, 10000 Zagreb zastupanog po punomoćniku Tomislav Marinac</item>
    </izvorni_sadrzaj>
    <derivirana_varijabla naziv="DomainObject.Predmet.ProtuStrankaListFormatedWithAdress_1">
      <item>BARIJERE d.o.o. za usluge u stečaju, Ante Jakšića 36, 10000 Zagreb zastupanog po punomoćniku Tomislav Marinac</item>
    </derivirana_varijabla>
  </DomainObject.Predmet.ProtuStrankaListFormatedWithAdress>
  <DomainObject.Predmet.ProtuStrankaListFormatedWithAdressOIB>
    <izvorni_sadrzaj>
      <item>BARIJERE d.o.o. za usluge u stečaju, OIB 27159107867, Ante Jakšića 36, 10000 Zagreb zastupanog po punomoćniku Tomislav Marinac</item>
    </izvorni_sadrzaj>
    <derivirana_varijabla naziv="DomainObject.Predmet.ProtuStrankaListFormatedWithAdressOIB_1">
      <item>BARIJERE d.o.o. za usluge u stečaju, OIB 27159107867, Ante Jakšića 36, 10000 Zagreb zastupanog po punomoćniku Tomislav Marinac</item>
    </derivirana_varijabla>
  </DomainObject.Predmet.ProtuStrankaListFormatedWithAdressOIB>
  <DomainObject.Predmet.ProtuStrankaListNazivFormated>
    <izvorni_sadrzaj>
      <item>BARIJERE d.o.o. za usluge u stečaju</item>
    </izvorni_sadrzaj>
    <derivirana_varijabla naziv="DomainObject.Predmet.ProtuStrankaListNazivFormated_1">
      <item>BARIJERE d.o.o. za usluge u stečaju</item>
    </derivirana_varijabla>
  </DomainObject.Predmet.ProtuStrankaListNazivFormated>
  <DomainObject.Predmet.ProtuStrankaListNazivFormatedOIB>
    <izvorni_sadrzaj>
      <item>BARIJERE d.o.o. za usluge u stečaju, OIB 27159107867</item>
    </izvorni_sadrzaj>
    <derivirana_varijabla naziv="DomainObject.Predmet.ProtuStrankaListNazivFormatedOIB_1">
      <item>BARIJERE d.o.o. za usluge u stečaju, OIB 27159107867</item>
    </derivirana_varijabla>
  </DomainObject.Predmet.ProtuStrankaListNazivFormatedOIB>
  <DomainObject.Predmet.OstaliListFormated>
    <izvorni_sadrzaj>
      <item>Tomislav Marinac punomoćnik sudionika u postupku BARIJERE d.o.o. za usluge u stečaju</item>
    </izvorni_sadrzaj>
    <derivirana_varijabla naziv="DomainObject.Predmet.OstaliListFormated_1">
      <item>Tomislav Marinac punomoćnik sudionika u postupku BARIJERE d.o.o. za usluge u stečaju</item>
    </derivirana_varijabla>
  </DomainObject.Predmet.OstaliListFormated>
  <DomainObject.Predmet.OstaliListFormatedOIB>
    <izvorni_sadrzaj>
      <item>Tomislav Marinac, OIB 29813163822 punomoćnik sudionika u postupku BARIJERE d.o.o. za usluge u stečaju</item>
    </izvorni_sadrzaj>
    <derivirana_varijabla naziv="DomainObject.Predmet.OstaliListFormatedOIB_1">
      <item>Tomislav Marinac, OIB 29813163822 punomoćnik sudionika u postupku BARIJERE d.o.o. za usluge u stečaju</item>
    </derivirana_varijabla>
  </DomainObject.Predmet.OstaliListFormatedOIB>
  <DomainObject.Predmet.OstaliListFormatedWithAdress>
    <izvorni_sadrzaj>
      <item>Tomislav Marinac, Ante Jakšića 36, 10000 Zagreb punomoćnik sudionika u postupku BARIJERE d.o.o. za usluge u stečaju</item>
    </izvorni_sadrzaj>
    <derivirana_varijabla naziv="DomainObject.Predmet.OstaliListFormatedWithAdress_1">
      <item>Tomislav Marinac, Ante Jakšića 36, 10000 Zagreb punomoćnik sudionika u postupku BARIJERE d.o.o. za usluge u stečaju</item>
    </derivirana_varijabla>
  </DomainObject.Predmet.OstaliListFormatedWithAdress>
  <DomainObject.Predmet.OstaliListFormatedWithAdressOIB>
    <izvorni_sadrzaj>
      <item>Tomislav Marinac, OIB 29813163822, Ante Jakšića 36, 10000 Zagreb punomoćnik sudionika u postupku BARIJERE d.o.o. za usluge u stečaju</item>
    </izvorni_sadrzaj>
    <derivirana_varijabla naziv="DomainObject.Predmet.OstaliListFormatedWithAdressOIB_1">
      <item>Tomislav Marinac, OIB 29813163822, Ante Jakšića 36, 10000 Zagreb punomoćnik sudionika u postupku BARIJERE d.o.o. za usluge u stečaju</item>
    </derivirana_varijabla>
  </DomainObject.Predmet.OstaliListFormatedWithAdressOIB>
  <DomainObject.Predmet.OstaliListNazivFormated>
    <izvorni_sadrzaj>
      <item>Tomislav Marinac</item>
    </izvorni_sadrzaj>
    <derivirana_varijabla naziv="DomainObject.Predmet.OstaliListNazivFormated_1">
      <item>Tomislav Marinac</item>
    </derivirana_varijabla>
  </DomainObject.Predmet.OstaliListNazivFormated>
  <DomainObject.Predmet.OstaliListNazivFormatedOIB>
    <izvorni_sadrzaj>
      <item>Tomislav Marinac, OIB 29813163822</item>
    </izvorni_sadrzaj>
    <derivirana_varijabla naziv="DomainObject.Predmet.OstaliListNazivFormatedOIB_1">
      <item>Tomislav Marinac, OIB 29813163822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BARIJERE d.o.o. za usluge u stečaju</izvorni_sadrzaj>
    <derivirana_varijabla naziv="DomainObject.Predmet.ProtustrankaIDrugi_1">BARIJERE d.o.o.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BARIJERE d.o.o. za usluge u stečaju, OIB 27159107867, Ante Jakšića 36, 10000 Zagreb</izvorni_sadrzaj>
    <derivirana_varijabla naziv="DomainObject.Predmet.ProtustrankaIDrugiAdressOIB_1">BARIJERE d.o.o. za usluge u stečaju, OIB 27159107867,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BARIJERE d.o.o. za usluge u stečaju</item>
      <item>Tomislav Marinac</item>
      <item>BERNER društvo s ograničenom odgovornošću montažna i spojna tehnika, izvoz-uvoz</item>
    </izvorni_sadrzaj>
    <derivirana_varijabla naziv="DomainObject.Predmet.SudioniciListNaziv_1">
      <item>FINA Regionalni centar Zagreb</item>
      <item>BARIJERE d.o.o. za usluge u stečaju</item>
      <item>Tomislav Marinac</item>
      <item>BERNER društvo s ograničenom odgovornošću montažna i spojna tehnika, izvoz-uvoz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BARIJERE d.o.o. za usluge u stečaju, OIB 27159107867, Ante Jakšića 36,10000 Zagreb</item>
      <item>Tomislav Marinac, OIB 29813163822, Ante Jakšića 36,10000 Zagreb</item>
      <item>BERNER društvo s ograničenom odgovornošću montažna i spojna tehnika, izvoz-uvoz, OIB 66471923099, Majstorska 9,10000 Zagreb</item>
    </izvorni_sadrzaj>
    <derivirana_varijabla naziv="DomainObject.Predmet.SudioniciListAdressOIB_1">
      <item>FINA Regionalni centar Zagreb, OIB 85821130368, Trg svibanjskih žrtava 1995. br. 1,10000 Zagreb</item>
      <item>BARIJERE d.o.o. za usluge u stečaju, OIB 27159107867, Ante Jakšića 36,10000 Zagreb</item>
      <item>Tomislav Marinac, OIB 29813163822, Ante Jakšića 36,10000 Zagreb</item>
      <item>BERNER društvo s ograničenom odgovornošću montažna i spojna tehnika, izvoz-uvoz, OIB 66471923099, Majstorska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27159107867</item>
      <item>, OIB 29813163822</item>
      <item>, OIB 66471923099</item>
    </izvorni_sadrzaj>
    <derivirana_varijabla naziv="DomainObject.Predmet.SudioniciListNazivOIB_1">
      <item>, OIB 85821130368</item>
      <item>, OIB 27159107867</item>
      <item>, OIB 29813163822</item>
      <item>, OIB 66471923099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240</properties:Words>
  <properties:Characters>1210</properties:Characters>
  <properties:Lines>43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2018-09-25T10:54:00Z</dcterms:created>
  <dc:creator>x</dc:creator>
  <cp:lastModifiedBy>Renata Klokočki</cp:lastModifiedBy>
  <cp:lastPrinted>2018-09-25T10:57:00Z</cp:lastPrinted>
  <dcterms:modified xmlns:xsi="http://www.w3.org/2001/XMLSchema-instance" xsi:type="dcterms:W3CDTF">2018-09-25T10:58:00Z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293.-BARIJERE.docx)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