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86e" w14:paraId="399786e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40E32">
        <w:t>16. travnja</w:t>
      </w:r>
      <w:r w:rsidR="002447D6">
        <w:t xml:space="preserve"> 2018.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C635A" w:rsidP="00BC6FCD" w:rsidR="00BC6FCD" w:rsidRPr="00CA076D">
      <w:pPr>
        <w:numPr>
          <w:ilvl w:val="0"/>
          <w:numId w:val="10"/>
        </w:numPr>
        <w:ind w:left="720"/>
        <w:jc w:val="both"/>
      </w:pPr>
      <w:r w:rsidRPr="00EC635A">
        <w:tab/>
      </w:r>
      <w:r w:rsidR="00BC6FCD" w:rsidRPr="00CA076D">
        <w:t>Određuje se XII</w:t>
      </w:r>
      <w:r w:rsidR="00B40E32">
        <w:t>I (tri</w:t>
      </w:r>
      <w:r w:rsidR="00BC6FCD" w:rsidRPr="00CA076D">
        <w:t>naesta)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295.119,47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17. ETAŽA 117/10000 Prostorije ”E” označene svijetlo plavom bojom sastoje se  iz skladišta sa 85,31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171.396,94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CA076D">
        <w:rPr>
          <w:rFonts w:cs="Times New Roman"/>
        </w:rPr>
        <w:t>pretprostora</w:t>
      </w:r>
      <w:proofErr w:type="spellEnd"/>
      <w:r w:rsidRPr="00CA076D">
        <w:rPr>
          <w:rFonts w:cs="Times New Roman"/>
        </w:rPr>
        <w:t xml:space="preserve"> br. 18 sa 1,15 m2, </w:t>
      </w:r>
      <w:proofErr w:type="spellStart"/>
      <w:r w:rsidRPr="00CA076D">
        <w:rPr>
          <w:rFonts w:cs="Times New Roman"/>
        </w:rPr>
        <w:t>wc</w:t>
      </w:r>
      <w:proofErr w:type="spellEnd"/>
      <w:r w:rsidRPr="00CA076D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250.747,69 kn.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jc w:val="both"/>
        <w:rPr>
          <w:b/>
        </w:rPr>
      </w:pPr>
      <w:r w:rsidRPr="00CA076D">
        <w:t xml:space="preserve">Na nekretninama pod postoji </w:t>
      </w:r>
      <w:proofErr w:type="spellStart"/>
      <w:r w:rsidRPr="00CA076D">
        <w:t>razlučno</w:t>
      </w:r>
      <w:proofErr w:type="spellEnd"/>
      <w:r w:rsidRPr="00CA076D">
        <w:t xml:space="preserve"> pravo u korist </w:t>
      </w:r>
      <w:proofErr w:type="spellStart"/>
      <w:r w:rsidRPr="00CA076D">
        <w:t>razlučnih</w:t>
      </w:r>
      <w:proofErr w:type="spellEnd"/>
      <w:r w:rsidRPr="00CA076D">
        <w:t xml:space="preserve"> vjerovnika H-ABDUCO D.O.O. Zagreb i PARTNER BANKA DD Zagreb.</w:t>
      </w:r>
    </w:p>
    <w:p w:rsidRDefault="00BC6FCD" w:rsidP="00BC6FCD" w:rsidR="00BC6FCD" w:rsidRPr="00CA076D">
      <w:pPr>
        <w:jc w:val="both"/>
      </w:pPr>
    </w:p>
    <w:p w:rsidRDefault="00BC6FCD" w:rsidP="00BC6FCD" w:rsidR="00BC6FCD" w:rsidRPr="00CA076D">
      <w:pPr>
        <w:jc w:val="both"/>
        <w:rPr>
          <w:rFonts w:eastAsia="Calibri"/>
          <w:lang w:eastAsia="en-US"/>
        </w:rPr>
      </w:pPr>
      <w:r w:rsidRPr="00CA076D">
        <w:rPr>
          <w:u w:val="single"/>
        </w:rPr>
        <w:t>Napomena</w:t>
      </w:r>
      <w:r w:rsidRPr="00CA076D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</w:t>
      </w:r>
      <w:r w:rsidRPr="00CA076D">
        <w:lastRenderedPageBreak/>
        <w:t xml:space="preserve">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BC6FCD" w:rsidR="00E16169" w:rsidRPr="00EA270E">
      <w:pPr>
        <w:jc w:val="both"/>
      </w:pPr>
    </w:p>
    <w:p w:rsidRDefault="00090B6D" w:rsidP="005A045D" w:rsidR="00F1490D">
      <w:pPr>
        <w:jc w:val="both"/>
      </w:pPr>
      <w:r>
        <w:t xml:space="preserve">   </w:t>
      </w:r>
      <w:r w:rsidR="00BC6FCD">
        <w:t>2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B40E32">
        <w:rPr>
          <w:b/>
        </w:rPr>
        <w:t>23. svibnja</w:t>
      </w:r>
      <w:r w:rsidR="00940FF1">
        <w:rPr>
          <w:b/>
        </w:rPr>
        <w:t xml:space="preserve"> 2018. g.</w:t>
      </w:r>
      <w:r w:rsidR="00187B4F">
        <w:rPr>
          <w:b/>
        </w:rPr>
        <w:t>.</w:t>
      </w:r>
      <w:r w:rsidR="00F1490D">
        <w:rPr>
          <w:b/>
        </w:rPr>
        <w:t xml:space="preserve"> u </w:t>
      </w:r>
      <w:r w:rsidR="00BC6FCD">
        <w:rPr>
          <w:b/>
        </w:rPr>
        <w:t>11,</w:t>
      </w:r>
      <w:r w:rsidR="00B40E32">
        <w:rPr>
          <w:b/>
        </w:rPr>
        <w:t>00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BC6FCD" w:rsidP="00023A8E" w:rsidR="00F1490D">
      <w:pPr>
        <w:jc w:val="both"/>
      </w:pPr>
      <w:r>
        <w:t>3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BC6FCD" w:rsidP="00023A8E" w:rsidR="00F1490D" w:rsidRPr="00023A8E">
      <w:pPr>
        <w:jc w:val="both"/>
      </w:pPr>
      <w:r>
        <w:t>4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BC6FCD" w:rsidP="00023A8E" w:rsidR="00461A12">
      <w:pPr>
        <w:jc w:val="both"/>
      </w:pPr>
      <w:r>
        <w:t>5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BC6FCD" w:rsidP="00023A8E" w:rsidR="00BC6FCD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BC6FCD" w:rsidP="00023A8E" w:rsidR="00F1490D">
      <w:pPr>
        <w:jc w:val="both"/>
      </w:pPr>
      <w:r>
        <w:t>7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BC6FCD" w:rsidP="00023A8E" w:rsidR="00F1490D">
      <w:r>
        <w:t>8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BC6FCD" w:rsidP="00023A8E" w:rsidR="00F1490D">
      <w:r>
        <w:t>9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</w:t>
      </w:r>
      <w:r w:rsidR="00BC6FCD">
        <w:t>0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BC6FCD" w:rsidP="00023A8E" w:rsidR="00F1490D" w:rsidRPr="00A47C4B">
      <w:pPr>
        <w:jc w:val="both"/>
      </w:pPr>
      <w:r>
        <w:t>11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2447D6" w:rsidP="00E373EA" w:rsidR="002447D6">
      <w:pPr>
        <w:tabs>
          <w:tab w:pos="1815" w:val="left"/>
        </w:tabs>
        <w:jc w:val="both"/>
      </w:pPr>
    </w:p>
    <w:p w:rsidRDefault="00BC6FCD" w:rsidP="00E373EA" w:rsidR="00BC6FCD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2447D6" w:rsidP="00453C5A" w:rsidR="002447D6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B40E32">
        <w:t>12. travnja</w:t>
      </w:r>
      <w:r w:rsidR="00BC6FCD">
        <w:t xml:space="preserve"> 2018. g.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2447D6" w:rsidP="006235E0" w:rsidR="002447D6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B40E32">
        <w:t>16. travnja</w:t>
      </w:r>
      <w:r w:rsidR="002447D6">
        <w:t xml:space="preserve"> 2018.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B40E32">
        <w:rPr>
          <w:lang w:eastAsia="hr-HR"/>
        </w:rPr>
        <w:t>23.5.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bookmarkStart w:name="_GoBack" w:id="0"/>
      <w:bookmarkEnd w:id="0"/>
    </w:p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A36" w:rsidR="002F0A36">
      <w:r>
        <w:separator/>
      </w:r>
    </w:p>
  </w:endnote>
  <w:endnote w:id="0" w:type="continuationSeparator">
    <w:p w:rsidRDefault="002F0A36" w:rsidR="002F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A36" w:rsidR="002F0A36">
      <w:r>
        <w:separator/>
      </w:r>
    </w:p>
  </w:footnote>
  <w:footnote w:id="0" w:type="continuationSeparator">
    <w:p w:rsidRDefault="002F0A36" w:rsidR="002F0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A6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B40E32">
      <w:t>294/12-235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2447D6"/>
    <w:rsid w:val="002F0A36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17E9"/>
    <w:rsid w:val="008036B2"/>
    <w:rsid w:val="008072B2"/>
    <w:rsid w:val="00811BD8"/>
    <w:rsid w:val="008A6A9C"/>
    <w:rsid w:val="008B25B8"/>
    <w:rsid w:val="008B5898"/>
    <w:rsid w:val="008D2CE4"/>
    <w:rsid w:val="008F01D1"/>
    <w:rsid w:val="008F3463"/>
    <w:rsid w:val="008F6ABB"/>
    <w:rsid w:val="00940FF1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40E32"/>
    <w:rsid w:val="00B6700F"/>
    <w:rsid w:val="00BC072D"/>
    <w:rsid w:val="00BC6FCD"/>
    <w:rsid w:val="00BD4FB5"/>
    <w:rsid w:val="00C86758"/>
    <w:rsid w:val="00C875CC"/>
    <w:rsid w:val="00CE0BC0"/>
    <w:rsid w:val="00D30B9F"/>
    <w:rsid w:val="00D50E30"/>
    <w:rsid w:val="00DB4264"/>
    <w:rsid w:val="00DE63D8"/>
    <w:rsid w:val="00DF3D88"/>
    <w:rsid w:val="00E16169"/>
    <w:rsid w:val="00E373EA"/>
    <w:rsid w:val="00E42D10"/>
    <w:rsid w:val="00EA6A62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A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6A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6A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A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A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A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6A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6A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A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A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53093-5749-410D-AC50-539E199D3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910</properties:Words>
  <properties:Characters>4694</properties:Characters>
  <properties:Lines>172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2018-04-16T06:10:00Z</dcterms:created>
  <dc:creator>Administrator</dc:creator>
  <cp:lastModifiedBy>Danijela Sekulić</cp:lastModifiedBy>
  <cp:lastPrinted>2018-04-16T06:04:00Z</cp:lastPrinted>
  <dcterms:modified xmlns:xsi="http://www.w3.org/2001/XMLSchema-instance" xsi:type="dcterms:W3CDTF">2018-04-16T06:11:00Z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(13. SLAVONIJATEKSTIL.docx)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