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98ea" w14:paraId="14798ea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549E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49E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5549E"/>
    <w:rsid w:val="007E0FAF"/>
    <w:rsid w:val="00803C94"/>
    <w:rsid w:val="00873331"/>
    <w:rsid w:val="00877E28"/>
    <w:rsid w:val="008A3A69"/>
    <w:rsid w:val="008E592F"/>
    <w:rsid w:val="008F1FA1"/>
    <w:rsid w:val="009340C2"/>
    <w:rsid w:val="00944D85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D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D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Hrvatska osiguravajuća kuća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