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805D4" w:rsidP="008805D4" w:rsidRDefault="008805D4" w14:paraId="4501fa9" w14:textId="4501f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22605" cy="647700"/>
            <wp:effectExtent l="0" t="0" r="0" b="0"/>
            <wp:docPr id="4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44874" w:rsidR="008805D4" w:rsidP="008805D4" w:rsidRDefault="008805D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Pr="00844874" w:rsidR="008805D4" w:rsidP="008805D4" w:rsidRDefault="008805D4">
      <w:r>
        <w:rPr>
          <w:rFonts w:eastAsia="MS Mincho"/>
        </w:rPr>
        <w:t>Trgovački sud u Rijeci</w:t>
      </w:r>
      <w:r w:rsidRPr="00590E61">
        <w:t xml:space="preserve"> </w:t>
      </w:r>
      <w:r>
        <w:tab/>
      </w:r>
      <w:r>
        <w:tab/>
      </w:r>
      <w:r>
        <w:tab/>
      </w:r>
      <w:r>
        <w:tab/>
      </w:r>
    </w:p>
    <w:p w:rsidRPr="00590E61" w:rsidR="008805D4" w:rsidP="008805D4" w:rsidRDefault="008805D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Pr="00EF1CAF" w:rsidR="00A74730" w:rsidP="00A74730" w:rsidRDefault="00A74730">
      <w:pPr>
        <w:rPr>
          <w:color w:val="FF0000"/>
        </w:rPr>
      </w:pPr>
    </w:p>
    <w:p w:rsidR="00EF1CAF" w:rsidP="00A74730" w:rsidRDefault="00EF1CAF">
      <w:pPr>
        <w:jc w:val="center"/>
      </w:pPr>
    </w:p>
    <w:p w:rsidRPr="00990347" w:rsidR="005B5DD2" w:rsidP="005B5DD2" w:rsidRDefault="00A74730">
      <w:pPr>
        <w:autoSpaceDE w:val="false"/>
        <w:autoSpaceDN w:val="false"/>
        <w:adjustRightInd w:val="false"/>
        <w:jc w:val="both"/>
      </w:pPr>
      <w:r w:rsidRPr="00990347">
        <w:tab/>
      </w:r>
      <w:r w:rsidRPr="00990347" w:rsidR="005B5DD2">
        <w:t xml:space="preserve">Trgovački sud u Rijeci, </w:t>
      </w:r>
      <w:r w:rsidR="005B5DD2">
        <w:t xml:space="preserve">u stečajnom predmetu povodom zahtjeva Financijske agencije, Zagreb, Ulica grada Vukovara 70, OIB: 85821130368, Regionalni centar Rijeka, Podružnica Rijeka, F. Kurelca 8, Rijeka, za provedbu skraćenog stečajnog postupka sukladno </w:t>
      </w:r>
      <w:r w:rsidRPr="00990347" w:rsidR="005B5DD2">
        <w:t>odredb</w:t>
      </w:r>
      <w:r w:rsidR="005B5DD2">
        <w:t>i</w:t>
      </w:r>
      <w:r w:rsidRPr="00990347" w:rsidR="005B5DD2">
        <w:t xml:space="preserve"> čl. 430. Stečajnog zakona (Narodne novine broj 71/15 i 104/17), </w:t>
      </w:r>
      <w:r w:rsidR="00CA43AE">
        <w:t>2</w:t>
      </w:r>
      <w:r w:rsidR="004827DE">
        <w:t>5</w:t>
      </w:r>
      <w:r w:rsidR="006C1E93">
        <w:t>. svibnja</w:t>
      </w:r>
      <w:r w:rsidRPr="00990347" w:rsidR="005B5DD2">
        <w:t xml:space="preserve"> 2020. objavljuje </w:t>
      </w:r>
    </w:p>
    <w:p w:rsidRPr="00990347" w:rsidR="00A74730" w:rsidP="00A74730" w:rsidRDefault="00A74730">
      <w:pPr>
        <w:autoSpaceDE w:val="false"/>
        <w:autoSpaceDN w:val="false"/>
        <w:adjustRightInd w:val="false"/>
        <w:jc w:val="both"/>
      </w:pPr>
    </w:p>
    <w:p w:rsidRPr="00990347" w:rsidR="00A74730" w:rsidP="00A74730" w:rsidRDefault="00A74730">
      <w:pPr>
        <w:jc w:val="center"/>
      </w:pPr>
      <w:r w:rsidRPr="00990347">
        <w:t>O G L A S</w:t>
      </w:r>
    </w:p>
    <w:p w:rsidRPr="00990347" w:rsidR="00A74730" w:rsidP="00A74730" w:rsidRDefault="00A74730">
      <w:pPr>
        <w:jc w:val="both"/>
      </w:pPr>
    </w:p>
    <w:p w:rsidRPr="00617324" w:rsidR="00A74730" w:rsidP="00A74730" w:rsidRDefault="005B5DD2">
      <w:pPr>
        <w:numPr>
          <w:ilvl w:val="0"/>
          <w:numId w:val="1"/>
        </w:numPr>
        <w:jc w:val="both"/>
      </w:pPr>
      <w:r w:rsidRPr="00617324">
        <w:rPr>
          <w:bCs/>
        </w:rPr>
        <w:t xml:space="preserve">Dužnik </w:t>
      </w:r>
      <w:r w:rsidRPr="00617324" w:rsidR="00617324">
        <w:rPr>
          <w:shd w:val="clear" w:color="auto" w:fill="F8F8F8"/>
        </w:rPr>
        <w:t>EDMONT </w:t>
      </w:r>
      <w:r w:rsidRPr="00617324">
        <w:t xml:space="preserve">j.d.o.o., </w:t>
      </w:r>
      <w:r w:rsidRPr="00617324" w:rsidR="00617324">
        <w:rPr>
          <w:shd w:val="clear" w:color="auto" w:fill="F8F8F8"/>
        </w:rPr>
        <w:t xml:space="preserve">Matulji, </w:t>
      </w:r>
      <w:proofErr w:type="spellStart"/>
      <w:r w:rsidRPr="00617324" w:rsidR="00617324">
        <w:rPr>
          <w:shd w:val="clear" w:color="auto" w:fill="F8F8F8"/>
        </w:rPr>
        <w:t>Frlanska</w:t>
      </w:r>
      <w:proofErr w:type="spellEnd"/>
      <w:r w:rsidRPr="00617324" w:rsidR="00617324">
        <w:rPr>
          <w:shd w:val="clear" w:color="auto" w:fill="F8F8F8"/>
        </w:rPr>
        <w:t xml:space="preserve"> cesta 1</w:t>
      </w:r>
      <w:r w:rsidRPr="00617324">
        <w:rPr>
          <w:shd w:val="clear" w:color="auto" w:fill="F8F8F8"/>
        </w:rPr>
        <w:t xml:space="preserve">, </w:t>
      </w:r>
      <w:r w:rsidRPr="00617324">
        <w:t xml:space="preserve">OIB: </w:t>
      </w:r>
      <w:r w:rsidRPr="00617324" w:rsidR="00617324">
        <w:rPr>
          <w:shd w:val="clear" w:color="auto" w:fill="F8F8F8"/>
        </w:rPr>
        <w:t>94550751832</w:t>
      </w:r>
      <w:r w:rsidRPr="00617324">
        <w:t>, ima na dan 1</w:t>
      </w:r>
      <w:r w:rsidRPr="00617324" w:rsidR="00617324">
        <w:t>7</w:t>
      </w:r>
      <w:r w:rsidRPr="00617324">
        <w:t xml:space="preserve">. ožujka 2020. ukupan iznos duga evidentiran na temelju neizvršenih osnova za plaćanje u iznosu od </w:t>
      </w:r>
      <w:r w:rsidRPr="00617324" w:rsidR="00617324">
        <w:t>13.184,65</w:t>
      </w:r>
      <w:r w:rsidRPr="00617324" w:rsidR="00C066F2">
        <w:t xml:space="preserve"> </w:t>
      </w:r>
      <w:r w:rsidRPr="00617324" w:rsidR="00A74730">
        <w:t>kn.</w:t>
      </w:r>
    </w:p>
    <w:p w:rsidRPr="006C1E93" w:rsidR="00A74730" w:rsidP="00A74730" w:rsidRDefault="00A74730">
      <w:pPr>
        <w:ind w:left="1080"/>
        <w:jc w:val="both"/>
      </w:pPr>
    </w:p>
    <w:p w:rsidRPr="00990347" w:rsidR="00A74730" w:rsidP="00EF1CAF" w:rsidRDefault="00A74730">
      <w:pPr>
        <w:numPr>
          <w:ilvl w:val="0"/>
          <w:numId w:val="1"/>
        </w:numPr>
        <w:jc w:val="both"/>
      </w:pPr>
      <w:r w:rsidRPr="00990347">
        <w:t xml:space="preserve">Pozivaju se osobe ovlaštene za zastupanje dužnika po zakonu u roku 15 dana od dana objave oglasa, pozivom na poslovni broj </w:t>
      </w:r>
      <w:r w:rsidRPr="00990347" w:rsidR="005B5DD2">
        <w:t>4/1 St-1</w:t>
      </w:r>
      <w:r w:rsidR="00617324">
        <w:t>62</w:t>
      </w:r>
      <w:r w:rsidRPr="00990347" w:rsidR="005B5DD2">
        <w:t>/2020</w:t>
      </w:r>
      <w:r w:rsidRPr="00990347">
        <w:t>, podnijeti sudu javnobilježnički ovjerovljen popis imovine i obveza na propisanom obrascu</w:t>
      </w:r>
      <w:r w:rsidRPr="00990347" w:rsidR="00EF1CAF">
        <w:t>.</w:t>
      </w:r>
      <w:r w:rsidRPr="00990347">
        <w:t xml:space="preserve">  </w:t>
      </w:r>
    </w:p>
    <w:p w:rsidRPr="00990347" w:rsidR="00A74730" w:rsidP="00EF1CAF" w:rsidRDefault="00A74730">
      <w:pPr>
        <w:jc w:val="both"/>
      </w:pPr>
    </w:p>
    <w:p w:rsidRPr="00990347" w:rsidR="00A74730" w:rsidP="00EF1CAF" w:rsidRDefault="00A74730">
      <w:pPr>
        <w:numPr>
          <w:ilvl w:val="0"/>
          <w:numId w:val="1"/>
        </w:numPr>
        <w:jc w:val="both"/>
      </w:pPr>
      <w:r w:rsidRPr="00990347">
        <w:t>Pozivaju se vjerovnici dužnika najkasnije u roku od 45 dana od dana objave ovoga oglasa, pozivom na poslovni broj spisa</w:t>
      </w:r>
      <w:r w:rsidRPr="00990347" w:rsidR="00EF1CAF">
        <w:t>,</w:t>
      </w:r>
      <w:r w:rsidRPr="00990347">
        <w:t xml:space="preserve"> da predlože otvaranje stečajnog postupka te po pozivu suda predujm</w:t>
      </w:r>
      <w:r w:rsidRPr="00990347" w:rsidR="00EF1CAF">
        <w:t xml:space="preserve">e </w:t>
      </w:r>
      <w:r w:rsidRPr="00990347">
        <w:t xml:space="preserve">sredstva </w:t>
      </w:r>
      <w:r w:rsidRPr="00990347" w:rsidR="00EF1CAF">
        <w:t>za namirenje troškova postupka.</w:t>
      </w:r>
    </w:p>
    <w:p w:rsidRPr="00990347" w:rsidR="00A74730" w:rsidP="00EF1CAF" w:rsidRDefault="00A74730">
      <w:pPr>
        <w:pStyle w:val="Odlomakpopisa"/>
        <w:jc w:val="both"/>
      </w:pPr>
    </w:p>
    <w:p w:rsidRPr="00990347" w:rsidR="00A74730" w:rsidP="00EF1CAF" w:rsidRDefault="00A74730">
      <w:pPr>
        <w:numPr>
          <w:ilvl w:val="0"/>
          <w:numId w:val="1"/>
        </w:numPr>
        <w:jc w:val="both"/>
      </w:pPr>
      <w:r w:rsidRPr="00990347">
        <w:t xml:space="preserve">UPOZORENJE: </w:t>
      </w:r>
    </w:p>
    <w:p w:rsidRPr="00990347" w:rsidR="00A74730" w:rsidP="00EF1CAF" w:rsidRDefault="00A74730">
      <w:pPr>
        <w:ind w:left="1080"/>
        <w:jc w:val="both"/>
        <w:rPr>
          <w:lang w:eastAsia="ar-SA"/>
        </w:rPr>
      </w:pPr>
      <w:r w:rsidRPr="00990347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</w:t>
      </w:r>
      <w:r w:rsidRPr="00990347" w:rsidR="00EF1CAF">
        <w:rPr>
          <w:lang w:eastAsia="ar-SA"/>
        </w:rPr>
        <w:t>.</w:t>
      </w:r>
    </w:p>
    <w:p w:rsidRPr="00990347" w:rsidR="00A74730" w:rsidP="00EF1CAF" w:rsidRDefault="00A74730">
      <w:pPr>
        <w:ind w:left="1080"/>
        <w:jc w:val="both"/>
        <w:rPr>
          <w:lang w:eastAsia="ar-SA"/>
        </w:rPr>
      </w:pPr>
      <w:r w:rsidRPr="00990347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Pr="00990347" w:rsidR="00A74730" w:rsidP="00A74730" w:rsidRDefault="00A74730">
      <w:pPr>
        <w:jc w:val="center"/>
      </w:pPr>
      <w:r w:rsidRPr="00990347">
        <w:t xml:space="preserve"> </w:t>
      </w:r>
    </w:p>
    <w:p w:rsidRPr="00990347" w:rsidR="00A74730" w:rsidP="00A74730" w:rsidRDefault="00A74730">
      <w:pPr>
        <w:jc w:val="center"/>
      </w:pPr>
      <w:r w:rsidRPr="00990347">
        <w:t>Rije</w:t>
      </w:r>
      <w:r w:rsidRPr="00990347" w:rsidR="00B51D09">
        <w:t>ka</w:t>
      </w:r>
      <w:r w:rsidRPr="00990347">
        <w:t xml:space="preserve">, </w:t>
      </w:r>
      <w:r w:rsidR="00CA43AE">
        <w:t>2</w:t>
      </w:r>
      <w:r w:rsidR="004827DE">
        <w:t>5</w:t>
      </w:r>
      <w:r w:rsidR="006C1E93">
        <w:t>. svibnja</w:t>
      </w:r>
      <w:r w:rsidRPr="00990347" w:rsidR="00990347">
        <w:t xml:space="preserve"> 2020</w:t>
      </w:r>
      <w:r w:rsidRPr="00990347">
        <w:t xml:space="preserve">. </w:t>
      </w:r>
    </w:p>
    <w:p w:rsidRPr="00990347" w:rsidR="002E1EFF" w:rsidP="00873E52" w:rsidRDefault="00A74730">
      <w:pPr>
        <w:ind w:left="5954"/>
        <w:jc w:val="center"/>
      </w:pPr>
      <w:r w:rsidRPr="00990347">
        <w:tab/>
      </w:r>
      <w:r w:rsidRPr="00990347">
        <w:tab/>
      </w:r>
      <w:r w:rsidRPr="00990347" w:rsidR="00873E52">
        <w:tab/>
        <w:t xml:space="preserve">                 </w:t>
      </w:r>
      <w:r w:rsidRPr="00990347" w:rsidR="00990347">
        <w:t>S</w:t>
      </w:r>
      <w:r w:rsidRPr="00990347" w:rsidR="002E1EFF">
        <w:t>udska savjetnica</w:t>
      </w:r>
    </w:p>
    <w:p w:rsidRPr="00990347" w:rsidR="002E1EFF" w:rsidP="00873E52" w:rsidRDefault="00873E52">
      <w:pPr>
        <w:overflowPunct w:val="false"/>
        <w:autoSpaceDE w:val="false"/>
        <w:autoSpaceDN w:val="false"/>
        <w:adjustRightInd w:val="false"/>
        <w:ind w:left="5670"/>
        <w:jc w:val="center"/>
      </w:pPr>
      <w:r w:rsidRPr="00990347">
        <w:t xml:space="preserve">     </w:t>
      </w:r>
      <w:r w:rsidRPr="00990347" w:rsidR="00990347">
        <w:t>Ana Sabljak</w:t>
      </w:r>
    </w:p>
    <w:p w:rsidRPr="00990347" w:rsidR="00A74730" w:rsidP="002E1EFF" w:rsidRDefault="00A74730">
      <w:pPr>
        <w:jc w:val="both"/>
      </w:pPr>
    </w:p>
    <w:p w:rsidRPr="00EF1CAF" w:rsidR="00A74730" w:rsidP="00A74730" w:rsidRDefault="00A74730">
      <w:pPr>
        <w:rPr>
          <w:color w:val="FF0000"/>
          <w:sz w:val="20"/>
          <w:szCs w:val="20"/>
        </w:rPr>
      </w:pPr>
    </w:p>
    <w:p w:rsidRPr="00EF1CAF" w:rsidR="00A74730" w:rsidP="00A74730" w:rsidRDefault="00A74730">
      <w:pPr>
        <w:rPr>
          <w:color w:val="FF0000"/>
          <w:sz w:val="20"/>
          <w:szCs w:val="20"/>
        </w:rPr>
      </w:pPr>
    </w:p>
    <w:p w:rsidRPr="00EF1CAF" w:rsidR="00600213" w:rsidP="00A74730" w:rsidRDefault="00600213">
      <w:pPr>
        <w:rPr>
          <w:color w:val="FF0000"/>
          <w:sz w:val="20"/>
          <w:szCs w:val="20"/>
        </w:rPr>
      </w:pPr>
    </w:p>
    <w:p w:rsidRPr="00EF1CAF" w:rsidR="00600213" w:rsidP="00A74730" w:rsidRDefault="00600213">
      <w:pPr>
        <w:rPr>
          <w:color w:val="FF0000"/>
          <w:sz w:val="20"/>
          <w:szCs w:val="20"/>
        </w:rPr>
      </w:pPr>
    </w:p>
    <w:p w:rsidRPr="00EF1CAF" w:rsidR="001A2D9E" w:rsidRDefault="001A2D9E">
      <w:pPr>
        <w:rPr>
          <w:color w:val="FF0000"/>
        </w:rPr>
      </w:pPr>
    </w:p>
    <w:sectPr w:rsidRPr="00EF1CAF" w:rsidR="001A2D9E" w:rsidSect="007D78C7">
      <w:head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0CC6" w:rsidP="00A34165" w:rsidRDefault="00C40CC6">
      <w:r>
        <w:separator/>
      </w:r>
    </w:p>
  </w:endnote>
  <w:endnote w:type="continuationSeparator" w:id="0">
    <w:p w:rsidR="00C40CC6" w:rsidP="00A34165" w:rsidRDefault="00C40CC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0CC6" w:rsidP="00A34165" w:rsidRDefault="00C40CC6">
      <w:r>
        <w:separator/>
      </w:r>
    </w:p>
  </w:footnote>
  <w:footnote w:type="continuationSeparator" w:id="0">
    <w:p w:rsidR="00C40CC6" w:rsidP="00A34165" w:rsidRDefault="00C40CC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4165" w:rsidP="00A34165" w:rsidRDefault="00A34165">
    <w:pPr>
      <w:pStyle w:val="Zaglavlje"/>
      <w:jc w:val="right"/>
    </w:pPr>
    <w:r>
      <w:t xml:space="preserve">Poslovni broj: </w:t>
    </w:r>
    <w:r w:rsidR="00EF1CAF">
      <w:t>4</w:t>
    </w:r>
    <w:r>
      <w:t>/1</w:t>
    </w:r>
    <w:r w:rsidR="005E7113">
      <w:t>.</w:t>
    </w:r>
    <w:r>
      <w:t xml:space="preserve"> St-</w:t>
    </w:r>
    <w:r w:rsidR="006C1E93">
      <w:t>1</w:t>
    </w:r>
    <w:r w:rsidR="00617324">
      <w:t>62</w:t>
    </w:r>
    <w:r w:rsidR="00EF1CAF">
      <w:t>/</w:t>
    </w:r>
    <w:r w:rsidRPr="00990347" w:rsidR="00EF1CAF">
      <w:t>2020-</w:t>
    </w:r>
    <w:r w:rsidRPr="00990347" w:rsidR="00990347">
      <w:t>5</w:t>
    </w:r>
  </w:p>
  <w:p w:rsidR="00F95779" w:rsidRDefault="00F95779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95D94"/>
    <w:multiLevelType w:val="hybridMultilevel"/>
    <w:tmpl w:val="450EA82C"/>
    <w:lvl w:ilvl="0" w:tplc="C30AD93A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B3113D"/>
    <w:multiLevelType w:val="hybridMultilevel"/>
    <w:tmpl w:val="728CF256"/>
    <w:lvl w:ilvl="0" w:tplc="A0B860F8">
      <w:start w:val="1"/>
      <w:numFmt w:val="upperRoman"/>
      <w:lvlText w:val="%1."/>
      <w:lvlJc w:val="left"/>
      <w:pPr>
        <w:ind w:left="1080" w:hanging="72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927AF"/>
    <w:rsid w:val="000A7171"/>
    <w:rsid w:val="000B3943"/>
    <w:rsid w:val="000B4778"/>
    <w:rsid w:val="000B5160"/>
    <w:rsid w:val="000C58C2"/>
    <w:rsid w:val="000C6F53"/>
    <w:rsid w:val="000C7360"/>
    <w:rsid w:val="000D71BF"/>
    <w:rsid w:val="000F2DEB"/>
    <w:rsid w:val="000F7D5E"/>
    <w:rsid w:val="00111307"/>
    <w:rsid w:val="001115B3"/>
    <w:rsid w:val="001176B3"/>
    <w:rsid w:val="0012780A"/>
    <w:rsid w:val="0014158A"/>
    <w:rsid w:val="0014331C"/>
    <w:rsid w:val="00144D5B"/>
    <w:rsid w:val="00153BA1"/>
    <w:rsid w:val="0015539E"/>
    <w:rsid w:val="0016354E"/>
    <w:rsid w:val="00167508"/>
    <w:rsid w:val="0017359C"/>
    <w:rsid w:val="001A2D9E"/>
    <w:rsid w:val="001A4AEF"/>
    <w:rsid w:val="001A5241"/>
    <w:rsid w:val="001A7646"/>
    <w:rsid w:val="001A778F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63587"/>
    <w:rsid w:val="00277955"/>
    <w:rsid w:val="002834A3"/>
    <w:rsid w:val="002845DB"/>
    <w:rsid w:val="00284C72"/>
    <w:rsid w:val="0028783F"/>
    <w:rsid w:val="002C567D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5480F"/>
    <w:rsid w:val="003723A6"/>
    <w:rsid w:val="003773B8"/>
    <w:rsid w:val="003873BB"/>
    <w:rsid w:val="00387D6C"/>
    <w:rsid w:val="003905E1"/>
    <w:rsid w:val="0039103C"/>
    <w:rsid w:val="003934DC"/>
    <w:rsid w:val="003A066F"/>
    <w:rsid w:val="003B6088"/>
    <w:rsid w:val="003D3538"/>
    <w:rsid w:val="003D4E7A"/>
    <w:rsid w:val="003E1D7E"/>
    <w:rsid w:val="003E3EC2"/>
    <w:rsid w:val="003F4AF8"/>
    <w:rsid w:val="0040101F"/>
    <w:rsid w:val="00403357"/>
    <w:rsid w:val="004039FF"/>
    <w:rsid w:val="004128A8"/>
    <w:rsid w:val="00427BB2"/>
    <w:rsid w:val="00431A17"/>
    <w:rsid w:val="00436D04"/>
    <w:rsid w:val="0044548C"/>
    <w:rsid w:val="00466E58"/>
    <w:rsid w:val="00472971"/>
    <w:rsid w:val="0047691F"/>
    <w:rsid w:val="004827DE"/>
    <w:rsid w:val="004B00CA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808EC"/>
    <w:rsid w:val="00592445"/>
    <w:rsid w:val="00593C54"/>
    <w:rsid w:val="00594A81"/>
    <w:rsid w:val="005A76AF"/>
    <w:rsid w:val="005A775A"/>
    <w:rsid w:val="005B5DD2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17324"/>
    <w:rsid w:val="006209EE"/>
    <w:rsid w:val="0062130B"/>
    <w:rsid w:val="00623486"/>
    <w:rsid w:val="006256EC"/>
    <w:rsid w:val="00633496"/>
    <w:rsid w:val="00646384"/>
    <w:rsid w:val="00651A5A"/>
    <w:rsid w:val="00654F65"/>
    <w:rsid w:val="00657A22"/>
    <w:rsid w:val="006607DA"/>
    <w:rsid w:val="00662F7A"/>
    <w:rsid w:val="00667664"/>
    <w:rsid w:val="00685B7F"/>
    <w:rsid w:val="00695808"/>
    <w:rsid w:val="006A7310"/>
    <w:rsid w:val="006B5B4B"/>
    <w:rsid w:val="006C13B9"/>
    <w:rsid w:val="006C1E93"/>
    <w:rsid w:val="006C51A3"/>
    <w:rsid w:val="006D2AEE"/>
    <w:rsid w:val="006D407A"/>
    <w:rsid w:val="006D6EC9"/>
    <w:rsid w:val="006E032E"/>
    <w:rsid w:val="006E15CE"/>
    <w:rsid w:val="006E702E"/>
    <w:rsid w:val="006F3D0D"/>
    <w:rsid w:val="00700C49"/>
    <w:rsid w:val="00701902"/>
    <w:rsid w:val="00701A35"/>
    <w:rsid w:val="00724AF5"/>
    <w:rsid w:val="0073234C"/>
    <w:rsid w:val="00735AB1"/>
    <w:rsid w:val="00747457"/>
    <w:rsid w:val="00757949"/>
    <w:rsid w:val="007579CB"/>
    <w:rsid w:val="00783861"/>
    <w:rsid w:val="00797FF7"/>
    <w:rsid w:val="007A5847"/>
    <w:rsid w:val="007B070A"/>
    <w:rsid w:val="007B0EBF"/>
    <w:rsid w:val="007C3BDB"/>
    <w:rsid w:val="007D78C7"/>
    <w:rsid w:val="007E08D9"/>
    <w:rsid w:val="007E12D7"/>
    <w:rsid w:val="007E3D43"/>
    <w:rsid w:val="007F364C"/>
    <w:rsid w:val="007F397D"/>
    <w:rsid w:val="007F39B9"/>
    <w:rsid w:val="007F5F78"/>
    <w:rsid w:val="00807E02"/>
    <w:rsid w:val="00817DB6"/>
    <w:rsid w:val="00840509"/>
    <w:rsid w:val="00843C99"/>
    <w:rsid w:val="00846BD6"/>
    <w:rsid w:val="00852E16"/>
    <w:rsid w:val="00853680"/>
    <w:rsid w:val="00873E52"/>
    <w:rsid w:val="008805D4"/>
    <w:rsid w:val="00892BEB"/>
    <w:rsid w:val="008A0387"/>
    <w:rsid w:val="008A57B5"/>
    <w:rsid w:val="008B08C4"/>
    <w:rsid w:val="008C5D49"/>
    <w:rsid w:val="008C6779"/>
    <w:rsid w:val="008D338A"/>
    <w:rsid w:val="008D6558"/>
    <w:rsid w:val="008E2694"/>
    <w:rsid w:val="008E30D3"/>
    <w:rsid w:val="008F1CAE"/>
    <w:rsid w:val="009030FD"/>
    <w:rsid w:val="00913415"/>
    <w:rsid w:val="009607B2"/>
    <w:rsid w:val="009718AF"/>
    <w:rsid w:val="0097598F"/>
    <w:rsid w:val="00983335"/>
    <w:rsid w:val="00990347"/>
    <w:rsid w:val="00990968"/>
    <w:rsid w:val="009A360D"/>
    <w:rsid w:val="009B26D5"/>
    <w:rsid w:val="009C0731"/>
    <w:rsid w:val="009C2D96"/>
    <w:rsid w:val="009D6672"/>
    <w:rsid w:val="009E169F"/>
    <w:rsid w:val="009E7731"/>
    <w:rsid w:val="00A00236"/>
    <w:rsid w:val="00A061FA"/>
    <w:rsid w:val="00A259ED"/>
    <w:rsid w:val="00A273BA"/>
    <w:rsid w:val="00A31EEA"/>
    <w:rsid w:val="00A34165"/>
    <w:rsid w:val="00A43EA4"/>
    <w:rsid w:val="00A533AC"/>
    <w:rsid w:val="00A626D2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AE78D3"/>
    <w:rsid w:val="00B079E3"/>
    <w:rsid w:val="00B12119"/>
    <w:rsid w:val="00B1769A"/>
    <w:rsid w:val="00B32559"/>
    <w:rsid w:val="00B379D9"/>
    <w:rsid w:val="00B46039"/>
    <w:rsid w:val="00B51D09"/>
    <w:rsid w:val="00B62D51"/>
    <w:rsid w:val="00B64C66"/>
    <w:rsid w:val="00B706EB"/>
    <w:rsid w:val="00B8449C"/>
    <w:rsid w:val="00BA00AD"/>
    <w:rsid w:val="00BB0BFC"/>
    <w:rsid w:val="00BB79EE"/>
    <w:rsid w:val="00BC4CBF"/>
    <w:rsid w:val="00C066F2"/>
    <w:rsid w:val="00C07B68"/>
    <w:rsid w:val="00C23DEC"/>
    <w:rsid w:val="00C25FE8"/>
    <w:rsid w:val="00C40CC6"/>
    <w:rsid w:val="00C55C12"/>
    <w:rsid w:val="00C64BA3"/>
    <w:rsid w:val="00C65B7C"/>
    <w:rsid w:val="00C7229D"/>
    <w:rsid w:val="00CA43AE"/>
    <w:rsid w:val="00CA6554"/>
    <w:rsid w:val="00CA7EA1"/>
    <w:rsid w:val="00CB53E9"/>
    <w:rsid w:val="00CC4DBF"/>
    <w:rsid w:val="00CC66B0"/>
    <w:rsid w:val="00CC75DC"/>
    <w:rsid w:val="00CD2F11"/>
    <w:rsid w:val="00CD35C4"/>
    <w:rsid w:val="00CD3718"/>
    <w:rsid w:val="00CF34F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08D2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2066"/>
    <w:rsid w:val="00EB4000"/>
    <w:rsid w:val="00EB447D"/>
    <w:rsid w:val="00EB5A7D"/>
    <w:rsid w:val="00EF1CAF"/>
    <w:rsid w:val="00EF45D3"/>
    <w:rsid w:val="00F06B33"/>
    <w:rsid w:val="00F108F4"/>
    <w:rsid w:val="00F11FCA"/>
    <w:rsid w:val="00F136DA"/>
    <w:rsid w:val="00F15304"/>
    <w:rsid w:val="00F163C2"/>
    <w:rsid w:val="00F17953"/>
    <w:rsid w:val="00F61EBF"/>
    <w:rsid w:val="00F6487C"/>
    <w:rsid w:val="00F672A0"/>
    <w:rsid w:val="00F70BF6"/>
    <w:rsid w:val="00F7585B"/>
    <w:rsid w:val="00F84044"/>
    <w:rsid w:val="00F95779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73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73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730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3416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3416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3416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3416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90347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55C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5C1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5C1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5C1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5C1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99034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svibnja 2020.</izvorni_sadrzaj>
    <derivirana_varijabla naziv="DomainObject.DatumDonosenjaOdluke_1">15. svibnja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St-162/2020-4</izvorni_sadrzaj>
    <derivirana_varijabla naziv="DomainObject.Oznaka_1">St-162/2020-4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Sabljak</izvorni_sadrzaj>
    <derivirana_varijabla naziv="DomainObject.DonositeljOdluke.Prezime_1">Sabljak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ožujka 2020.</izvorni_sadrzaj>
    <derivirana_varijabla naziv="DomainObject.Predmet.DatumIzradeOptuznogAkta_1">18. ožujka 2020.</derivirana_varijabla>
  </DomainObject.Predmet.DatumIzradeOptuznogAkta>
  <DomainObject.Predmet.DatumIzradeOptuznogAktaFormated>
    <izvorni_sadrzaj>18.3.2020.</izvorni_sadrzaj>
    <derivirana_varijabla naziv="DomainObject.Predmet.DatumIzradeOptuznogAktaFormated_1">18.3.2020.</derivirana_varijabla>
  </DomainObject.Predmet.DatumIzradeOptuznogAktaFormated>
  <DomainObject.Predmet.DatumOsnivanja>
    <izvorni_sadrzaj>19. ožujka 2020.</izvorni_sadrzaj>
    <derivirana_varijabla naziv="DomainObject.Predmet.DatumOsnivanja_1">19.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ožujka 2020.</izvorni_sadrzaj>
    <derivirana_varijabla naziv="DomainObject.Predmet.DatumPrimitkaOptuznogAkta_1">18.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St-162/2020</izvorni_sadrzaj>
    <derivirana_varijabla naziv="DomainObject.Predmet.OznakaBroj_1">St-162/2020</derivirana_varijabla>
  </DomainObject.Predmet.OznakaBroj>
  <DomainObject.Predmet.OznakaBrojOptuznogAkta>
    <izvorni_sadrzaj>04-06-20-1490</izvorni_sadrzaj>
    <derivirana_varijabla naziv="DomainObject.Predmet.OznakaBrojOptuznogAkta_1">04-06-20-1490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EDMONT j.d.o.o.</izvorni_sadrzaj>
    <derivirana_varijabla naziv="DomainObject.Predmet.ProtustrankaFormated_1">  EDMONT j.d.o.o.</derivirana_varijabla>
  </DomainObject.Predmet.ProtustrankaFormated>
  <DomainObject.Predmet.ProtustrankaFormatedOIB>
    <izvorni_sadrzaj>  EDMONT j.d.o.o., OIB 94550751832</izvorni_sadrzaj>
    <derivirana_varijabla naziv="DomainObject.Predmet.ProtustrankaFormatedOIB_1">  EDMONT j.d.o.o., OIB 94550751832</derivirana_varijabla>
  </DomainObject.Predmet.ProtustrankaFormatedOIB>
  <DomainObject.Predmet.ProtustrankaFormatedWithAdress>
    <izvorni_sadrzaj> EDMONT j.d.o.o., Frlanska cesta 1, 51211 Matulji</izvorni_sadrzaj>
    <derivirana_varijabla naziv="DomainObject.Predmet.ProtustrankaFormatedWithAdress_1"> EDMONT j.d.o.o., Frlanska cesta 1, 51211 Matulji</derivirana_varijabla>
  </DomainObject.Predmet.ProtustrankaFormatedWithAdress>
  <DomainObject.Predmet.ProtustrankaFormatedWithAdressOIB>
    <izvorni_sadrzaj> EDMONT j.d.o.o., OIB 94550751832, Frlanska cesta 1, 51211 Matulji</izvorni_sadrzaj>
    <derivirana_varijabla naziv="DomainObject.Predmet.ProtustrankaFormatedWithAdressOIB_1"> EDMONT j.d.o.o., OIB 94550751832, Frlanska cesta 1, 51211 Matulji</derivirana_varijabla>
  </DomainObject.Predmet.ProtustrankaFormatedWithAdressOIB>
  <DomainObject.Predmet.ProtustrankaWithAdress>
    <izvorni_sadrzaj>EDMONT j.d.o.o. Frlanska cesta 1, 51211 Matulji</izvorni_sadrzaj>
    <derivirana_varijabla naziv="DomainObject.Predmet.ProtustrankaWithAdress_1">EDMONT j.d.o.o. Frlanska cesta 1, 51211 Matulji</derivirana_varijabla>
  </DomainObject.Predmet.ProtustrankaWithAdress>
  <DomainObject.Predmet.ProtustrankaWithAdressOIB>
    <izvorni_sadrzaj>EDMONT j.d.o.o., OIB 94550751832, Frlanska cesta 1, 51211 Matulji</izvorni_sadrzaj>
    <derivirana_varijabla naziv="DomainObject.Predmet.ProtustrankaWithAdressOIB_1">EDMONT j.d.o.o., OIB 94550751832, Frlanska cesta 1, 51211 Matulji</derivirana_varijabla>
  </DomainObject.Predmet.ProtustrankaWithAdressOIB>
  <DomainObject.Predmet.ProtustrankaNazivFormated>
    <izvorni_sadrzaj>EDMONT j.d.o.o.</izvorni_sadrzaj>
    <derivirana_varijabla naziv="DomainObject.Predmet.ProtustrankaNazivFormated_1">EDMONT j.d.o.o.</derivirana_varijabla>
  </DomainObject.Predmet.ProtustrankaNazivFormated>
  <DomainObject.Predmet.ProtustrankaNazivFormatedOIB>
    <izvorni_sadrzaj>EDMONT j.d.o.o., OIB 94550751832</izvorni_sadrzaj>
    <derivirana_varijabla naziv="DomainObject.Predmet.ProtustrankaNazivFormatedOIB_1">EDMONT j.d.o.o., OIB 94550751832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4/1</izvorni_sadrzaj>
    <derivirana_varijabla naziv="DomainObject.Predmet.Referada.Naziv_1">Referada 4/1</derivirana_varijabla>
  </DomainObject.Predmet.Referada.Naziv>
  <DomainObject.Predmet.Referada.Oznaka>
    <izvorni_sadrzaj>4/1</izvorni_sadrzaj>
    <derivirana_varijabla naziv="DomainObject.Predmet.Referada.Oznaka_1">4/1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Ana Sabljak</izvorni_sadrzaj>
    <derivirana_varijabla naziv="DomainObject.Predmet.Referada.Sudac_1">Ana Sabljak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8, 51000 Rijeka</izvorni_sadrzaj>
    <derivirana_varijabla naziv="DomainObject.Predmet.StrankaFormatedWithAdress_1"> Financijska agencija, F.KURELCA 8, 51000 Rijeka</derivirana_varijabla>
  </DomainObject.Predmet.StrankaFormatedWithAdress>
  <DomainObject.Predmet.StrankaFormatedWithAdressOIB>
    <izvorni_sadrzaj> Financijska agencija, OIB 85821130368, F.KURELCA 8, 51000 Rijeka</izvorni_sadrzaj>
    <derivirana_varijabla naziv="DomainObject.Predmet.StrankaFormatedWithAdressOIB_1"> Financijska agencija, OIB 85821130368, F.KURELCA 8, 51000 Rijeka</derivirana_varijabla>
  </DomainObject.Predmet.StrankaFormatedWithAdressOIB>
  <DomainObject.Predmet.StrankaWithAdress>
    <izvorni_sadrzaj>Financijska agencija F.KURELCA 8,51000 Rijeka</izvorni_sadrzaj>
    <derivirana_varijabla naziv="DomainObject.Predmet.StrankaWithAdress_1">Financijska agencija F.KURELCA 8,51000 Rijeka</derivirana_varijabla>
  </DomainObject.Predmet.StrankaWithAdress>
  <DomainObject.Predmet.StrankaWithAdressOIB>
    <izvorni_sadrzaj>Financijska agencija, OIB 85821130368, F.KURELCA 8,51000 Rijeka</izvorni_sadrzaj>
    <derivirana_varijabla naziv="DomainObject.Predmet.StrankaWithAdressOIB_1">Financijska agencija, OIB 85821130368, F.KURELCA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4/1</izvorni_sadrzaj>
    <derivirana_varijabla naziv="DomainObject.Predmet.TrenutnaLokacijaSpisa.Naziv_1">Referada 4/1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8, 51000 Rijeka</item>
    </izvorni_sadrzaj>
    <derivirana_varijabla naziv="DomainObject.Predmet.StrankaListFormatedWithAdress_1">
      <item>Financijska agencija, F.KURELCA 8, 51000 Rijeka</item>
    </derivirana_varijabla>
  </DomainObject.Predmet.StrankaListFormatedWithAdress>
  <DomainObject.Predmet.StrankaListFormatedWithAdressOIB>
    <izvorni_sadrzaj>
      <item>Financijska agencija, OIB 85821130368, F.KURELCA 8, 51000 Rijeka</item>
    </izvorni_sadrzaj>
    <derivirana_varijabla naziv="DomainObject.Predmet.StrankaListFormatedWithAdressOIB_1">
      <item>Financijska agencija, OIB 85821130368, F.KURELCA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EDMONT j.d.o.o.</item>
    </izvorni_sadrzaj>
    <derivirana_varijabla naziv="DomainObject.Predmet.ProtuStrankaListFormated_1">
      <item>EDMONT j.d.o.o.</item>
    </derivirana_varijabla>
  </DomainObject.Predmet.ProtuStrankaListFormated>
  <DomainObject.Predmet.ProtuStrankaListFormatedOIB>
    <izvorni_sadrzaj>
      <item>EDMONT j.d.o.o., OIB 94550751832</item>
    </izvorni_sadrzaj>
    <derivirana_varijabla naziv="DomainObject.Predmet.ProtuStrankaListFormatedOIB_1">
      <item>EDMONT j.d.o.o., OIB 94550751832</item>
    </derivirana_varijabla>
  </DomainObject.Predmet.ProtuStrankaListFormatedOIB>
  <DomainObject.Predmet.ProtuStrankaListFormatedWithAdress>
    <izvorni_sadrzaj>
      <item>EDMONT j.d.o.o., Frlanska cesta 1, 51211 Matulji</item>
    </izvorni_sadrzaj>
    <derivirana_varijabla naziv="DomainObject.Predmet.ProtuStrankaListFormatedWithAdress_1">
      <item>EDMONT j.d.o.o., Frlanska cesta 1, 51211 Matulji</item>
    </derivirana_varijabla>
  </DomainObject.Predmet.ProtuStrankaListFormatedWithAdress>
  <DomainObject.Predmet.ProtuStrankaListFormatedWithAdressOIB>
    <izvorni_sadrzaj>
      <item>EDMONT j.d.o.o., OIB 94550751832, Frlanska cesta 1, 51211 Matulji</item>
    </izvorni_sadrzaj>
    <derivirana_varijabla naziv="DomainObject.Predmet.ProtuStrankaListFormatedWithAdressOIB_1">
      <item>EDMONT j.d.o.o., OIB 94550751832, Frlanska cesta 1, 51211 Matulji</item>
    </derivirana_varijabla>
  </DomainObject.Predmet.ProtuStrankaListFormatedWithAdressOIB>
  <DomainObject.Predmet.ProtuStrankaListNazivFormated>
    <izvorni_sadrzaj>
      <item>EDMONT j.d.o.o.</item>
    </izvorni_sadrzaj>
    <derivirana_varijabla naziv="DomainObject.Predmet.ProtuStrankaListNazivFormated_1">
      <item>EDMONT j.d.o.o.</item>
    </derivirana_varijabla>
  </DomainObject.Predmet.ProtuStrankaListNazivFormated>
  <DomainObject.Predmet.ProtuStrankaListNazivFormatedOIB>
    <izvorni_sadrzaj>
      <item>EDMONT j.d.o.o., OIB 94550751832</item>
    </izvorni_sadrzaj>
    <derivirana_varijabla naziv="DomainObject.Predmet.ProtuStrankaListNazivFormatedOIB_1">
      <item>EDMONT j.d.o.o., OIB 94550751832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2020.</izvorni_sadrzaj>
    <derivirana_varijabla naziv="DomainObject.Datum_1">25. svibnja 2020.</derivirana_varijabla>
  </DomainObject.Datum>
  <DomainObject.PoslovniBrojDokumenta>
    <izvorni_sadrzaj>St-162/2020-4</izvorni_sadrzaj>
    <derivirana_varijabla naziv="DomainObject.PoslovniBrojDokumenta_1">St-162/2020-4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EDMONT j.d.o.o.</izvorni_sadrzaj>
    <derivirana_varijabla naziv="DomainObject.Predmet.ProtustrankaIDrugi_1">EDMONT j.d.o.o.</derivirana_varijabla>
  </DomainObject.Predmet.ProtustrankaIDrugi>
  <DomainObject.Predmet.StrankaIDrugiAdressOIB>
    <izvorni_sadrzaj>Financijska agencija, OIB 85821130368, F.KURELCA 8, 51000 Rijeka</izvorni_sadrzaj>
    <derivirana_varijabla naziv="DomainObject.Predmet.StrankaIDrugiAdressOIB_1">Financijska agencija, OIB 85821130368, F.KURELCA 8, 51000 Rijeka</derivirana_varijabla>
  </DomainObject.Predmet.StrankaIDrugiAdressOIB>
  <DomainObject.Predmet.ProtustrankaIDrugiAdressOIB>
    <izvorni_sadrzaj>EDMONT j.d.o.o., OIB 94550751832, Frlanska cesta 1, 51211 Matulji</izvorni_sadrzaj>
    <derivirana_varijabla naziv="DomainObject.Predmet.ProtustrankaIDrugiAdressOIB_1">EDMONT j.d.o.o., OIB 94550751832, Frlanska cesta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EDMONT j.d.o.o.</item>
      <item>Financijska agencija</item>
    </izvorni_sadrzaj>
    <derivirana_varijabla naziv="DomainObject.Predmet.SudioniciListNaziv_1">
      <item>EDMONT j.d.o.o.</item>
      <item>Financijska agencija</item>
    </derivirana_varijabla>
  </DomainObject.Predmet.SudioniciListNaziv>
  <DomainObject.Predmet.SudioniciListAdressOIB>
    <izvorni_sadrzaj>
      <item>EDMONT j.d.o.o., OIB 94550751832, Frlanska cesta 1,51211 Matulji</item>
      <item>Financijska agencija, OIB 85821130368, F.KURELCA 8,51000 Rijeka</item>
    </izvorni_sadrzaj>
    <derivirana_varijabla naziv="DomainObject.Predmet.SudioniciListAdressOIB_1">
      <item>EDMONT j.d.o.o., OIB 94550751832, Frlanska cesta 1,51211 Matulji</item>
      <item>Financijska agencija,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94550751832</item>
      <item>, OIB 85821130368</item>
    </izvorni_sadrzaj>
    <derivirana_varijabla naziv="DomainObject.Predmet.SudioniciListNazivOIB_1">
      <item>, OIB 94550751832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2020.</izvorni_sadrzaj>
    <derivirana_varijabla naziv="DomainObject.Predmet.DatumPocetkaProcesa_1">19.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811DD-452E-4CEB-BA3E-C5C83D55CBD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263</properties:Words>
  <properties:Characters>1447</properties:Characters>
  <properties:Lines>44</properties:Lines>
  <properties:Paragraphs>14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2020-05-25T06:33:00Z</dcterms:created>
  <dc:creator>Ana Sabljak</dc:creator>
  <cp:lastModifiedBy>Miljenka Balenović</cp:lastModifiedBy>
  <cp:lastPrinted>2018-12-19T10:47:00Z</cp:lastPrinted>
  <dcterms:modified xmlns:xsi="http://www.w3.org/2001/XMLSchema-instance" xsi:type="dcterms:W3CDTF">2020-05-25T06:34:00Z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St-162/2020-4 / Odluka - Oglas (162-20 oglas spremi.docx)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