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9f2f" w14:paraId="f0a9f2f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9E7A6B" w:rsidP="00A0396E" w:rsidR="00A0396E">
      <w:pPr>
        <w:jc w:val="right"/>
      </w:pPr>
      <w:r w:rsidRPr="00921698">
        <w:t>72</w:t>
      </w:r>
      <w:r w:rsidR="00A0396E" w:rsidRPr="00921698">
        <w:t>.</w:t>
      </w:r>
      <w:r w:rsidR="00A0396E">
        <w:rPr>
          <w:b/>
        </w:rPr>
        <w:t xml:space="preserve"> </w:t>
      </w:r>
      <w:r w:rsidR="00A0396E">
        <w:t>St-</w:t>
      </w:r>
      <w:r>
        <w:t>767/2018</w:t>
      </w:r>
      <w:r w:rsidR="00921698">
        <w:t>-22</w:t>
      </w:r>
    </w:p>
    <w:p w:rsidRDefault="00A0396E" w:rsidP="00A0396E" w:rsidR="00A0396E"/>
    <w:p w:rsidRDefault="00A0396E" w:rsidP="00A0396E" w:rsidR="00A0396E">
      <w:pPr>
        <w:jc w:val="center"/>
      </w:pPr>
    </w:p>
    <w:p w:rsidRDefault="00A0396E" w:rsidP="00A0396E" w:rsidR="00A0396E" w:rsidRPr="0063308C">
      <w:pPr>
        <w:jc w:val="center"/>
      </w:pPr>
      <w:r>
        <w:t>R E P U B L I K A   H R V A T S K A</w:t>
      </w:r>
    </w:p>
    <w:p w:rsidRDefault="00A0396E" w:rsidP="00A0396E" w:rsidR="00A0396E">
      <w:pPr>
        <w:jc w:val="center"/>
      </w:pPr>
      <w:r w:rsidRPr="0063308C">
        <w:t>R J E Š E NJ E</w:t>
      </w:r>
    </w:p>
    <w:p w:rsidRDefault="009E7A6B" w:rsidP="00A0396E" w:rsidR="009E7A6B" w:rsidRPr="0063308C">
      <w:pPr>
        <w:jc w:val="center"/>
      </w:pPr>
    </w:p>
    <w:p w:rsidRDefault="009E7A6B" w:rsidP="009E7A6B" w:rsidR="009E7A6B" w:rsidRPr="00AD2F45">
      <w:pPr>
        <w:ind w:firstLine="708"/>
        <w:jc w:val="both"/>
      </w:pPr>
      <w:r w:rsidRPr="00B65898">
        <w:t>TRGOVAČKI SU</w:t>
      </w:r>
      <w:r w:rsidRPr="00C716BA">
        <w:t>D U ZAGREBU,</w:t>
      </w:r>
      <w:r w:rsidRPr="00AD2F45">
        <w:t xml:space="preserve"> po sucu tog suda </w:t>
      </w:r>
      <w:r>
        <w:t>Nikoli Ribarić</w:t>
      </w:r>
      <w:r w:rsidRPr="00AD2F45">
        <w:t xml:space="preserve">, kao sucu pojedincu, u predstečajnom postupku nad dužnikom </w:t>
      </w:r>
      <w:bookmarkStart w:name="_Hlk497406217" w:id="1"/>
      <w:r w:rsidRPr="002F60BE">
        <w:t>ENERGOREMONT d.d., Karlovac (Grad Karlovac)</w:t>
      </w:r>
      <w:r>
        <w:t xml:space="preserve">, </w:t>
      </w:r>
      <w:r w:rsidRPr="002F60BE">
        <w:t>Mala Švarča 155, OIB: 85895363172</w:t>
      </w:r>
      <w:r>
        <w:t xml:space="preserve">, </w:t>
      </w:r>
      <w:bookmarkEnd w:id="1"/>
      <w:r w:rsidRPr="00AD2F45">
        <w:t xml:space="preserve">dana </w:t>
      </w:r>
      <w:r>
        <w:t xml:space="preserve">19. srpnja </w:t>
      </w:r>
      <w:r w:rsidRPr="00AD2F45">
        <w:t>201</w:t>
      </w:r>
      <w:r>
        <w:t>8</w:t>
      </w:r>
      <w:r w:rsidRPr="00AD2F45">
        <w:t>.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921698">
      <w:pPr>
        <w:jc w:val="center"/>
      </w:pPr>
      <w:r w:rsidRPr="00921698"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FA3BBC" w:rsidR="00FA3BBC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9E7A6B" w:rsidRPr="009E7A6B">
        <w:t>KSU društvo s ograničenom odgovornošću za trgovinu na veliko i malo, izvoz i uvoz usluga i roba, marketing, obrtništvo i osobne usluge</w:t>
      </w:r>
      <w:r w:rsidR="005F2E2B">
        <w:t xml:space="preserve">, OIB: </w:t>
      </w:r>
      <w:r w:rsidR="009E7A6B" w:rsidRPr="009E7A6B">
        <w:t>34976993601</w:t>
      </w:r>
      <w:r w:rsidR="005F2E2B">
        <w:t xml:space="preserve">, </w:t>
      </w:r>
      <w:r w:rsidR="009E7A6B" w:rsidRPr="009E7A6B">
        <w:t>Dr. Jurja Dobrile 50, 10410 Velika Gorica</w:t>
      </w:r>
      <w:r w:rsidR="005F2E2B">
        <w:t xml:space="preserve">, u iznosu od </w:t>
      </w:r>
      <w:r w:rsidR="005F2E2B" w:rsidRPr="005F2E2B">
        <w:t xml:space="preserve">13.985,11 </w:t>
      </w:r>
      <w:r w:rsidR="00FA3BBC">
        <w:t xml:space="preserve">kuna, </w:t>
      </w:r>
      <w:r w:rsidR="00FA3BBC" w:rsidRPr="009A2892">
        <w:t xml:space="preserve">podnesena </w:t>
      </w:r>
      <w:r w:rsidR="00FA3BBC">
        <w:t>dana 27. travnja 2018.</w:t>
      </w:r>
      <w:r w:rsidR="00FA3BBC" w:rsidRPr="009A2892">
        <w:t>, kao nepravovremena</w:t>
      </w:r>
    </w:p>
    <w:p w:rsidRDefault="005F2E2B" w:rsidP="007042D2" w:rsidR="005F2E2B">
      <w:pPr>
        <w:ind w:firstLine="720"/>
        <w:jc w:val="both"/>
      </w:pPr>
    </w:p>
    <w:p w:rsidRDefault="005F2E2B" w:rsidP="007042D2" w:rsidR="005F2E2B">
      <w:pPr>
        <w:ind w:firstLine="720"/>
        <w:jc w:val="both"/>
      </w:pP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FA3BBC" w:rsidRPr="002F60BE">
        <w:t>ENERGOREMONT d.d., Karlovac (Grad Karlovac)</w:t>
      </w:r>
      <w:r w:rsidR="00FA3BBC">
        <w:t xml:space="preserve">, </w:t>
      </w:r>
      <w:r w:rsidR="00FA3BBC" w:rsidRPr="002F60BE">
        <w:t>Mala Švarča 155, OIB: 85895363172</w:t>
      </w:r>
      <w:r w:rsidR="00EE020E">
        <w:t>,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FA3BBC">
        <w:t>2</w:t>
      </w:r>
      <w:r w:rsidR="00EE020E">
        <w:t>7.</w:t>
      </w:r>
      <w:r w:rsidR="00FA3BBC">
        <w:t xml:space="preserve"> ožujka</w:t>
      </w:r>
      <w:r w:rsidR="001B1090">
        <w:t xml:space="preserve"> 201</w:t>
      </w:r>
      <w:r w:rsidR="00FA3BBC">
        <w:t>8</w:t>
      </w:r>
      <w:r w:rsidR="001B1090">
        <w:t xml:space="preserve">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957DDA" w:rsidRPr="009E7A6B">
        <w:t>KSU društvo s ograničenom odgovornošću za trgovinu na veliko i malo, izvoz i uvoz usluga i roba, marketing, obrtništvo i osobne usluge</w:t>
      </w:r>
      <w:r w:rsidR="00957DDA">
        <w:t xml:space="preserve">, OIB: </w:t>
      </w:r>
      <w:r w:rsidR="00957DDA" w:rsidRPr="009E7A6B">
        <w:t>34976993601</w:t>
      </w:r>
      <w:r w:rsidR="00957DDA">
        <w:t xml:space="preserve">, </w:t>
      </w:r>
      <w:r w:rsidR="00957DDA" w:rsidRPr="009E7A6B">
        <w:t>Dr. Jurja Dobrile 50, 10410 Velika Gorica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prijavu tražbine </w:t>
      </w:r>
      <w:r w:rsidR="001B1090" w:rsidRPr="009A2892">
        <w:t>u iznosu</w:t>
      </w:r>
      <w:r w:rsidR="00B65819">
        <w:t xml:space="preserve"> </w:t>
      </w:r>
      <w:r w:rsidR="00957DDA" w:rsidRPr="00957DDA">
        <w:t>13.985,11 kuna</w:t>
      </w:r>
      <w:r w:rsidR="00B65819">
        <w:t>.</w:t>
      </w:r>
      <w:r w:rsidR="001101D7">
        <w:t xml:space="preserve"> 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</w:t>
      </w:r>
      <w:r w:rsidR="00957DDA">
        <w:t>predana na poštu dana 27. ožujka 20148. godine, a kako to proizlazi iz koverte.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</w:t>
      </w:r>
      <w:r w:rsidR="001101D7">
        <w:t xml:space="preserve"> </w:t>
      </w:r>
      <w:r w:rsidR="00E23F05">
        <w:t xml:space="preserve"> </w:t>
      </w:r>
      <w:r w:rsidR="00695406">
        <w:t>dalje: SZ)</w:t>
      </w:r>
      <w:r w:rsidR="0018680C">
        <w:t xml:space="preserve"> u vezi članka 37. stavak 1. Zakona o izmjenama i dopunama stečajnog zakona (N.N.br.104/17)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</w:t>
      </w:r>
      <w:r w:rsidR="00F55B00">
        <w:rPr>
          <w:u w:val="single"/>
        </w:rPr>
        <w:t>21</w:t>
      </w:r>
      <w:r w:rsidR="00EC6C38" w:rsidRPr="00135666">
        <w:rPr>
          <w:u w:val="single"/>
        </w:rPr>
        <w:t xml:space="preserve"> dana od dana </w:t>
      </w:r>
      <w:r w:rsidR="00F55B00" w:rsidRPr="00F55B00">
        <w:rPr>
          <w:u w:val="single"/>
        </w:rPr>
        <w:t>dostave ovog rješenja na stranici e-Oglasna ploča</w:t>
      </w:r>
      <w:r w:rsidR="00F55B00">
        <w:rPr>
          <w:u w:val="single"/>
        </w:rPr>
        <w:t xml:space="preserve"> (Rješenje objavljeno na stranici E Oglasna ploča 27. ožujka 2018.)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lastRenderedPageBreak/>
        <w:t>Kako je, dakle, na</w:t>
      </w:r>
      <w:r w:rsidR="00B14486">
        <w:t>prijed navedena prijava tražbine podnesena Finan</w:t>
      </w:r>
      <w:r w:rsidR="00F55B00">
        <w:t>cijskoj agenciji izvan roka od 21</w:t>
      </w:r>
      <w:r w:rsidR="00E72B86">
        <w:t xml:space="preserve"> dana računajući od dana dostave (8 dana)</w:t>
      </w:r>
      <w:r w:rsidR="00B14486">
        <w:t xml:space="preserve"> </w:t>
      </w:r>
      <w:r w:rsidR="004A0C13">
        <w:t xml:space="preserve">rješenja o otvaranju </w:t>
      </w:r>
      <w:r w:rsidR="00B14486">
        <w:t xml:space="preserve">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B65819">
        <w:t>1</w:t>
      </w:r>
      <w:r w:rsidR="004A0C13">
        <w:t>9. srpnja</w:t>
      </w:r>
      <w:r w:rsidRPr="009A2892">
        <w:t xml:space="preserve"> 201</w:t>
      </w:r>
      <w:r w:rsidR="00575044">
        <w:t>8</w:t>
      </w:r>
      <w:r w:rsidRPr="009A2892">
        <w:t>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921698" w:rsidP="00E91121" w:rsidR="009216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21698" w:rsidP="00E91121" w:rsidR="009216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21698" w:rsidP="00E91121" w:rsidR="0092169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21698" w:rsidP="00E91121" w:rsidR="0092169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21698" w:rsidP="00E91121" w:rsidR="0092169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21698" w:rsidP="00597BE1" w:rsidR="0092169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75044" w:rsidP="007042D2" w:rsidR="0057504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4A0C13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</w:t>
      </w:r>
      <w:r w:rsidR="004A0C13">
        <w:t>od dostave,</w:t>
      </w:r>
      <w:r w:rsidR="004A0C13" w:rsidRPr="004A0C13">
        <w:t xml:space="preserve"> </w:t>
      </w:r>
      <w:r w:rsidR="004A0C13" w:rsidRPr="009A2892">
        <w:t xml:space="preserve">a ulaže se putem </w:t>
      </w:r>
      <w:r w:rsidR="004A0C13" w:rsidRPr="00C72788">
        <w:t>ovog suda u 2 primjerka</w:t>
      </w:r>
      <w:r w:rsidR="004A0C13">
        <w:t>. Dostava se smatra obavljenom istekom osmoga dana od dana objave pismena na mrežnoj stranici e-Oglasna ploča sudova</w:t>
      </w:r>
      <w:r w:rsidR="004A0C13" w:rsidRPr="009A2892">
        <w:t xml:space="preserve"> </w:t>
      </w:r>
      <w:r w:rsidR="004A0C13">
        <w:t>po primitku rješenja.</w:t>
      </w:r>
      <w:r w:rsidRPr="00C72788">
        <w:t>.</w:t>
      </w:r>
    </w:p>
    <w:p w:rsidRDefault="007042D2" w:rsidP="007042D2" w:rsidR="007042D2" w:rsidRPr="00C72788">
      <w:pPr>
        <w:jc w:val="both"/>
        <w:rPr>
          <w:b/>
        </w:rPr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921698" w:rsidP="00604F85" w:rsidR="00921698">
      <w:pPr>
        <w:overflowPunct w:val="false"/>
        <w:autoSpaceDE w:val="false"/>
        <w:autoSpaceDN w:val="false"/>
        <w:adjustRightInd w:val="false"/>
        <w:ind w:left="360"/>
        <w:jc w:val="both"/>
      </w:pPr>
    </w:p>
    <w:sectPr w:rsidSect="00585191" w:rsidR="0092169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14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A6B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72</w:t>
    </w:r>
    <w:r w:rsidR="006E62F6">
      <w:t>. St -</w:t>
    </w:r>
    <w:r>
      <w:t>767/2018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1217"/>
    <w:rsid w:val="0003273A"/>
    <w:rsid w:val="0003636D"/>
    <w:rsid w:val="00065FA4"/>
    <w:rsid w:val="00073D97"/>
    <w:rsid w:val="000810CE"/>
    <w:rsid w:val="00082D64"/>
    <w:rsid w:val="00084517"/>
    <w:rsid w:val="000846DF"/>
    <w:rsid w:val="000A7D42"/>
    <w:rsid w:val="000D7DD4"/>
    <w:rsid w:val="000F0FE6"/>
    <w:rsid w:val="001101D7"/>
    <w:rsid w:val="00135666"/>
    <w:rsid w:val="001423CB"/>
    <w:rsid w:val="00142CB2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3E6C76"/>
    <w:rsid w:val="0040153A"/>
    <w:rsid w:val="00413E00"/>
    <w:rsid w:val="004230A4"/>
    <w:rsid w:val="0042407B"/>
    <w:rsid w:val="00456295"/>
    <w:rsid w:val="0046103E"/>
    <w:rsid w:val="00471BD2"/>
    <w:rsid w:val="00494008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4F85"/>
    <w:rsid w:val="00623AF3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6F71"/>
    <w:rsid w:val="00915334"/>
    <w:rsid w:val="00921698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22919"/>
    <w:rsid w:val="00A545CD"/>
    <w:rsid w:val="00A56653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42369"/>
    <w:rsid w:val="00B445DF"/>
    <w:rsid w:val="00B47C1D"/>
    <w:rsid w:val="00B65819"/>
    <w:rsid w:val="00B71410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558DE"/>
    <w:rsid w:val="00C657A5"/>
    <w:rsid w:val="00C73C08"/>
    <w:rsid w:val="00C838B1"/>
    <w:rsid w:val="00C8717C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A72C1"/>
    <w:rsid w:val="00DB6251"/>
    <w:rsid w:val="00E02326"/>
    <w:rsid w:val="00E23F05"/>
    <w:rsid w:val="00E3002E"/>
    <w:rsid w:val="00E33446"/>
    <w:rsid w:val="00E3369C"/>
    <w:rsid w:val="00E371BF"/>
    <w:rsid w:val="00E72B86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ENERGOREMONT d.d.</izvorni_sadrzaj>
    <derivirana_varijabla naziv="DomainObject.Predmet.ProtustrankaFormated_1">  ENERGOREMONT d.d.</derivirana_varijabla>
  </DomainObject.Predmet.ProtustrankaFormated>
  <DomainObject.Predmet.ProtustrankaFormatedOIB>
    <izvorni_sadrzaj>  ENERGOREMONT d.d., OIB 85895363172</izvorni_sadrzaj>
    <derivirana_varijabla naziv="DomainObject.Predmet.ProtustrankaFormatedOIB_1">  ENERGOREMONT d.d., OIB 85895363172</derivirana_varijabla>
  </DomainObject.Predmet.ProtustrankaFormatedOIB>
  <DomainObject.Predmet.ProtustrankaFormatedWithAdress>
    <izvorni_sadrzaj> ENERGOREMONT d.d., Mala Švarča 155, 47000 Karlovac</izvorni_sadrzaj>
    <derivirana_varijabla naziv="DomainObject.Predmet.ProtustrankaFormatedWithAdress_1"> ENERGOREMONT d.d., Mala Švarča 155, 47000 Karlovac</derivirana_varijabla>
  </DomainObject.Predmet.ProtustrankaFormatedWithAdress>
  <DomainObject.Predmet.ProtustrankaFormatedWithAdressOIB>
    <izvorni_sadrzaj> ENERGOREMONT d.d., OIB 85895363172, Mala Švarča 155, 47000 Karlovac</izvorni_sadrzaj>
    <derivirana_varijabla naziv="DomainObject.Predmet.ProtustrankaFormatedWithAdressOIB_1"> ENERGOREMONT d.d., OIB 85895363172, Mala Švarča 155, 47000 Karlovac</derivirana_varijabla>
  </DomainObject.Predmet.ProtustrankaFormatedWithAdressOIB>
  <DomainObject.Predmet.ProtustrankaWithAdress>
    <izvorni_sadrzaj>ENERGOREMONT d.d. Mala Švarča 155, 47000 Karlovac</izvorni_sadrzaj>
    <derivirana_varijabla naziv="DomainObject.Predmet.ProtustrankaWithAdress_1">ENERGOREMONT d.d. Mala Švarča 155, 47000 Karlovac</derivirana_varijabla>
  </DomainObject.Predmet.ProtustrankaWithAdress>
  <DomainObject.Predmet.ProtustrankaWithAdressOIB>
    <izvorni_sadrzaj>ENERGOREMONT d.d., OIB 85895363172, Mala Švarča 155, 47000 Karlovac</izvorni_sadrzaj>
    <derivirana_varijabla naziv="DomainObject.Predmet.ProtustrankaWithAdressOIB_1">ENERGOREMONT d.d., OIB 85895363172, Mala Švarča 155, 47000 Karlovac</derivirana_varijabla>
  </DomainObject.Predmet.ProtustrankaWithAdressOIB>
  <DomainObject.Predmet.ProtustrankaNazivFormated>
    <izvorni_sadrzaj>ENERGOREMONT d.d.</izvorni_sadrzaj>
    <derivirana_varijabla naziv="DomainObject.Predmet.ProtustrankaNazivFormated_1">ENERGOREMONT d.d.</derivirana_varijabla>
  </DomainObject.Predmet.ProtustrankaNazivFormated>
  <DomainObject.Predmet.ProtustrankaNazivFormatedOIB>
    <izvorni_sadrzaj>ENERGOREMONT d.d., OIB 85895363172</izvorni_sadrzaj>
    <derivirana_varijabla naziv="DomainObject.Predmet.ProtustrankaNazivFormatedOIB_1">ENERGOREMONT d.d., OIB 85895363172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ENERGOREMONT d.d.</izvorni_sadrzaj>
    <derivirana_varijabla naziv="DomainObject.Predmet.StrankaFormated_1">  ENERGOREMONT d.d.</derivirana_varijabla>
  </DomainObject.Predmet.StrankaFormated>
  <DomainObject.Predmet.StrankaFormatedOIB>
    <izvorni_sadrzaj>  ENERGOREMONT d.d., OIB 85895363172</izvorni_sadrzaj>
    <derivirana_varijabla naziv="DomainObject.Predmet.StrankaFormatedOIB_1">  ENERGOREMONT d.d., OIB 85895363172</derivirana_varijabla>
  </DomainObject.Predmet.StrankaFormatedOIB>
  <DomainObject.Predmet.StrankaFormatedWithAdress>
    <izvorni_sadrzaj> ENERGOREMONT d.d., Mala Švarča 155, 47000 Karlovac</izvorni_sadrzaj>
    <derivirana_varijabla naziv="DomainObject.Predmet.StrankaFormatedWithAdress_1"> ENERGOREMONT d.d., Mala Švarča 155, 47000 Karlovac</derivirana_varijabla>
  </DomainObject.Predmet.StrankaFormatedWithAdress>
  <DomainObject.Predmet.StrankaFormatedWithAdressOIB>
    <izvorni_sadrzaj> ENERGOREMONT d.d., OIB 85895363172, Mala Švarča 155, 47000 Karlovac</izvorni_sadrzaj>
    <derivirana_varijabla naziv="DomainObject.Predmet.StrankaFormatedWithAdressOIB_1"> ENERGOREMONT d.d., OIB 85895363172, Mala Švarča 155, 47000 Karlovac</derivirana_varijabla>
  </DomainObject.Predmet.StrankaFormatedWithAdressOIB>
  <DomainObject.Predmet.StrankaWithAdress>
    <izvorni_sadrzaj>ENERGOREMONT d.d. Mala Švarča 155,47000 Karlovac</izvorni_sadrzaj>
    <derivirana_varijabla naziv="DomainObject.Predmet.StrankaWithAdress_1">ENERGOREMONT d.d. Mala Švarča 155,47000 Karlovac</derivirana_varijabla>
  </DomainObject.Predmet.StrankaWithAdress>
  <DomainObject.Predmet.StrankaWithAdressOIB>
    <izvorni_sadrzaj>ENERGOREMONT d.d., OIB 85895363172, Mala Švarča 155,47000 Karlovac</izvorni_sadrzaj>
    <derivirana_varijabla naziv="DomainObject.Predmet.StrankaWithAdressOIB_1">ENERGOREMONT d.d., OIB 85895363172, Mala Švarča 155,47000 Karlovac</derivirana_varijabla>
  </DomainObject.Predmet.StrankaWithAdressOIB>
  <DomainObject.Predmet.StrankaNazivFormated>
    <izvorni_sadrzaj>ENERGOREMONT d.d.</izvorni_sadrzaj>
    <derivirana_varijabla naziv="DomainObject.Predmet.StrankaNazivFormated_1">ENERGOREMONT d.d.</derivirana_varijabla>
  </DomainObject.Predmet.StrankaNazivFormated>
  <DomainObject.Predmet.StrankaNazivFormatedOIB>
    <izvorni_sadrzaj>ENERGOREMONT d.d., OIB 85895363172</izvorni_sadrzaj>
    <derivirana_varijabla naziv="DomainObject.Predmet.StrankaNazivFormatedOIB_1">ENERGOREMONT d.d., OIB 85895363172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ENERGOREMONT d.d.</item>
    </izvorni_sadrzaj>
    <derivirana_varijabla naziv="DomainObject.Predmet.StrankaListFormated_1">
      <item>ENERGOREMONT d.d.</item>
    </derivirana_varijabla>
  </DomainObject.Predmet.StrankaListFormated>
  <DomainObject.Predmet.StrankaListFormatedOIB>
    <izvorni_sadrzaj>
      <item>ENERGOREMONT d.d., OIB 85895363172</item>
    </izvorni_sadrzaj>
    <derivirana_varijabla naziv="DomainObject.Predmet.StrankaListFormatedOIB_1">
      <item>ENERGOREMONT d.d., OIB 85895363172</item>
    </derivirana_varijabla>
  </DomainObject.Predmet.StrankaListFormatedOIB>
  <DomainObject.Predmet.StrankaListFormatedWithAdress>
    <izvorni_sadrzaj>
      <item>ENERGOREMONT d.d., Mala Švarča 155, 47000 Karlovac</item>
    </izvorni_sadrzaj>
    <derivirana_varijabla naziv="DomainObject.Predmet.StrankaListFormatedWithAdress_1">
      <item>ENERGOREMONT d.d., Mala Švarča 155, 47000 Karlovac</item>
    </derivirana_varijabla>
  </DomainObject.Predmet.StrankaListFormatedWithAdress>
  <DomainObject.Predmet.StrankaListFormatedWithAdressOIB>
    <izvorni_sadrzaj>
      <item>ENERGOREMONT d.d., OIB 85895363172, Mala Švarča 155, 47000 Karlovac</item>
    </izvorni_sadrzaj>
    <derivirana_varijabla naziv="DomainObject.Predmet.StrankaListFormatedWithAdressOIB_1">
      <item>ENERGOREMONT d.d., OIB 85895363172, Mala Švarča 155, 47000 Karlovac</item>
    </derivirana_varijabla>
  </DomainObject.Predmet.StrankaListFormatedWithAdressOIB>
  <DomainObject.Predmet.StrankaListNazivFormated>
    <izvorni_sadrzaj>
      <item>ENERGOREMONT d.d.</item>
    </izvorni_sadrzaj>
    <derivirana_varijabla naziv="DomainObject.Predmet.StrankaListNazivFormated_1">
      <item>ENERGOREMONT d.d.</item>
    </derivirana_varijabla>
  </DomainObject.Predmet.StrankaListNazivFormated>
  <DomainObject.Predmet.StrankaListNazivFormatedOIB>
    <izvorni_sadrzaj>
      <item>ENERGOREMONT d.d., OIB 85895363172</item>
    </izvorni_sadrzaj>
    <derivirana_varijabla naziv="DomainObject.Predmet.StrankaListNazivFormatedOIB_1">
      <item>ENERGOREMONT d.d., OIB 85895363172</item>
    </derivirana_varijabla>
  </DomainObject.Predmet.StrankaListNazivFormatedOIB>
  <DomainObject.Predmet.ProtuStrankaListFormated>
    <izvorni_sadrzaj>
      <item>ENERGOREMONT d.d.</item>
    </izvorni_sadrzaj>
    <derivirana_varijabla naziv="DomainObject.Predmet.ProtuStrankaListFormated_1">
      <item>ENERGOREMONT d.d.</item>
    </derivirana_varijabla>
  </DomainObject.Predmet.ProtuStrankaListFormated>
  <DomainObject.Predmet.ProtuStrankaListFormatedOIB>
    <izvorni_sadrzaj>
      <item>ENERGOREMONT d.d., OIB 85895363172</item>
    </izvorni_sadrzaj>
    <derivirana_varijabla naziv="DomainObject.Predmet.ProtuStrankaListFormatedOIB_1">
      <item>ENERGOREMONT d.d., OIB 85895363172</item>
    </derivirana_varijabla>
  </DomainObject.Predmet.ProtuStrankaListFormatedOIB>
  <DomainObject.Predmet.ProtuStrankaListFormatedWithAdress>
    <izvorni_sadrzaj>
      <item>ENERGOREMONT d.d., Mala Švarča 155, 47000 Karlovac</item>
    </izvorni_sadrzaj>
    <derivirana_varijabla naziv="DomainObject.Predmet.ProtuStrankaListFormatedWithAdress_1">
      <item>ENERGOREMONT d.d., Mala Švarča 155, 47000 Karlovac</item>
    </derivirana_varijabla>
  </DomainObject.Predmet.ProtuStrankaListFormatedWithAdress>
  <DomainObject.Predmet.ProtuStrankaListFormatedWithAdressOIB>
    <izvorni_sadrzaj>
      <item>ENERGOREMONT d.d., OIB 85895363172, Mala Švarča 155, 47000 Karlovac</item>
    </izvorni_sadrzaj>
    <derivirana_varijabla naziv="DomainObject.Predmet.ProtuStrankaListFormatedWithAdressOIB_1">
      <item>ENERGOREMONT d.d., OIB 85895363172, Mala Švarča 155, 47000 Karlovac</item>
    </derivirana_varijabla>
  </DomainObject.Predmet.ProtuStrankaListFormatedWithAdressOIB>
  <DomainObject.Predmet.ProtuStrankaListNazivFormated>
    <izvorni_sadrzaj>
      <item>ENERGOREMONT d.d.</item>
    </izvorni_sadrzaj>
    <derivirana_varijabla naziv="DomainObject.Predmet.ProtuStrankaListNazivFormated_1">
      <item>ENERGOREMONT d.d.</item>
    </derivirana_varijabla>
  </DomainObject.Predmet.ProtuStrankaListNazivFormated>
  <DomainObject.Predmet.ProtuStrankaListNazivFormatedOIB>
    <izvorni_sadrzaj>
      <item>ENERGOREMONT d.d., OIB 85895363172</item>
    </izvorni_sadrzaj>
    <derivirana_varijabla naziv="DomainObject.Predmet.ProtuStrankaListNazivFormatedOIB_1">
      <item>ENERGOREMONT d.d., OIB 85895363172</item>
    </derivirana_varijabla>
  </DomainObject.Predmet.ProtuStrankaListNazivFormatedOIB>
  <DomainObject.Predmet.OstaliListFormated>
    <izvorni_sadrzaj>
      <item>Sudski registar</item>
      <item>Općinski sud u Karlovcu - ZK odjel</item>
      <item>Financijska agencija</item>
    </izvorni_sadrzaj>
    <derivirana_varijabla naziv="DomainObject.Predmet.OstaliListFormated_1">
      <item>Sudski registar</item>
      <item>Općinski sud u Karlovcu - ZK odjel</item>
      <item>Financijska agencija</item>
    </derivirana_varijabla>
  </DomainObject.Predmet.OstaliListFormated>
  <DomainObject.Predmet.OstaliListFormatedOIB>
    <izvorni_sadrzaj>
      <item>Sudski registar</item>
      <item>Općinski sud u Karlovcu - ZK odjel, OIB 05541256968</item>
      <item>Financijska agencija, OIB 85821130368</item>
    </izvorni_sadrzaj>
    <derivirana_varijabla naziv="DomainObject.Predmet.OstaliListFormatedOIB_1">
      <item>Sudski registar</item>
      <item>Općinski sud u Karlovcu - ZK odjel, OIB 05541256968</item>
      <item>Financijska agencija, OIB 85821130368</item>
    </derivirana_varijabla>
  </DomainObject.Predmet.OstaliListFormatedOIB>
  <DomainObject.Predmet.OstaliListFormatedWithAdress>
    <izvorni_sadrzaj>
      <item>Sudski registar</item>
      <item>Općinski sud u Karlovcu - ZK odjel, Trg hrvatskih branitelja 1, 47000 Karlovac</item>
      <item>Financijska agencija, Ulica grada Vukovara 70, 10000 Zagreb</item>
    </izvorni_sadrzaj>
    <derivirana_varijabla naziv="DomainObject.Predmet.OstaliListFormatedWithAdress_1">
      <item>Sudski registar</item>
      <item>Općinski sud u Karlovcu - ZK odjel, Trg hrvatskih branitelja 1, 47000 Karlovac</item>
      <item>Financijska agencija, Ulica grada Vukovara 70, 10000 Zagreb</item>
    </derivirana_varijabla>
  </DomainObject.Predmet.OstaliListFormatedWithAdress>
  <DomainObject.Predmet.OstaliListFormatedWithAdressOIB>
    <izvorni_sadrzaj>
      <item>Sudski registar</item>
      <item>Općinski sud u Karlovcu - ZK odjel, OIB 05541256968, Trg hrvatskih branitelja 1, 47000 Karlovac</item>
      <item>Financijska agencija, OIB 85821130368, Ulica grada Vukovara 70, 10000 Zagreb</item>
    </izvorni_sadrzaj>
    <derivirana_varijabla naziv="DomainObject.Predmet.OstaliListFormatedWithAdressOIB_1">
      <item>Sudski registar</item>
      <item>Općinski sud u Karlovcu - ZK odjel, OIB 05541256968, Trg hrvatskih branitelja 1, 47000 Karlovac</item>
      <item>Financijska agencija, OIB 85821130368, Ulica grada Vukovara 70, 10000 Zagreb</item>
    </derivirana_varijabla>
  </DomainObject.Predmet.OstaliListFormatedWithAdressOIB>
  <DomainObject.Predmet.OstaliListNazivFormated>
    <izvorni_sadrzaj>
      <item>Sudski registar</item>
      <item>Općinski sud u Karlovcu - ZK odjel</item>
      <item>Financijska agencija</item>
    </izvorni_sadrzaj>
    <derivirana_varijabla naziv="DomainObject.Predmet.OstaliListNazivFormated_1">
      <item>Sudski registar</item>
      <item>Općinski sud u Karlovcu - ZK odjel</item>
      <item>Financijska agencija</item>
    </derivirana_varijabla>
  </DomainObject.Predmet.OstaliListNazivFormated>
  <DomainObject.Predmet.OstaliListNazivFormatedOIB>
    <izvorni_sadrzaj>
      <item>Sudski registar</item>
      <item>Općinski sud u Karlovcu - ZK odjel, OIB 05541256968</item>
      <item>Financijska agencija, OIB 85821130368</item>
    </izvorni_sadrzaj>
    <derivirana_varijabla naziv="DomainObject.Predmet.OstaliListNazivFormatedOIB_1">
      <item>Sudski registar</item>
      <item>Općinski sud u Karlovcu - ZK odjel, OIB 05541256968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ENERGOREMONT d.d.</izvorni_sadrzaj>
    <derivirana_varijabla naziv="DomainObject.Predmet.StrankaIDrugi_1">ENERGOREMONT d.d.</derivirana_varijabla>
  </DomainObject.Predmet.StrankaIDrugi>
  <DomainObject.Predmet.ProtustrankaIDrugi>
    <izvorni_sadrzaj>ENERGOREMONT d.d.</izvorni_sadrzaj>
    <derivirana_varijabla naziv="DomainObject.Predmet.ProtustrankaIDrugi_1">ENERGOREMONT d.d.</derivirana_varijabla>
  </DomainObject.Predmet.ProtustrankaIDrugi>
  <DomainObject.Predmet.StrankaIDrugiAdressOIB>
    <izvorni_sadrzaj>ENERGOREMONT d.d., OIB 85895363172, Mala Švarča 155, 47000 Karlovac</izvorni_sadrzaj>
    <derivirana_varijabla naziv="DomainObject.Predmet.StrankaIDrugiAdressOIB_1">ENERGOREMONT d.d., OIB 85895363172, Mala Švarča 155, 47000 Karlovac</derivirana_varijabla>
  </DomainObject.Predmet.StrankaIDrugiAdressOIB>
  <DomainObject.Predmet.ProtustrankaIDrugiAdressOIB>
    <izvorni_sadrzaj>ENERGOREMONT d.d., OIB 85895363172, Mala Švarča 155, 47000 Karlovac</izvorni_sadrzaj>
    <derivirana_varijabla naziv="DomainObject.Predmet.ProtustrankaIDrugiAdressOIB_1">ENERGOREMONT d.d., OIB 85895363172,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ENERGOREMONT d.d.</item>
      <item>ENERGOREMONT d.d.</item>
      <item>Sudski registar</item>
      <item>Općinski sud u Karlovcu - ZK odjel</item>
      <item>Financijska agencija</item>
    </izvorni_sadrzaj>
    <derivirana_varijabla naziv="DomainObject.Predmet.SudioniciListNaziv_1">
      <item>ENERGOREMONT d.d.</item>
      <item>ENERGOREMONT d.d.</item>
      <item>Sudski registar</item>
      <item>Općinski sud u Karlovcu - ZK odjel</item>
      <item>Financijska agencija</item>
    </derivirana_varijabla>
  </DomainObject.Predmet.SudioniciListNaziv>
  <DomainObject.Predmet.SudioniciListAdressOIB>
    <izvorni_sadrzaj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</izvorni_sadrzaj>
    <derivirana_varijabla naziv="DomainObject.Predmet.SudioniciListAdressOIB_1"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85895363172</item>
      <item>, OIB 85895363172</item>
      <item>, OIB null</item>
      <item>, OIB 05541256968</item>
      <item>, OIB 85821130368</item>
    </izvorni_sadrzaj>
    <derivirana_varijabla naziv="DomainObject.Predmet.SudioniciListNazivOIB_1">
      <item>, OIB 85895363172</item>
      <item>, OIB 85895363172</item>
      <item>, OIB null</item>
      <item>, OIB 05541256968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154ED-8DA8-4F7F-8D40-BA1597E56A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454</properties:Words>
  <properties:Characters>2459</properties:Characters>
  <properties:Lines>94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2018-07-19T11:38:00Z</dcterms:created>
  <dc:creator>nribaric</dc:creator>
  <cp:lastModifiedBy>Jadranka Zelić</cp:lastModifiedBy>
  <cp:lastPrinted>2018-07-19T12:27:00Z</cp:lastPrinted>
  <dcterms:modified xmlns:xsi="http://www.w3.org/2001/XMLSchema-instance" xsi:type="dcterms:W3CDTF">2018-07-19T12:28:00Z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(odbačaj nepravovremena prijava-ksu energoremont 19.7.2018..docx)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