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e2186" w14:paraId="bbe2186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FD7B0F">
        <w:t>3</w:t>
      </w:r>
      <w:r w:rsidR="00676C7A">
        <w:t>74</w:t>
      </w:r>
      <w:r w:rsidR="00BE59FA">
        <w:t>/201</w:t>
      </w:r>
      <w:r w:rsidR="00766DE9">
        <w:t>6</w:t>
      </w:r>
      <w:r w:rsidR="00BE59FA">
        <w:t>-</w:t>
      </w:r>
      <w:r w:rsidR="00254B85">
        <w:t>2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 w:rsidR="00FD7B0F">
        <w:t>Davorinu Pavičić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FD7B0F">
        <w:t>Rijeka</w:t>
      </w:r>
      <w:r w:rsidR="00766DE9">
        <w:t>,</w:t>
      </w:r>
      <w:r w:rsidR="004A0D7B">
        <w:t xml:space="preserve"> Podružnica </w:t>
      </w:r>
      <w:r w:rsidR="00FD7B0F">
        <w:t>Pula</w:t>
      </w:r>
      <w:r w:rsidR="004A0D7B">
        <w:t xml:space="preserve">, za pokretanje  stečajnog postupka  nad dužnikom </w:t>
      </w:r>
      <w:r w:rsidR="00676C7A">
        <w:t>PUBLITOUR</w:t>
      </w:r>
      <w:r w:rsidR="00254B85">
        <w:t xml:space="preserve"> </w:t>
      </w:r>
      <w:r w:rsidR="00CC7B54">
        <w:t>d.o.o.,</w:t>
      </w:r>
      <w:r w:rsidR="002379FF">
        <w:t xml:space="preserve"> </w:t>
      </w:r>
      <w:r w:rsidR="00676C7A">
        <w:t>Poreč</w:t>
      </w:r>
      <w:r w:rsidR="001353E1">
        <w:t>,</w:t>
      </w:r>
      <w:r w:rsidR="0060557B">
        <w:t xml:space="preserve"> </w:t>
      </w:r>
      <w:r w:rsidR="00676C7A">
        <w:t>Istarskog razvoda 7</w:t>
      </w:r>
      <w:r w:rsidR="0060557B">
        <w:t>,</w:t>
      </w:r>
      <w:r w:rsidR="00CC7B54">
        <w:t xml:space="preserve"> </w:t>
      </w:r>
      <w:r w:rsidR="004E1E18">
        <w:t xml:space="preserve">OIB </w:t>
      </w:r>
      <w:r w:rsidR="00676C7A">
        <w:t>67445027071</w:t>
      </w:r>
      <w:r w:rsidR="008B6476">
        <w:t xml:space="preserve"> 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F4175B">
        <w:t>0</w:t>
      </w:r>
      <w:r w:rsidR="00FD7B0F">
        <w:t>8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676C7A">
        <w:t>PUBLITOUR d.o.o., Poreč, Istarskog razvoda 7, OIB 67445027071</w:t>
      </w:r>
      <w:r w:rsidR="004B5FBD">
        <w:t>,</w:t>
      </w:r>
      <w:r w:rsidR="009F69D5">
        <w:t xml:space="preserve"> </w:t>
      </w:r>
      <w:r>
        <w:t xml:space="preserve">iznosi </w:t>
      </w:r>
      <w:r w:rsidR="00676C7A">
        <w:t>7.810,25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FD7B0F">
        <w:t>osoba ovlaštena za zastupanje</w:t>
      </w:r>
      <w:r w:rsidR="00E335AA">
        <w:t>,</w:t>
      </w:r>
      <w:r w:rsidR="00FD7B0F">
        <w:t xml:space="preserve"> </w:t>
      </w:r>
      <w:r w:rsidR="00676C7A">
        <w:t>Paolo Esposito, Italija</w:t>
      </w:r>
      <w:r w:rsidR="00AE0578">
        <w:t>,</w:t>
      </w:r>
      <w:r w:rsidR="00676C7A">
        <w:t xml:space="preserve"> </w:t>
      </w:r>
      <w:r w:rsidR="003036D5">
        <w:t xml:space="preserve">OIB: </w:t>
      </w:r>
      <w:r w:rsidR="00676C7A">
        <w:t xml:space="preserve">96893839631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676C7A">
        <w:rPr>
          <w:b/>
        </w:rPr>
        <w:t>374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0750EF">
        <w:t>0</w:t>
      </w:r>
      <w:r w:rsidR="00FD7B0F">
        <w:t>8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</w:t>
      </w:r>
      <w:r w:rsidR="001063EA">
        <w:rPr>
          <w:bCs/>
        </w:rPr>
        <w:t>Davorin Pavičić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p w:rsidRDefault="008423A0" w:rsidR="008423A0">
      <w:pPr>
        <w:numPr>
          <w:ilvl w:val="0"/>
          <w:numId w:val="1"/>
        </w:numPr>
      </w:pPr>
      <w:r>
        <w:t>Zak.zastupniku</w:t>
      </w:r>
    </w:p>
    <w:sectPr w:rsidSect="00F2165F" w:rsidR="008423A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5C35" w:rsidR="00665C35">
      <w:r>
        <w:separator/>
      </w:r>
    </w:p>
  </w:endnote>
  <w:endnote w:id="0" w:type="continuationSeparator">
    <w:p w:rsidRDefault="00665C35" w:rsidR="00665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5C35" w:rsidR="00665C35">
      <w:r>
        <w:separator/>
      </w:r>
    </w:p>
  </w:footnote>
  <w:footnote w:id="0" w:type="continuationSeparator">
    <w:p w:rsidRDefault="00665C35" w:rsidR="00665C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230F6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66829"/>
    <w:rsid w:val="000750EF"/>
    <w:rsid w:val="000757AF"/>
    <w:rsid w:val="000771D6"/>
    <w:rsid w:val="00077827"/>
    <w:rsid w:val="00077A70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D5524"/>
    <w:rsid w:val="000E762A"/>
    <w:rsid w:val="000F286F"/>
    <w:rsid w:val="000F2D59"/>
    <w:rsid w:val="000F61EA"/>
    <w:rsid w:val="00102060"/>
    <w:rsid w:val="001024A8"/>
    <w:rsid w:val="001030C0"/>
    <w:rsid w:val="00103751"/>
    <w:rsid w:val="001063EA"/>
    <w:rsid w:val="00106733"/>
    <w:rsid w:val="00120A6D"/>
    <w:rsid w:val="001317D3"/>
    <w:rsid w:val="001353E1"/>
    <w:rsid w:val="00141578"/>
    <w:rsid w:val="001437B2"/>
    <w:rsid w:val="00152938"/>
    <w:rsid w:val="001609A5"/>
    <w:rsid w:val="001660D3"/>
    <w:rsid w:val="00170D5E"/>
    <w:rsid w:val="00173F18"/>
    <w:rsid w:val="00177EC7"/>
    <w:rsid w:val="00183426"/>
    <w:rsid w:val="00184929"/>
    <w:rsid w:val="00191A7A"/>
    <w:rsid w:val="00191FEF"/>
    <w:rsid w:val="00194F7D"/>
    <w:rsid w:val="00195554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001E"/>
    <w:rsid w:val="00204C74"/>
    <w:rsid w:val="002063E3"/>
    <w:rsid w:val="002135F4"/>
    <w:rsid w:val="00221C44"/>
    <w:rsid w:val="00224AFF"/>
    <w:rsid w:val="0023503B"/>
    <w:rsid w:val="002358E7"/>
    <w:rsid w:val="002379FF"/>
    <w:rsid w:val="002453C4"/>
    <w:rsid w:val="0025000D"/>
    <w:rsid w:val="00251A35"/>
    <w:rsid w:val="002544AB"/>
    <w:rsid w:val="00254B85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462A"/>
    <w:rsid w:val="003612A7"/>
    <w:rsid w:val="0036557E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59A7"/>
    <w:rsid w:val="003A610E"/>
    <w:rsid w:val="003B736D"/>
    <w:rsid w:val="003C01DF"/>
    <w:rsid w:val="003C7036"/>
    <w:rsid w:val="003D02B1"/>
    <w:rsid w:val="003E4DD9"/>
    <w:rsid w:val="003E7C98"/>
    <w:rsid w:val="003F3D77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0FCF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5FBD"/>
    <w:rsid w:val="004C3969"/>
    <w:rsid w:val="004C5475"/>
    <w:rsid w:val="004D09A4"/>
    <w:rsid w:val="004D2FFA"/>
    <w:rsid w:val="004D5A26"/>
    <w:rsid w:val="004E0706"/>
    <w:rsid w:val="004E0ECB"/>
    <w:rsid w:val="004E1973"/>
    <w:rsid w:val="004E1E18"/>
    <w:rsid w:val="004E466C"/>
    <w:rsid w:val="004E4C41"/>
    <w:rsid w:val="004F5164"/>
    <w:rsid w:val="004F5FE8"/>
    <w:rsid w:val="00510833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0223"/>
    <w:rsid w:val="00554CD6"/>
    <w:rsid w:val="00556098"/>
    <w:rsid w:val="00562AA2"/>
    <w:rsid w:val="00567F63"/>
    <w:rsid w:val="005703CF"/>
    <w:rsid w:val="00572814"/>
    <w:rsid w:val="005741C5"/>
    <w:rsid w:val="00575101"/>
    <w:rsid w:val="0058218C"/>
    <w:rsid w:val="005868D0"/>
    <w:rsid w:val="005931E7"/>
    <w:rsid w:val="005B1166"/>
    <w:rsid w:val="005B54EF"/>
    <w:rsid w:val="005B59B6"/>
    <w:rsid w:val="005B5CA0"/>
    <w:rsid w:val="005C01B9"/>
    <w:rsid w:val="005C0C1A"/>
    <w:rsid w:val="005C7A83"/>
    <w:rsid w:val="005D0414"/>
    <w:rsid w:val="005D2A79"/>
    <w:rsid w:val="005D7780"/>
    <w:rsid w:val="005D7EC1"/>
    <w:rsid w:val="005E0CFB"/>
    <w:rsid w:val="005E55B1"/>
    <w:rsid w:val="005F2ED4"/>
    <w:rsid w:val="005F3D2D"/>
    <w:rsid w:val="005F4425"/>
    <w:rsid w:val="005F4C26"/>
    <w:rsid w:val="00604FC0"/>
    <w:rsid w:val="0060557B"/>
    <w:rsid w:val="00610F77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5C35"/>
    <w:rsid w:val="00666114"/>
    <w:rsid w:val="00666402"/>
    <w:rsid w:val="00676C4B"/>
    <w:rsid w:val="00676C7A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6F5DCD"/>
    <w:rsid w:val="007039E2"/>
    <w:rsid w:val="007106CF"/>
    <w:rsid w:val="00711561"/>
    <w:rsid w:val="007117E7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6B34"/>
    <w:rsid w:val="0078009A"/>
    <w:rsid w:val="00795A74"/>
    <w:rsid w:val="00796AED"/>
    <w:rsid w:val="007A4540"/>
    <w:rsid w:val="007A5699"/>
    <w:rsid w:val="007B0D19"/>
    <w:rsid w:val="007B3CC9"/>
    <w:rsid w:val="007B4891"/>
    <w:rsid w:val="007B57F4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423A0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B647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120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C749A"/>
    <w:rsid w:val="009E5D6D"/>
    <w:rsid w:val="009F051C"/>
    <w:rsid w:val="009F69D5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2C80"/>
    <w:rsid w:val="00A82C82"/>
    <w:rsid w:val="00A8702F"/>
    <w:rsid w:val="00A93222"/>
    <w:rsid w:val="00A96E1A"/>
    <w:rsid w:val="00AA6B6E"/>
    <w:rsid w:val="00AB7B53"/>
    <w:rsid w:val="00AC72D7"/>
    <w:rsid w:val="00AD46EF"/>
    <w:rsid w:val="00AE0578"/>
    <w:rsid w:val="00B023D3"/>
    <w:rsid w:val="00B05F99"/>
    <w:rsid w:val="00B10594"/>
    <w:rsid w:val="00B24625"/>
    <w:rsid w:val="00B24B41"/>
    <w:rsid w:val="00B32948"/>
    <w:rsid w:val="00B34089"/>
    <w:rsid w:val="00B4477C"/>
    <w:rsid w:val="00B46428"/>
    <w:rsid w:val="00B5491C"/>
    <w:rsid w:val="00B55F13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389E"/>
    <w:rsid w:val="00BB48AF"/>
    <w:rsid w:val="00BC178D"/>
    <w:rsid w:val="00BC507B"/>
    <w:rsid w:val="00BE33FF"/>
    <w:rsid w:val="00BE59FA"/>
    <w:rsid w:val="00BF1636"/>
    <w:rsid w:val="00BF32DE"/>
    <w:rsid w:val="00BF7F93"/>
    <w:rsid w:val="00C057BF"/>
    <w:rsid w:val="00C14905"/>
    <w:rsid w:val="00C2016D"/>
    <w:rsid w:val="00C25002"/>
    <w:rsid w:val="00C362DB"/>
    <w:rsid w:val="00C41553"/>
    <w:rsid w:val="00C43CDA"/>
    <w:rsid w:val="00C45B6A"/>
    <w:rsid w:val="00C5161A"/>
    <w:rsid w:val="00C56925"/>
    <w:rsid w:val="00C66216"/>
    <w:rsid w:val="00C67665"/>
    <w:rsid w:val="00C72EFB"/>
    <w:rsid w:val="00C807D8"/>
    <w:rsid w:val="00C8590C"/>
    <w:rsid w:val="00C92767"/>
    <w:rsid w:val="00CA01EF"/>
    <w:rsid w:val="00CA7C4D"/>
    <w:rsid w:val="00CA7CEA"/>
    <w:rsid w:val="00CC7B54"/>
    <w:rsid w:val="00CE0EE4"/>
    <w:rsid w:val="00CF0462"/>
    <w:rsid w:val="00CF63EE"/>
    <w:rsid w:val="00D01D3D"/>
    <w:rsid w:val="00D05C70"/>
    <w:rsid w:val="00D068C5"/>
    <w:rsid w:val="00D10694"/>
    <w:rsid w:val="00D11C0A"/>
    <w:rsid w:val="00D200DC"/>
    <w:rsid w:val="00D212DB"/>
    <w:rsid w:val="00D23251"/>
    <w:rsid w:val="00D24D2F"/>
    <w:rsid w:val="00D26916"/>
    <w:rsid w:val="00D26D94"/>
    <w:rsid w:val="00D41DC5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6B90"/>
    <w:rsid w:val="00D97782"/>
    <w:rsid w:val="00DA146A"/>
    <w:rsid w:val="00DA4636"/>
    <w:rsid w:val="00DA5A49"/>
    <w:rsid w:val="00DB0ADC"/>
    <w:rsid w:val="00DC4E4E"/>
    <w:rsid w:val="00DD6682"/>
    <w:rsid w:val="00DE1BB4"/>
    <w:rsid w:val="00DE5F69"/>
    <w:rsid w:val="00DF3E9C"/>
    <w:rsid w:val="00DF5C6E"/>
    <w:rsid w:val="00E2167F"/>
    <w:rsid w:val="00E23AF8"/>
    <w:rsid w:val="00E2417D"/>
    <w:rsid w:val="00E335AA"/>
    <w:rsid w:val="00E373D6"/>
    <w:rsid w:val="00E41BB4"/>
    <w:rsid w:val="00E426B6"/>
    <w:rsid w:val="00E50E56"/>
    <w:rsid w:val="00E60C19"/>
    <w:rsid w:val="00E77A6D"/>
    <w:rsid w:val="00E80752"/>
    <w:rsid w:val="00E81DBC"/>
    <w:rsid w:val="00E81F91"/>
    <w:rsid w:val="00E82851"/>
    <w:rsid w:val="00E90472"/>
    <w:rsid w:val="00E96356"/>
    <w:rsid w:val="00EA028A"/>
    <w:rsid w:val="00EA2DB8"/>
    <w:rsid w:val="00EA5DF3"/>
    <w:rsid w:val="00EA7056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4696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D7B0F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423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23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23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23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23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423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23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23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23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23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2374</izvorni_sadrzaj>
    <derivirana_varijabla naziv="DomainObject.Predmet.Broj_1">2374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točka 11.Zakona o sudovima</izvorni_sadrzaj>
    <derivirana_varijabla naziv="DomainObject.Predmet.Opis_1">točka 11.Zakona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St-2374/2016</izvorni_sadrzaj>
    <derivirana_varijabla naziv="DomainObject.Predmet.OznakaBroj_1">St-2374/2016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PUBLITOUR d.o.o. POREČ</izvorni_sadrzaj>
    <derivirana_varijabla naziv="DomainObject.Predmet.ProtustrankaFormated_1">  PUBLITOUR d.o.o. POREČ</derivirana_varijabla>
  </DomainObject.Predmet.ProtustrankaFormated>
  <DomainObject.Predmet.ProtustrankaFormatedOIB>
    <izvorni_sadrzaj>  PUBLITOUR d.o.o. POREČ, OIB 67445027071</izvorni_sadrzaj>
    <derivirana_varijabla naziv="DomainObject.Predmet.ProtustrankaFormatedOIB_1">  PUBLITOUR d.o.o. POREČ, OIB 67445027071</derivirana_varijabla>
  </DomainObject.Predmet.ProtustrankaFormatedOIB>
  <DomainObject.Predmet.ProtustrankaFormatedWithAdress>
    <izvorni_sadrzaj> PUBLITOUR d.o.o. POREČ, Istarskog razvoda 7, 52440 Poreč</izvorni_sadrzaj>
    <derivirana_varijabla naziv="DomainObject.Predmet.ProtustrankaFormatedWithAdress_1"> PUBLITOUR d.o.o. POREČ, Istarskog razvoda 7, 52440 Poreč</derivirana_varijabla>
  </DomainObject.Predmet.ProtustrankaFormatedWithAdress>
  <DomainObject.Predmet.ProtustrankaFormatedWithAdressOIB>
    <izvorni_sadrzaj> PUBLITOUR d.o.o. POREČ, OIB 67445027071, Istarskog razvoda 7, 52440 Poreč</izvorni_sadrzaj>
    <derivirana_varijabla naziv="DomainObject.Predmet.ProtustrankaFormatedWithAdressOIB_1"> PUBLITOUR d.o.o. POREČ, OIB 67445027071, Istarskog razvoda 7, 52440 Poreč</derivirana_varijabla>
  </DomainObject.Predmet.ProtustrankaFormatedWithAdressOIB>
  <DomainObject.Predmet.ProtustrankaWithAdress>
    <izvorni_sadrzaj>PUBLITOUR d.o.o. POREČ Istarskog razvoda 7, 52440 Poreč</izvorni_sadrzaj>
    <derivirana_varijabla naziv="DomainObject.Predmet.ProtustrankaWithAdress_1">PUBLITOUR d.o.o. POREČ Istarskog razvoda 7, 52440 Poreč</derivirana_varijabla>
  </DomainObject.Predmet.ProtustrankaWithAdress>
  <DomainObject.Predmet.ProtustrankaWithAdressOIB>
    <izvorni_sadrzaj>PUBLITOUR d.o.o. POREČ, OIB 67445027071, Istarskog razvoda 7, 52440 Poreč</izvorni_sadrzaj>
    <derivirana_varijabla naziv="DomainObject.Predmet.ProtustrankaWithAdressOIB_1">PUBLITOUR d.o.o. POREČ, OIB 67445027071, Istarskog razvoda 7, 52440 Poreč</derivirana_varijabla>
  </DomainObject.Predmet.ProtustrankaWithAdressOIB>
  <DomainObject.Predmet.ProtustrankaNazivFormated>
    <izvorni_sadrzaj>PUBLITOUR d.o.o. POREČ</izvorni_sadrzaj>
    <derivirana_varijabla naziv="DomainObject.Predmet.ProtustrankaNazivFormated_1">PUBLITOUR d.o.o. POREČ</derivirana_varijabla>
  </DomainObject.Predmet.ProtustrankaNazivFormated>
  <DomainObject.Predmet.ProtustrankaNazivFormatedOIB>
    <izvorni_sadrzaj>PUBLITOUR d.o.o. POREČ, OIB 67445027071</izvorni_sadrzaj>
    <derivirana_varijabla naziv="DomainObject.Predmet.ProtustrankaNazivFormatedOIB_1">PUBLITOUR d.o.o. POREČ, OIB 67445027071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7810.25</izvorni_sadrzaj>
    <derivirana_varijabla naziv="DomainObject.Predmet.TrenutnaVrijednost_1">7810.25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PUBLITOUR d.o.o. POREČ</item>
    </izvorni_sadrzaj>
    <derivirana_varijabla naziv="DomainObject.Predmet.ProtuStrankaListFormated_1">
      <item>PUBLITOUR d.o.o. POREČ</item>
    </derivirana_varijabla>
  </DomainObject.Predmet.ProtuStrankaListFormated>
  <DomainObject.Predmet.ProtuStrankaListFormatedOIB>
    <izvorni_sadrzaj>
      <item>PUBLITOUR d.o.o. POREČ, OIB 67445027071</item>
    </izvorni_sadrzaj>
    <derivirana_varijabla naziv="DomainObject.Predmet.ProtuStrankaListFormatedOIB_1">
      <item>PUBLITOUR d.o.o. POREČ, OIB 67445027071</item>
    </derivirana_varijabla>
  </DomainObject.Predmet.ProtuStrankaListFormatedOIB>
  <DomainObject.Predmet.ProtuStrankaListFormatedWithAdress>
    <izvorni_sadrzaj>
      <item>PUBLITOUR d.o.o. POREČ, Istarskog razvoda 7, 52440 Poreč</item>
    </izvorni_sadrzaj>
    <derivirana_varijabla naziv="DomainObject.Predmet.ProtuStrankaListFormatedWithAdress_1">
      <item>PUBLITOUR d.o.o. POREČ, Istarskog razvoda 7, 52440 Poreč</item>
    </derivirana_varijabla>
  </DomainObject.Predmet.ProtuStrankaListFormatedWithAdress>
  <DomainObject.Predmet.ProtuStrankaListFormatedWithAdressOIB>
    <izvorni_sadrzaj>
      <item>PUBLITOUR d.o.o. POREČ, OIB 67445027071, Istarskog razvoda 7, 52440 Poreč</item>
    </izvorni_sadrzaj>
    <derivirana_varijabla naziv="DomainObject.Predmet.ProtuStrankaListFormatedWithAdressOIB_1">
      <item>PUBLITOUR d.o.o. POREČ, OIB 67445027071, Istarskog razvoda 7, 52440 Poreč</item>
    </derivirana_varijabla>
  </DomainObject.Predmet.ProtuStrankaListFormatedWithAdressOIB>
  <DomainObject.Predmet.ProtuStrankaListNazivFormated>
    <izvorni_sadrzaj>
      <item>PUBLITOUR d.o.o. POREČ</item>
    </izvorni_sadrzaj>
    <derivirana_varijabla naziv="DomainObject.Predmet.ProtuStrankaListNazivFormated_1">
      <item>PUBLITOUR d.o.o. POREČ</item>
    </derivirana_varijabla>
  </DomainObject.Predmet.ProtuStrankaListNazivFormated>
  <DomainObject.Predmet.ProtuStrankaListNazivFormatedOIB>
    <izvorni_sadrzaj>
      <item>PUBLITOUR d.o.o. POREČ, OIB 67445027071</item>
    </izvorni_sadrzaj>
    <derivirana_varijabla naziv="DomainObject.Predmet.ProtuStrankaListNazivFormatedOIB_1">
      <item>PUBLITOUR d.o.o. POREČ, OIB 67445027071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PUBLITOUR d.o.o. POREČ</izvorni_sadrzaj>
    <derivirana_varijabla naziv="DomainObject.Predmet.ProtustrankaIDrugi_1">PUBLITOUR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PUBLITOUR d.o.o. POREČ, OIB 67445027071, Istarskog razvoda 7, 52440 Poreč</izvorni_sadrzaj>
    <derivirana_varijabla naziv="DomainObject.Predmet.ProtustrankaIDrugiAdressOIB_1">PUBLITOUR d.o.o. POREČ, OIB 67445027071, Istarskog razvoda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PUBLITOUR d.o.o. POREČ</item>
    </izvorni_sadrzaj>
    <derivirana_varijabla naziv="DomainObject.Predmet.SudioniciListNaziv_1">
      <item>FINANCIJSKA AGENCIJA, RC RIJEKA, PODRUŽNICA PULA, PULA</item>
      <item>PUBLITOUR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PUBLITOUR d.o.o. POREČ, OIB 67445027071, Istarskog razvoda 7,52440 Poreč</item>
    </izvorni_sadrzaj>
    <derivirana_varijabla naziv="DomainObject.Predmet.SudioniciListAdressOIB_1">
      <item>FINANCIJSKA AGENCIJA, RC RIJEKA, PODRUŽNICA PULA, PULA, OIB 85821130368, Giardini 5,52100 Pula</item>
      <item>PUBLITOUR d.o.o. POREČ, OIB 67445027071, Istarskog razvoda 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67445027071</item>
    </izvorni_sadrzaj>
    <derivirana_varijabla naziv="DomainObject.Predmet.SudioniciListNazivOIB_1">
      <item>, OIB 85821130368</item>
      <item>, OIB 67445027071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356</properties:Words>
  <properties:Characters>1926</properties:Characters>
  <properties:Lines>51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2016-11-08T09:41:00Z</dcterms:created>
  <dc:creator>Korisnik</dc:creator>
  <cp:lastModifiedBy>wsadmin</cp:lastModifiedBy>
  <cp:lastPrinted>2016-11-08T09:40:00Z</cp:lastPrinted>
  <dcterms:modified xmlns:xsi="http://www.w3.org/2001/XMLSchema-instance" xsi:type="dcterms:W3CDTF">2016-11-08T12:45:00Z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